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7276CE" w14:textId="77777777" w:rsidR="00404549" w:rsidRPr="000D082E" w:rsidRDefault="005F30AC" w:rsidP="002771A2">
      <w:pPr>
        <w:rPr>
          <w:lang w:val="en-AU"/>
        </w:rPr>
      </w:pPr>
      <w:r>
        <w:rPr>
          <w:noProof/>
        </w:rPr>
        <mc:AlternateContent>
          <mc:Choice Requires="wps">
            <w:drawing>
              <wp:anchor distT="0" distB="0" distL="114300" distR="114300" simplePos="0" relativeHeight="252794880" behindDoc="0" locked="0" layoutInCell="1" allowOverlap="1" wp14:anchorId="234F0044" wp14:editId="28CA05F9">
                <wp:simplePos x="0" y="0"/>
                <wp:positionH relativeFrom="column">
                  <wp:posOffset>664305</wp:posOffset>
                </wp:positionH>
                <wp:positionV relativeFrom="paragraph">
                  <wp:posOffset>-123825</wp:posOffset>
                </wp:positionV>
                <wp:extent cx="182943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1829435" cy="638175"/>
                        </a:xfrm>
                        <a:prstGeom prst="rect">
                          <a:avLst/>
                        </a:prstGeom>
                        <a:noFill/>
                        <a:ln w="6350">
                          <a:noFill/>
                        </a:ln>
                      </wps:spPr>
                      <wps:txbx>
                        <w:txbxContent>
                          <w:p w14:paraId="02162FEA" w14:textId="43FBBFA0"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sidR="002A68EE">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34F0044" id="_x0000_t202" coordsize="21600,21600" o:spt="202" path="m,l,21600r21600,l21600,xe">
                <v:stroke joinstyle="miter"/>
                <v:path gradientshapeok="t" o:connecttype="rect"/>
              </v:shapetype>
              <v:shape id="Text Box 1608691345" o:spid="_x0000_s1026" type="#_x0000_t202" style="position:absolute;left:0;text-align:left;margin-left:52.3pt;margin-top:-9.75pt;width:144.05pt;height:50.25pt;z-index:25279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" filled="f" stroked="f" strokeweight=".5pt">
                <v:textbox>
                  <w:txbxContent>
                    <w:p w14:paraId="02162FEA" w14:textId="43FBBFA0" w:rsidR="002771A2" w:rsidRPr="005F30AC" w:rsidRDefault="002771A2" w:rsidP="002771A2">
                      <w:pPr>
                        <w:jc w:val="center"/>
                        <w:rPr>
                          <w:rFonts w:ascii="Adobe Arabic" w:hAnsi="Adobe Arabic" w:cs="Adobe Arabic"/>
                          <w:b/>
                          <w:bCs/>
                          <w:sz w:val="56"/>
                          <w:szCs w:val="72"/>
                          <w:rtl/>
                          <w:lang w:bidi="ar-SY"/>
                        </w:rPr>
                      </w:pPr>
                      <w:r w:rsidRPr="005F30AC">
                        <w:rPr>
                          <w:rFonts w:ascii="Adobe Arabic" w:hAnsi="Adobe Arabic" w:cs="Adobe Arabic"/>
                          <w:b/>
                          <w:bCs/>
                          <w:sz w:val="56"/>
                          <w:szCs w:val="72"/>
                          <w:rtl/>
                          <w:lang w:bidi="ar-SY"/>
                        </w:rPr>
                        <w:t>دليل الم</w:t>
                      </w:r>
                      <w:r w:rsidR="002A68EE">
                        <w:rPr>
                          <w:rFonts w:ascii="Adobe Arabic" w:hAnsi="Adobe Arabic" w:cs="Adobe Arabic" w:hint="cs"/>
                          <w:b/>
                          <w:bCs/>
                          <w:sz w:val="56"/>
                          <w:szCs w:val="72"/>
                          <w:rtl/>
                          <w:lang w:bidi="ar-SY"/>
                        </w:rPr>
                        <w:t>ت</w:t>
                      </w:r>
                      <w:r w:rsidRPr="005F30AC">
                        <w:rPr>
                          <w:rFonts w:ascii="Adobe Arabic" w:hAnsi="Adobe Arabic" w:cs="Adobe Arabic"/>
                          <w:b/>
                          <w:bCs/>
                          <w:sz w:val="56"/>
                          <w:szCs w:val="72"/>
                          <w:rtl/>
                          <w:lang w:bidi="ar-SY"/>
                        </w:rPr>
                        <w:t>درب</w:t>
                      </w:r>
                    </w:p>
                  </w:txbxContent>
                </v:textbox>
              </v:shape>
            </w:pict>
          </mc:Fallback>
        </mc:AlternateContent>
      </w:r>
      <w:r w:rsidRPr="00F131A0">
        <w:rPr>
          <w:noProof/>
        </w:rPr>
        <mc:AlternateContent>
          <mc:Choice Requires="wpg">
            <w:drawing>
              <wp:anchor distT="0" distB="0" distL="114300" distR="114300" simplePos="0" relativeHeight="252791808" behindDoc="0" locked="0" layoutInCell="1" allowOverlap="1" wp14:anchorId="6953F00E" wp14:editId="542D37AE">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6090BA9" id="Group 15" o:spid="_x0000_s1026" style="position:absolute;margin-left:-189.75pt;margin-top:-9pt;width:797.75pt;height:43.5pt;z-index:252791808;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2771A2">
        <w:rPr>
          <w:noProof/>
        </w:rPr>
        <mc:AlternateContent>
          <mc:Choice Requires="wpg">
            <w:drawing>
              <wp:anchor distT="0" distB="0" distL="114300" distR="114300" simplePos="0" relativeHeight="252796928" behindDoc="0" locked="0" layoutInCell="1" allowOverlap="1" wp14:anchorId="65BDEBF2" wp14:editId="421185AB">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969021A" id="Group 18" o:spid="_x0000_s1026" style="position:absolute;margin-left:150.65pt;margin-top:-48.25pt;width:45.05pt;height:10.95pt;z-index:252796928;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3C44A5F6" w14:textId="77777777" w:rsidR="00F53D08" w:rsidRPr="00F53D08" w:rsidRDefault="00F53D08" w:rsidP="00F53D08">
      <w:pPr>
        <w:rPr>
          <w:rtl/>
        </w:rPr>
      </w:pPr>
    </w:p>
    <w:p w14:paraId="309FA223" w14:textId="77777777" w:rsidR="00F53D08" w:rsidRPr="00F53D08" w:rsidRDefault="005F30AC" w:rsidP="00F53D08">
      <w:pPr>
        <w:rPr>
          <w:rtl/>
        </w:rPr>
      </w:pPr>
      <w:r w:rsidRPr="002771A2">
        <w:rPr>
          <w:noProof/>
        </w:rPr>
        <mc:AlternateContent>
          <mc:Choice Requires="wpg">
            <w:drawing>
              <wp:anchor distT="0" distB="0" distL="114300" distR="114300" simplePos="0" relativeHeight="252798976" behindDoc="0" locked="0" layoutInCell="1" allowOverlap="1" wp14:anchorId="3541DA65" wp14:editId="3A643666">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EE5EFF0" id="Group 18" o:spid="_x0000_s1026" style="position:absolute;margin-left:35.15pt;margin-top:3.75pt;width:45.05pt;height:10.95pt;z-index:25279897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771BF566" w14:textId="77777777" w:rsidR="00F53D08" w:rsidRPr="00F53D08" w:rsidRDefault="00F53D08" w:rsidP="00F53D08">
      <w:pPr>
        <w:rPr>
          <w:rtl/>
        </w:rPr>
      </w:pPr>
    </w:p>
    <w:p w14:paraId="06A23E59" w14:textId="77777777" w:rsidR="00F53D08" w:rsidRPr="00F53D08" w:rsidRDefault="00F53D08" w:rsidP="00F53D08">
      <w:pPr>
        <w:rPr>
          <w:rtl/>
        </w:rPr>
      </w:pPr>
    </w:p>
    <w:p w14:paraId="193E8C37" w14:textId="5CA19E35" w:rsidR="00F53D08" w:rsidRPr="00F53D08" w:rsidRDefault="00490A3F" w:rsidP="00490A3F">
      <w:pPr>
        <w:jc w:val="center"/>
        <w:rPr>
          <w:rtl/>
        </w:rPr>
      </w:pPr>
      <w:r>
        <w:rPr>
          <w:rFonts w:ascii="Adobe Arabic" w:hAnsi="Adobe Arabic" w:cs="Adobe Arabic" w:hint="cs"/>
          <w:b/>
          <w:bCs/>
          <w:sz w:val="56"/>
          <w:szCs w:val="72"/>
          <w:rtl/>
          <w:lang w:bidi="ar-SY"/>
        </w:rPr>
        <w:t>القيادة الاستراتيجية في عصر الذكاء الاصطناعي</w:t>
      </w:r>
    </w:p>
    <w:p w14:paraId="0F95D015" w14:textId="77777777" w:rsidR="00F53D08" w:rsidRPr="00F53D08" w:rsidRDefault="00F53D08" w:rsidP="00F53D08">
      <w:pPr>
        <w:rPr>
          <w:rtl/>
        </w:rPr>
      </w:pPr>
    </w:p>
    <w:p w14:paraId="015C6EA7" w14:textId="77777777" w:rsidR="00F53D08" w:rsidRPr="00F53D08" w:rsidRDefault="00F53D08" w:rsidP="00F53D08">
      <w:pPr>
        <w:rPr>
          <w:rtl/>
        </w:rPr>
      </w:pPr>
    </w:p>
    <w:p w14:paraId="520DB8E9" w14:textId="77777777" w:rsidR="00F53D08" w:rsidRPr="00F53D08" w:rsidRDefault="00F53D08" w:rsidP="00F53D08">
      <w:pPr>
        <w:rPr>
          <w:rtl/>
        </w:rPr>
      </w:pPr>
    </w:p>
    <w:p w14:paraId="737B9DFB" w14:textId="77777777" w:rsidR="00F53D08" w:rsidRPr="00F53D08" w:rsidRDefault="00F53D08" w:rsidP="002771A2">
      <w:pPr>
        <w:rPr>
          <w:rtl/>
        </w:rPr>
      </w:pPr>
    </w:p>
    <w:p w14:paraId="68689B98" w14:textId="77777777" w:rsidR="00F53D08" w:rsidRPr="00F53D08" w:rsidRDefault="002771A2" w:rsidP="00F53D08">
      <w:pPr>
        <w:rPr>
          <w:rtl/>
          <w:lang w:bidi="ar-SY"/>
        </w:rPr>
      </w:pPr>
      <w:r w:rsidRPr="002771A2">
        <w:rPr>
          <w:noProof/>
        </w:rPr>
        <mc:AlternateContent>
          <mc:Choice Requires="wpg">
            <w:drawing>
              <wp:anchor distT="0" distB="0" distL="114300" distR="114300" simplePos="0" relativeHeight="252803072" behindDoc="0" locked="0" layoutInCell="1" allowOverlap="1" wp14:anchorId="52E1498C" wp14:editId="27CF597A">
                <wp:simplePos x="0" y="0"/>
                <wp:positionH relativeFrom="margin">
                  <wp:posOffset>2009523</wp:posOffset>
                </wp:positionH>
                <wp:positionV relativeFrom="paragraph">
                  <wp:posOffset>159300</wp:posOffset>
                </wp:positionV>
                <wp:extent cx="1701240" cy="125988"/>
                <wp:effectExtent l="0" t="0" r="0" b="7620"/>
                <wp:wrapNone/>
                <wp:docPr id="1608691359" name="Group 22"/>
                <wp:cNvGraphicFramePr/>
                <a:graphic xmlns:a="http://schemas.openxmlformats.org/drawingml/2006/main">
                  <a:graphicData uri="http://schemas.microsoft.com/office/word/2010/wordprocessingGroup">
                    <wpg:wgp>
                      <wpg:cNvGrpSpPr/>
                      <wpg:grpSpPr>
                        <a:xfrm>
                          <a:off x="0" y="0"/>
                          <a:ext cx="1701240" cy="125988"/>
                          <a:chOff x="0" y="0"/>
                          <a:chExt cx="2658430" cy="196896"/>
                        </a:xfrm>
                        <a:solidFill>
                          <a:schemeClr val="bg1">
                            <a:lumMod val="65000"/>
                          </a:schemeClr>
                        </a:solidFill>
                      </wpg:grpSpPr>
                      <wps:wsp>
                        <wps:cNvPr id="1608691360" name="Oval 1608691360"/>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1" name="Oval 1608691361"/>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2" name="Oval 1608691362"/>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3" name="Oval 1608691363"/>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4" name="Oval 1608691364"/>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6" name="Oval 1608691366"/>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7" name="Oval 1608691367"/>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8" name="Oval 1608691368"/>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69" name="Oval 1608691369"/>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1C4760CF" id="Group 22" o:spid="_x0000_s1026" style="position:absolute;margin-left:158.25pt;margin-top:12.55pt;width:133.95pt;height:9.9pt;z-index:252803072;mso-position-horizontal-relative:margin;mso-width-relative:margin;mso-height-relative:margin" coordsize="26584,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">
                <v:oval id="Oval 1608691360"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" filled="f" stroked="f" strokeweight="1pt">
                  <v:stroke joinstyle="miter"/>
                </v:oval>
                <v:oval id="Oval 1608691361"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" filled="f" stroked="f" strokeweight="1pt">
                  <v:stroke joinstyle="miter"/>
                </v:oval>
                <v:oval id="Oval 1608691362"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" filled="f" stroked="f" strokeweight="1pt">
                  <v:stroke joinstyle="miter"/>
                </v:oval>
                <v:oval id="Oval 1608691363" o:spid="_x0000_s1030"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" filled="f" stroked="f" strokeweight="1pt">
                  <v:stroke joinstyle="miter"/>
                </v:oval>
                <v:oval id="Oval 1608691364" o:spid="_x0000_s1031"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" filled="f" stroked="f" strokeweight="1pt">
                  <v:stroke joinstyle="miter"/>
                </v:oval>
                <v:oval id="Oval 1608691366" o:spid="_x0000_s1032"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" filled="f" stroked="f" strokeweight="1pt">
                  <v:stroke joinstyle="miter"/>
                </v:oval>
                <v:oval id="Oval 1608691367" o:spid="_x0000_s1033"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" filled="f" stroked="f" strokeweight="1pt">
                  <v:stroke joinstyle="miter"/>
                </v:oval>
                <v:oval id="Oval 1608691368" o:spid="_x0000_s1034"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" filled="f" stroked="f" strokeweight="1pt">
                  <v:stroke joinstyle="miter"/>
                </v:oval>
                <v:oval id="Oval 1608691369" o:spid="_x0000_s1035"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" filled="f" stroked="f" strokeweight="1pt">
                  <v:stroke joinstyle="miter"/>
                </v:oval>
                <w10:wrap anchorx="margin"/>
              </v:group>
            </w:pict>
          </mc:Fallback>
        </mc:AlternateContent>
      </w:r>
    </w:p>
    <w:p w14:paraId="10260856" w14:textId="77777777" w:rsidR="00F53D08" w:rsidRPr="00F53D08" w:rsidRDefault="00F53D08" w:rsidP="00F53D08">
      <w:pPr>
        <w:rPr>
          <w:rtl/>
        </w:rPr>
      </w:pPr>
    </w:p>
    <w:p w14:paraId="1E1A9739" w14:textId="77777777" w:rsidR="00F53D08" w:rsidRPr="00F53D08" w:rsidRDefault="00636A52" w:rsidP="00636A52">
      <w:pPr>
        <w:tabs>
          <w:tab w:val="left" w:pos="3171"/>
        </w:tabs>
        <w:rPr>
          <w:rtl/>
          <w:lang w:bidi="ar-SY"/>
        </w:rPr>
      </w:pPr>
      <w:r>
        <w:tab/>
      </w:r>
    </w:p>
    <w:p w14:paraId="7D282039" w14:textId="77777777" w:rsidR="00F53D08" w:rsidRPr="00F53D08" w:rsidRDefault="00F53D08" w:rsidP="00F53D08">
      <w:pPr>
        <w:rPr>
          <w:rtl/>
        </w:rPr>
      </w:pPr>
    </w:p>
    <w:p w14:paraId="07692598" w14:textId="77777777" w:rsidR="00F53D08" w:rsidRPr="00F53D08" w:rsidRDefault="002771A2" w:rsidP="00F53D08">
      <w:pPr>
        <w:rPr>
          <w:rtl/>
        </w:rPr>
      </w:pPr>
      <w:r w:rsidRPr="00F131A0">
        <w:rPr>
          <w:noProof/>
        </w:rPr>
        <mc:AlternateContent>
          <mc:Choice Requires="wpg">
            <w:drawing>
              <wp:anchor distT="0" distB="0" distL="114300" distR="114300" simplePos="0" relativeHeight="252793856" behindDoc="0" locked="0" layoutInCell="1" allowOverlap="1" wp14:anchorId="58A85A16" wp14:editId="4D94E3BF">
                <wp:simplePos x="0" y="0"/>
                <wp:positionH relativeFrom="column">
                  <wp:posOffset>-2413000</wp:posOffset>
                </wp:positionH>
                <wp:positionV relativeFrom="paragraph">
                  <wp:posOffset>352839</wp:posOffset>
                </wp:positionV>
                <wp:extent cx="10131490" cy="957943"/>
                <wp:effectExtent l="0" t="0" r="22225" b="13970"/>
                <wp:wrapNone/>
                <wp:docPr id="1608691342" name="Group 15"/>
                <wp:cNvGraphicFramePr/>
                <a:graphic xmlns:a="http://schemas.openxmlformats.org/drawingml/2006/main">
                  <a:graphicData uri="http://schemas.microsoft.com/office/word/2010/wordprocessingGroup">
                    <wpg:wgp>
                      <wpg:cNvGrpSpPr/>
                      <wpg:grpSpPr>
                        <a:xfrm>
                          <a:off x="0" y="0"/>
                          <a:ext cx="10131490" cy="957943"/>
                          <a:chOff x="-903768" y="0"/>
                          <a:chExt cx="10131490" cy="957943"/>
                        </a:xfrm>
                      </wpg:grpSpPr>
                      <wps:wsp>
                        <wps:cNvPr id="1608691343" name="Rectangle 1608691343"/>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4" name="Rectangle 1608691344"/>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anchor>
            </w:drawing>
          </mc:Choice>
          <mc:Fallback>
            <w:pict>
              <v:group w14:anchorId="44C196F4" id="Group 15" o:spid="_x0000_s1026" style="position:absolute;margin-left:-190pt;margin-top:27.8pt;width:797.75pt;height:75.45pt;z-index:252793856;mso-width-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">
                <v:rect id="Rectangle 1608691343" o:spid="_x0000_s1027"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" fillcolor="#168489" strokecolor="#168489" strokeweight="1pt"/>
                <v:rect id="Rectangle 1608691344" o:spid="_x0000_s1028"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" fillcolor="#168489" strokecolor="#168489" strokeweight="1pt"/>
              </v:group>
            </w:pict>
          </mc:Fallback>
        </mc:AlternateContent>
      </w:r>
    </w:p>
    <w:p w14:paraId="67D3E77F" w14:textId="77777777" w:rsidR="00C46C39" w:rsidRDefault="002771A2" w:rsidP="005E591D">
      <w:pPr>
        <w:bidi w:val="0"/>
        <w:spacing w:after="160" w:line="259" w:lineRule="auto"/>
        <w:jc w:val="left"/>
        <w:rPr>
          <w:lang w:bidi="ar-SY"/>
        </w:rPr>
      </w:pPr>
      <w:r>
        <w:rPr>
          <w:noProof/>
        </w:rPr>
        <w:drawing>
          <wp:anchor distT="0" distB="0" distL="114300" distR="114300" simplePos="0" relativeHeight="252804096" behindDoc="1" locked="0" layoutInCell="1" allowOverlap="1" wp14:anchorId="63F1E37C" wp14:editId="623AFE77">
            <wp:simplePos x="0" y="0"/>
            <wp:positionH relativeFrom="margin">
              <wp:posOffset>-889000</wp:posOffset>
            </wp:positionH>
            <wp:positionV relativeFrom="paragraph">
              <wp:posOffset>686701</wp:posOffset>
            </wp:positionV>
            <wp:extent cx="7508123" cy="4290356"/>
            <wp:effectExtent l="0" t="0" r="0" b="0"/>
            <wp:wrapNone/>
            <wp:docPr id="1608691370" name="Picture 160869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7508123" cy="429035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45631">
        <w:rPr>
          <w:rtl/>
        </w:rPr>
        <w:br w:type="page"/>
      </w:r>
    </w:p>
    <w:p w14:paraId="4764E494" w14:textId="77777777" w:rsidR="00EB688D" w:rsidRPr="00EB688D" w:rsidRDefault="0090459D" w:rsidP="0090459D">
      <w:pPr>
        <w:spacing w:after="160" w:line="259" w:lineRule="auto"/>
        <w:jc w:val="center"/>
        <w:rPr>
          <w:rtl/>
          <w:lang w:bidi="ar-SY"/>
        </w:rPr>
      </w:pPr>
      <w:r w:rsidRPr="0090459D">
        <w:rPr>
          <w:noProof/>
        </w:rPr>
        <w:lastRenderedPageBreak/>
        <mc:AlternateContent>
          <mc:Choice Requires="wpg">
            <w:drawing>
              <wp:inline distT="0" distB="0" distL="0" distR="0" wp14:anchorId="0FA8AB01" wp14:editId="54B4FA43">
                <wp:extent cx="5633504" cy="593062"/>
                <wp:effectExtent l="0" t="0" r="5715" b="0"/>
                <wp:docPr id="9" name="Group 8">
                  <a:extLst xmlns:a="http://schemas.openxmlformats.org/drawingml/2006/main">
                    <a:ext uri="{FF2B5EF4-FFF2-40B4-BE49-F238E27FC236}">
                      <a16:creationId xmlns:a16="http://schemas.microsoft.com/office/drawing/2014/main" id="{43957B33-D9CD-4595-A282-9B962F50B169}"/>
                    </a:ext>
                  </a:extLst>
                </wp:docPr>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 name="Rectangle 2">
                          <a:extLst>
                            <a:ext uri="{FF2B5EF4-FFF2-40B4-BE49-F238E27FC236}">
                              <a16:creationId xmlns:a16="http://schemas.microsoft.com/office/drawing/2014/main" id="{89F0C139-8D2E-4815-85AA-8AD387D6644C}"/>
                            </a:ext>
                          </a:extLst>
                        </wps:cNvPr>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 name="Rectangle 3">
                          <a:extLst>
                            <a:ext uri="{FF2B5EF4-FFF2-40B4-BE49-F238E27FC236}">
                              <a16:creationId xmlns:a16="http://schemas.microsoft.com/office/drawing/2014/main" id="{20DC3B81-ECDF-47BE-B7A5-3C9DEB746A2B}"/>
                            </a:ext>
                          </a:extLst>
                        </wps:cNvPr>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 name="TextBox 7">
                          <a:extLst>
                            <a:ext uri="{FF2B5EF4-FFF2-40B4-BE49-F238E27FC236}">
                              <a16:creationId xmlns:a16="http://schemas.microsoft.com/office/drawing/2014/main" id="{330305C7-BF66-4334-A3C5-3F36DD88628D}"/>
                            </a:ext>
                          </a:extLst>
                        </wps:cNvPr>
                        <wps:cNvSpPr txBox="1"/>
                        <wps:spPr>
                          <a:xfrm>
                            <a:off x="1796583" y="0"/>
                            <a:ext cx="4386580" cy="536575"/>
                          </a:xfrm>
                          <a:prstGeom prst="rect">
                            <a:avLst/>
                          </a:prstGeom>
                          <a:noFill/>
                        </wps:spPr>
                        <wps:txbx>
                          <w:txbxContent>
                            <w:p w14:paraId="54AD6F62"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wps:txbx>
                        <wps:bodyPr wrap="square" rtlCol="0">
                          <a:noAutofit/>
                        </wps:bodyPr>
                      </wps:wsp>
                    </wpg:wgp>
                  </a:graphicData>
                </a:graphic>
              </wp:inline>
            </w:drawing>
          </mc:Choice>
          <mc:Fallback>
            <w:pict>
              <v:group w14:anchorId="0FA8AB01" id="Group 8" o:spid="_x0000_s1027"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">
                <v:rect id="Rectangle 2" o:spid="_x0000_s1028"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" fillcolor="#f2f2f2 [3052]" stroked="f" strokeweight="1pt"/>
                <v:rect id="Rectangle 3" o:spid="_x0000_s1029"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" fillcolor="#168489" stroked="f" strokeweight="1pt"/>
                <v:shape id="TextBox 7" o:spid="_x0000_s1030"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54AD6F62" w14:textId="77777777" w:rsidR="0090459D" w:rsidRDefault="0090459D" w:rsidP="0090459D">
                        <w:pPr>
                          <w:jc w:val="center"/>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الفهرس</w:t>
                        </w:r>
                      </w:p>
                    </w:txbxContent>
                  </v:textbox>
                </v:shape>
                <w10:anchorlock/>
              </v:group>
            </w:pict>
          </mc:Fallback>
        </mc:AlternateContent>
      </w:r>
    </w:p>
    <w:tbl>
      <w:tblPr>
        <w:tblStyle w:val="a6"/>
        <w:bidiVisual/>
        <w:tblW w:w="10489" w:type="dxa"/>
        <w:tblInd w:w="-790" w:type="dxa"/>
        <w:tblLook w:val="04A0" w:firstRow="1" w:lastRow="0" w:firstColumn="1" w:lastColumn="0" w:noHBand="0" w:noVBand="1"/>
      </w:tblPr>
      <w:tblGrid>
        <w:gridCol w:w="284"/>
        <w:gridCol w:w="9355"/>
        <w:gridCol w:w="850"/>
      </w:tblGrid>
      <w:tr w:rsidR="0090459D" w:rsidRPr="00BB40FB" w14:paraId="2C413E09" w14:textId="77777777" w:rsidTr="006E1C20">
        <w:trPr>
          <w:trHeight w:val="624"/>
        </w:trPr>
        <w:tc>
          <w:tcPr>
            <w:tcW w:w="284" w:type="dxa"/>
            <w:tcBorders>
              <w:top w:val="single" w:sz="4" w:space="0" w:color="168489"/>
              <w:left w:val="single" w:sz="8" w:space="0" w:color="1E3D6A"/>
              <w:bottom w:val="nil"/>
              <w:right w:val="single" w:sz="4" w:space="0" w:color="168489"/>
            </w:tcBorders>
            <w:shd w:val="clear" w:color="auto" w:fill="168489"/>
          </w:tcPr>
          <w:p w14:paraId="04A1DBC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4" w:space="0" w:color="168489"/>
              <w:bottom w:val="single" w:sz="8" w:space="0" w:color="1E3D6A"/>
              <w:right w:val="single" w:sz="8" w:space="0" w:color="1E3D6A"/>
            </w:tcBorders>
            <w:vAlign w:val="center"/>
          </w:tcPr>
          <w:p w14:paraId="50785AB9"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التمهيد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343D3C5B" w14:textId="77777777"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5</w:t>
            </w:r>
          </w:p>
        </w:tc>
      </w:tr>
      <w:tr w:rsidR="0090459D" w:rsidRPr="00BB40FB" w14:paraId="649B5FF7" w14:textId="77777777" w:rsidTr="006E1C20">
        <w:trPr>
          <w:trHeight w:val="624"/>
        </w:trPr>
        <w:tc>
          <w:tcPr>
            <w:tcW w:w="284" w:type="dxa"/>
            <w:tcBorders>
              <w:top w:val="nil"/>
              <w:left w:val="single" w:sz="8" w:space="0" w:color="1E3D6A"/>
              <w:bottom w:val="nil"/>
              <w:right w:val="single" w:sz="8" w:space="0" w:color="1E3D6A"/>
            </w:tcBorders>
            <w:shd w:val="clear" w:color="auto" w:fill="FFFFFF" w:themeFill="background1"/>
          </w:tcPr>
          <w:p w14:paraId="5DF5A3FA"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3A09D51" w14:textId="73FEFA62"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دليل </w:t>
            </w:r>
            <w:r w:rsidR="0009673E">
              <w:rPr>
                <w:rFonts w:ascii="Adobe Arabic" w:eastAsia="GE Dinar One" w:hAnsi="Adobe Arabic" w:cs="Adobe Arabic" w:hint="cs"/>
                <w:b/>
                <w:bCs/>
                <w:color w:val="168489"/>
                <w:kern w:val="24"/>
                <w:sz w:val="36"/>
                <w:szCs w:val="36"/>
                <w:rtl/>
                <w:lang w:bidi="ar-SY"/>
              </w:rPr>
              <w:t>الدورة</w:t>
            </w:r>
          </w:p>
        </w:tc>
        <w:tc>
          <w:tcPr>
            <w:tcW w:w="850" w:type="dxa"/>
            <w:tcBorders>
              <w:top w:val="single" w:sz="8" w:space="0" w:color="1E3D6A"/>
              <w:left w:val="single" w:sz="8" w:space="0" w:color="1E3D6A"/>
              <w:bottom w:val="single" w:sz="8" w:space="0" w:color="1E3D6A"/>
              <w:right w:val="single" w:sz="8" w:space="0" w:color="1E3D6A"/>
            </w:tcBorders>
            <w:vAlign w:val="center"/>
          </w:tcPr>
          <w:p w14:paraId="33BFEAB1" w14:textId="77777777" w:rsidR="0090459D" w:rsidRPr="00C36316" w:rsidRDefault="0090459D" w:rsidP="00C36316">
            <w:pPr>
              <w:spacing w:line="240" w:lineRule="auto"/>
              <w:jc w:val="center"/>
              <w:rPr>
                <w:rFonts w:ascii="Adobe Arabic" w:eastAsia="GE Dinar One" w:hAnsi="Adobe Arabic" w:cs="Adobe Arabic"/>
                <w:b/>
                <w:bCs/>
                <w:color w:val="168489"/>
                <w:kern w:val="24"/>
                <w:sz w:val="36"/>
                <w:szCs w:val="36"/>
                <w:rtl/>
                <w:lang w:bidi="ar-SY"/>
              </w:rPr>
            </w:pPr>
            <w:r w:rsidRPr="00C36316">
              <w:rPr>
                <w:rFonts w:ascii="Adobe Arabic" w:eastAsia="GE Dinar One" w:hAnsi="Adobe Arabic" w:cs="Adobe Arabic"/>
                <w:b/>
                <w:bCs/>
                <w:color w:val="168489"/>
                <w:kern w:val="24"/>
                <w:sz w:val="36"/>
                <w:szCs w:val="36"/>
                <w:rtl/>
                <w:lang w:bidi="ar-SY"/>
              </w:rPr>
              <w:t>6</w:t>
            </w:r>
          </w:p>
        </w:tc>
      </w:tr>
      <w:tr w:rsidR="0090459D" w:rsidRPr="00BB40FB" w14:paraId="3DF38477"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37BD748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A2B304F" w14:textId="5CC9C376"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إرشادات الم</w:t>
            </w:r>
            <w:r w:rsidR="002A68EE">
              <w:rPr>
                <w:rFonts w:ascii="Adobe Arabic" w:eastAsia="GE Dinar One" w:hAnsi="Adobe Arabic" w:cs="Adobe Arabic" w:hint="cs"/>
                <w:b/>
                <w:bCs/>
                <w:color w:val="168489"/>
                <w:kern w:val="24"/>
                <w:sz w:val="36"/>
                <w:szCs w:val="36"/>
                <w:rtl/>
                <w:lang w:bidi="ar-SY"/>
              </w:rPr>
              <w:t>ت</w:t>
            </w:r>
            <w:r w:rsidRPr="00877434">
              <w:rPr>
                <w:rFonts w:ascii="Adobe Arabic" w:eastAsia="GE Dinar One" w:hAnsi="Adobe Arabic" w:cs="Adobe Arabic"/>
                <w:b/>
                <w:bCs/>
                <w:color w:val="168489"/>
                <w:kern w:val="24"/>
                <w:sz w:val="36"/>
                <w:szCs w:val="36"/>
                <w:rtl/>
                <w:lang w:bidi="ar-SY"/>
              </w:rPr>
              <w:t>درب</w:t>
            </w:r>
          </w:p>
        </w:tc>
        <w:tc>
          <w:tcPr>
            <w:tcW w:w="850" w:type="dxa"/>
            <w:tcBorders>
              <w:top w:val="single" w:sz="8" w:space="0" w:color="1E3D6A"/>
              <w:left w:val="single" w:sz="8" w:space="0" w:color="1E3D6A"/>
              <w:bottom w:val="single" w:sz="8" w:space="0" w:color="1E3D6A"/>
              <w:right w:val="single" w:sz="8" w:space="0" w:color="1E3D6A"/>
            </w:tcBorders>
            <w:vAlign w:val="center"/>
          </w:tcPr>
          <w:p w14:paraId="65E9306C" w14:textId="4C838B0B" w:rsidR="0090459D" w:rsidRPr="00C36316" w:rsidRDefault="006E1C20"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10</w:t>
            </w:r>
          </w:p>
        </w:tc>
      </w:tr>
      <w:tr w:rsidR="0090459D" w:rsidRPr="00BB40FB" w14:paraId="0D30AC4D" w14:textId="77777777" w:rsidTr="006E1C20">
        <w:trPr>
          <w:trHeight w:val="624"/>
        </w:trPr>
        <w:tc>
          <w:tcPr>
            <w:tcW w:w="284" w:type="dxa"/>
            <w:tcBorders>
              <w:top w:val="nil"/>
              <w:left w:val="single" w:sz="8" w:space="0" w:color="1E3D6A"/>
              <w:bottom w:val="nil"/>
              <w:right w:val="single" w:sz="8" w:space="0" w:color="1E3D6A"/>
            </w:tcBorders>
            <w:shd w:val="clear" w:color="auto" w:fill="FFFFFF" w:themeFill="background1"/>
          </w:tcPr>
          <w:p w14:paraId="422D8BE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85D832C" w14:textId="77777777" w:rsidR="0090459D" w:rsidRPr="00877434" w:rsidRDefault="0090459D" w:rsidP="00E220AB">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الرموز الدلالية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667E0FCA" w14:textId="4AD2CAED" w:rsidR="0090459D" w:rsidRPr="00C36316" w:rsidRDefault="006E1C20" w:rsidP="00C36316">
            <w:pPr>
              <w:spacing w:line="240" w:lineRule="auto"/>
              <w:jc w:val="center"/>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12</w:t>
            </w:r>
          </w:p>
        </w:tc>
      </w:tr>
      <w:tr w:rsidR="0090459D" w:rsidRPr="00BB40FB" w14:paraId="2E1562A5"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1F4EB96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A2A6295"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الأول</w:t>
            </w:r>
          </w:p>
        </w:tc>
        <w:tc>
          <w:tcPr>
            <w:tcW w:w="850" w:type="dxa"/>
            <w:tcBorders>
              <w:top w:val="single" w:sz="8" w:space="0" w:color="1E3D6A"/>
              <w:left w:val="single" w:sz="8" w:space="0" w:color="1E3D6A"/>
              <w:bottom w:val="single" w:sz="8" w:space="0" w:color="1E3D6A"/>
              <w:right w:val="single" w:sz="8" w:space="0" w:color="1E3D6A"/>
            </w:tcBorders>
            <w:vAlign w:val="center"/>
          </w:tcPr>
          <w:p w14:paraId="3714A547"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101033EB" w14:textId="77777777" w:rsidTr="006E1C20">
        <w:trPr>
          <w:trHeight w:val="624"/>
        </w:trPr>
        <w:tc>
          <w:tcPr>
            <w:tcW w:w="284" w:type="dxa"/>
            <w:tcBorders>
              <w:top w:val="nil"/>
              <w:left w:val="single" w:sz="8" w:space="0" w:color="1E3D6A"/>
              <w:bottom w:val="nil"/>
              <w:right w:val="single" w:sz="8" w:space="0" w:color="1E3D6A"/>
            </w:tcBorders>
            <w:shd w:val="clear" w:color="auto" w:fill="FFFFFF" w:themeFill="background1"/>
          </w:tcPr>
          <w:p w14:paraId="05762338" w14:textId="77777777" w:rsidR="0090459D" w:rsidRPr="00877434" w:rsidRDefault="0090459D" w:rsidP="00E220AB">
            <w:pPr>
              <w:spacing w:line="240" w:lineRule="auto"/>
              <w:jc w:val="left"/>
              <w:rPr>
                <w:rFonts w:ascii="Adobe Arabic" w:hAnsi="Adobe Arabic" w:cs="Adobe Arabic"/>
                <w:b/>
                <w:bCs/>
                <w:color w:val="168489"/>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031D591" w14:textId="48F06E05"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الأولى: </w:t>
            </w:r>
            <w:r w:rsidR="006E1C20" w:rsidRPr="006E1C20">
              <w:rPr>
                <w:rFonts w:ascii="Adobe Arabic" w:eastAsia="GE Dinar One" w:hAnsi="Adobe Arabic" w:cs="Adobe Arabic"/>
                <w:b/>
                <w:bCs/>
                <w:color w:val="168489"/>
                <w:kern w:val="24"/>
                <w:sz w:val="36"/>
                <w:szCs w:val="36"/>
                <w:rtl/>
                <w:lang w:bidi="ar-SY"/>
              </w:rPr>
              <w:t>القيادة الاستراتيجية في عالم متغي</w:t>
            </w:r>
            <w:r w:rsidR="006E1C20" w:rsidRPr="006E1C20">
              <w:rPr>
                <w:rFonts w:ascii="Adobe Arabic" w:eastAsia="GE Dinar One" w:hAnsi="Adobe Arabic" w:cs="Adobe Arabic" w:hint="cs"/>
                <w:b/>
                <w:bCs/>
                <w:color w:val="168489"/>
                <w:kern w:val="24"/>
                <w:sz w:val="36"/>
                <w:szCs w:val="36"/>
                <w:rtl/>
                <w:lang w:bidi="ar-SY"/>
              </w:rPr>
              <w:t>ّ</w:t>
            </w:r>
            <w:r w:rsidR="006E1C20" w:rsidRPr="006E1C20">
              <w:rPr>
                <w:rFonts w:ascii="Adobe Arabic" w:eastAsia="GE Dinar One" w:hAnsi="Adobe Arabic" w:cs="Adobe Arabic"/>
                <w:b/>
                <w:bCs/>
                <w:color w:val="168489"/>
                <w:kern w:val="24"/>
                <w:sz w:val="36"/>
                <w:szCs w:val="36"/>
                <w:rtl/>
                <w:lang w:bidi="ar-SY"/>
              </w:rPr>
              <w:t>ر</w:t>
            </w:r>
          </w:p>
        </w:tc>
        <w:tc>
          <w:tcPr>
            <w:tcW w:w="850" w:type="dxa"/>
            <w:tcBorders>
              <w:top w:val="single" w:sz="8" w:space="0" w:color="1E3D6A"/>
              <w:left w:val="single" w:sz="8" w:space="0" w:color="1E3D6A"/>
              <w:bottom w:val="single" w:sz="8" w:space="0" w:color="1E3D6A"/>
              <w:right w:val="single" w:sz="8" w:space="0" w:color="1E3D6A"/>
            </w:tcBorders>
            <w:vAlign w:val="center"/>
          </w:tcPr>
          <w:p w14:paraId="32DAD453"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r w:rsidRPr="00C36316">
              <w:rPr>
                <w:rFonts w:ascii="Adobe Arabic" w:eastAsia="GE Dinar One" w:hAnsi="Adobe Arabic" w:cs="Adobe Arabic"/>
                <w:color w:val="1E3D6A"/>
                <w:kern w:val="24"/>
                <w:sz w:val="36"/>
                <w:szCs w:val="36"/>
                <w:rtl/>
                <w:lang w:bidi="ar-SY"/>
              </w:rPr>
              <w:t>7</w:t>
            </w:r>
          </w:p>
        </w:tc>
      </w:tr>
      <w:tr w:rsidR="0090459D" w:rsidRPr="00BB40FB" w14:paraId="592068A7"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58A487F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B005D5A" w14:textId="15FFA1D0"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مفهوم القيادة الاستراتيجية وأهميتها في القرن الحادي والعشرين</w:t>
            </w:r>
          </w:p>
        </w:tc>
        <w:tc>
          <w:tcPr>
            <w:tcW w:w="850" w:type="dxa"/>
            <w:tcBorders>
              <w:top w:val="single" w:sz="8" w:space="0" w:color="1E3D6A"/>
              <w:left w:val="single" w:sz="8" w:space="0" w:color="1E3D6A"/>
              <w:bottom w:val="single" w:sz="8" w:space="0" w:color="1E3D6A"/>
              <w:right w:val="single" w:sz="8" w:space="0" w:color="1E3D6A"/>
            </w:tcBorders>
            <w:vAlign w:val="center"/>
          </w:tcPr>
          <w:p w14:paraId="180A2B00" w14:textId="18D19170"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w:t>
            </w:r>
          </w:p>
        </w:tc>
      </w:tr>
      <w:tr w:rsidR="0090459D" w:rsidRPr="00BB40FB" w14:paraId="0B1FBF87" w14:textId="77777777" w:rsidTr="006E1C20">
        <w:trPr>
          <w:trHeight w:val="624"/>
        </w:trPr>
        <w:tc>
          <w:tcPr>
            <w:tcW w:w="284" w:type="dxa"/>
            <w:tcBorders>
              <w:top w:val="nil"/>
              <w:left w:val="single" w:sz="8" w:space="0" w:color="1E3D6A"/>
              <w:bottom w:val="nil"/>
              <w:right w:val="single" w:sz="8" w:space="0" w:color="1E3D6A"/>
            </w:tcBorders>
            <w:shd w:val="clear" w:color="auto" w:fill="FFFFFF" w:themeFill="background1"/>
          </w:tcPr>
          <w:p w14:paraId="4B5BBDB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989D04D" w14:textId="0032F1F7"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التحو</w:t>
            </w:r>
            <w:r w:rsidRPr="006E1C20">
              <w:rPr>
                <w:rFonts w:ascii="Adobe Arabic" w:eastAsia="GE Dinar One" w:hAnsi="Adobe Arabic" w:cs="Adobe Arabic" w:hint="cs"/>
                <w:kern w:val="24"/>
                <w:sz w:val="36"/>
                <w:szCs w:val="36"/>
                <w:rtl/>
                <w:lang w:bidi="ar-SY"/>
              </w:rPr>
              <w:t>ّ</w:t>
            </w:r>
            <w:r w:rsidRPr="006E1C20">
              <w:rPr>
                <w:rFonts w:ascii="Adobe Arabic" w:eastAsia="GE Dinar One" w:hAnsi="Adobe Arabic" w:cs="Adobe Arabic"/>
                <w:kern w:val="24"/>
                <w:sz w:val="36"/>
                <w:szCs w:val="36"/>
                <w:rtl/>
                <w:lang w:bidi="ar-SY"/>
              </w:rPr>
              <w:t>لات العالمية المؤثرة في القيادة وصنع القرار</w:t>
            </w:r>
          </w:p>
        </w:tc>
        <w:tc>
          <w:tcPr>
            <w:tcW w:w="850" w:type="dxa"/>
            <w:tcBorders>
              <w:top w:val="single" w:sz="8" w:space="0" w:color="1E3D6A"/>
              <w:left w:val="single" w:sz="8" w:space="0" w:color="1E3D6A"/>
              <w:bottom w:val="single" w:sz="8" w:space="0" w:color="1E3D6A"/>
              <w:right w:val="single" w:sz="8" w:space="0" w:color="1E3D6A"/>
            </w:tcBorders>
            <w:vAlign w:val="center"/>
          </w:tcPr>
          <w:p w14:paraId="5708E400" w14:textId="724E3F00"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15</w:t>
            </w:r>
          </w:p>
        </w:tc>
      </w:tr>
      <w:tr w:rsidR="0090459D" w:rsidRPr="00BB40FB" w14:paraId="5EC9474E"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5C03444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45E63E2" w14:textId="1986AC92"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الفروق بين القيادة التقليدية والقيادة الاستراتيجية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342A88A7" w14:textId="63F9EE47"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16</w:t>
            </w:r>
          </w:p>
        </w:tc>
      </w:tr>
      <w:tr w:rsidR="0090459D" w:rsidRPr="00BB40FB" w14:paraId="160758EE" w14:textId="77777777" w:rsidTr="006E1C20">
        <w:trPr>
          <w:trHeight w:val="624"/>
        </w:trPr>
        <w:tc>
          <w:tcPr>
            <w:tcW w:w="284" w:type="dxa"/>
            <w:tcBorders>
              <w:top w:val="nil"/>
              <w:left w:val="single" w:sz="8" w:space="0" w:color="1E3D6A"/>
              <w:bottom w:val="nil"/>
              <w:right w:val="single" w:sz="8" w:space="0" w:color="1E3D6A"/>
            </w:tcBorders>
            <w:shd w:val="clear" w:color="auto" w:fill="FFFFFF" w:themeFill="background1"/>
          </w:tcPr>
          <w:p w14:paraId="6AC176F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AFDD6B2" w14:textId="1C8E7173"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أدوار القائد الاستراتيجي في بيئات عدم اليقين</w:t>
            </w:r>
          </w:p>
        </w:tc>
        <w:tc>
          <w:tcPr>
            <w:tcW w:w="850" w:type="dxa"/>
            <w:tcBorders>
              <w:top w:val="single" w:sz="8" w:space="0" w:color="1E3D6A"/>
              <w:left w:val="single" w:sz="8" w:space="0" w:color="1E3D6A"/>
              <w:bottom w:val="single" w:sz="8" w:space="0" w:color="1E3D6A"/>
              <w:right w:val="single" w:sz="8" w:space="0" w:color="1E3D6A"/>
            </w:tcBorders>
            <w:vAlign w:val="center"/>
          </w:tcPr>
          <w:p w14:paraId="172232E6" w14:textId="4A7A9DDF"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17</w:t>
            </w:r>
          </w:p>
        </w:tc>
      </w:tr>
      <w:tr w:rsidR="0090459D" w:rsidRPr="00BB40FB" w14:paraId="730CABF1"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2CCD248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4FFDE0F" w14:textId="5F9743A2"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rtl/>
                <w:lang w:bidi="ar-SY"/>
              </w:rPr>
              <w:t>الجلسة التدريبية الثانية: أساسي</w:t>
            </w:r>
            <w:r>
              <w:rPr>
                <w:rFonts w:ascii="Adobe Arabic" w:eastAsia="GE Dinar One" w:hAnsi="Adobe Arabic" w:cs="Adobe Arabic" w:hint="cs"/>
                <w:b/>
                <w:bCs/>
                <w:color w:val="168489"/>
                <w:kern w:val="24"/>
                <w:sz w:val="36"/>
                <w:szCs w:val="36"/>
                <w:rtl/>
                <w:lang w:bidi="ar-SY"/>
              </w:rPr>
              <w:t>ّ</w:t>
            </w:r>
            <w:r>
              <w:rPr>
                <w:rFonts w:ascii="Adobe Arabic" w:eastAsia="GE Dinar One" w:hAnsi="Adobe Arabic" w:cs="Adobe Arabic"/>
                <w:b/>
                <w:bCs/>
                <w:color w:val="168489"/>
                <w:kern w:val="24"/>
                <w:sz w:val="36"/>
                <w:szCs w:val="36"/>
                <w:rtl/>
                <w:lang w:bidi="ar-SY"/>
              </w:rPr>
              <w:t xml:space="preserve">ات </w:t>
            </w:r>
            <w:hyperlink r:id="rId9">
              <w:r>
                <w:rPr>
                  <w:rStyle w:val="Hyperlink"/>
                  <w:rFonts w:ascii="Adobe Arabic" w:eastAsia="GE Dinar One" w:hAnsi="Adobe Arabic" w:cs="Adobe Arabic"/>
                  <w:b/>
                  <w:bCs/>
                  <w:color w:val="168489"/>
                  <w:kern w:val="24"/>
                  <w:sz w:val="36"/>
                  <w:szCs w:val="36"/>
                  <w:rtl/>
                  <w:lang w:bidi="ar-SY"/>
                </w:rPr>
                <w:t>الذكاء الاصطناعي</w:t>
              </w:r>
            </w:hyperlink>
            <w:r>
              <w:rPr>
                <w:rFonts w:ascii="Adobe Arabic" w:eastAsia="GE Dinar One" w:hAnsi="Adobe Arabic" w:cs="Adobe Arabic"/>
                <w:b/>
                <w:bCs/>
                <w:color w:val="168489"/>
                <w:kern w:val="24"/>
                <w:sz w:val="36"/>
                <w:szCs w:val="36"/>
                <w:rtl/>
                <w:lang w:bidi="ar-SY"/>
              </w:rPr>
              <w:t xml:space="preserve"> للقادة</w:t>
            </w:r>
          </w:p>
        </w:tc>
        <w:tc>
          <w:tcPr>
            <w:tcW w:w="850" w:type="dxa"/>
            <w:tcBorders>
              <w:top w:val="single" w:sz="8" w:space="0" w:color="1E3D6A"/>
              <w:left w:val="single" w:sz="8" w:space="0" w:color="1E3D6A"/>
              <w:bottom w:val="single" w:sz="8" w:space="0" w:color="1E3D6A"/>
              <w:right w:val="single" w:sz="8" w:space="0" w:color="1E3D6A"/>
            </w:tcBorders>
            <w:vAlign w:val="center"/>
          </w:tcPr>
          <w:p w14:paraId="76F6BF0F" w14:textId="5909B6BD" w:rsidR="0090459D" w:rsidRPr="00C36316" w:rsidRDefault="006E1C20"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23</w:t>
            </w:r>
          </w:p>
        </w:tc>
      </w:tr>
      <w:tr w:rsidR="0090459D" w:rsidRPr="009A36D0" w14:paraId="1AF155E4" w14:textId="77777777" w:rsidTr="006E1C20">
        <w:trPr>
          <w:trHeight w:val="624"/>
        </w:trPr>
        <w:tc>
          <w:tcPr>
            <w:tcW w:w="284" w:type="dxa"/>
            <w:tcBorders>
              <w:top w:val="nil"/>
              <w:left w:val="single" w:sz="8" w:space="0" w:color="1E3D6A"/>
              <w:bottom w:val="nil"/>
              <w:right w:val="single" w:sz="8" w:space="0" w:color="1E3D6A"/>
            </w:tcBorders>
            <w:shd w:val="clear" w:color="auto" w:fill="auto"/>
          </w:tcPr>
          <w:p w14:paraId="482D226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68CB763" w14:textId="0B19818C"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rtl/>
                <w:lang w:bidi="ar-SY"/>
              </w:rPr>
              <w:t xml:space="preserve">مفهوم </w:t>
            </w:r>
            <w:hyperlink r:id="rId10">
              <w:r>
                <w:rPr>
                  <w:rStyle w:val="Hyperlink"/>
                  <w:rFonts w:ascii="Adobe Arabic" w:eastAsia="GE Dinar One" w:hAnsi="Adobe Arabic" w:cs="Adobe Arabic"/>
                  <w:kern w:val="24"/>
                  <w:sz w:val="36"/>
                  <w:szCs w:val="36"/>
                  <w:rtl/>
                  <w:lang w:bidi="ar-SY"/>
                </w:rPr>
                <w:t>الذكاء الاصطناعي</w:t>
              </w:r>
            </w:hyperlink>
            <w:r>
              <w:rPr>
                <w:rFonts w:ascii="Adobe Arabic" w:eastAsia="GE Dinar One" w:hAnsi="Adobe Arabic" w:cs="Adobe Arabic"/>
                <w:kern w:val="24"/>
                <w:sz w:val="36"/>
                <w:szCs w:val="36"/>
                <w:rtl/>
                <w:lang w:bidi="ar-SY"/>
              </w:rPr>
              <w:t xml:space="preserve"> وتطو</w:t>
            </w:r>
            <w:r>
              <w:rPr>
                <w:rFonts w:ascii="Adobe Arabic" w:eastAsia="GE Dinar One" w:hAnsi="Adobe Arabic" w:cs="Adobe Arabic" w:hint="cs"/>
                <w:kern w:val="24"/>
                <w:sz w:val="36"/>
                <w:szCs w:val="36"/>
                <w:rtl/>
                <w:lang w:bidi="ar-SY"/>
              </w:rPr>
              <w:t>ّ</w:t>
            </w:r>
            <w:r>
              <w:rPr>
                <w:rFonts w:ascii="Adobe Arabic" w:eastAsia="GE Dinar One" w:hAnsi="Adobe Arabic" w:cs="Adobe Arabic"/>
                <w:kern w:val="24"/>
                <w:sz w:val="36"/>
                <w:szCs w:val="36"/>
                <w:rtl/>
                <w:lang w:bidi="ar-SY"/>
              </w:rPr>
              <w:t>ره التاريخي</w:t>
            </w:r>
          </w:p>
        </w:tc>
        <w:tc>
          <w:tcPr>
            <w:tcW w:w="850" w:type="dxa"/>
            <w:tcBorders>
              <w:top w:val="single" w:sz="8" w:space="0" w:color="1E3D6A"/>
              <w:left w:val="single" w:sz="8" w:space="0" w:color="1E3D6A"/>
              <w:bottom w:val="single" w:sz="8" w:space="0" w:color="1E3D6A"/>
              <w:right w:val="single" w:sz="8" w:space="0" w:color="1E3D6A"/>
            </w:tcBorders>
            <w:vAlign w:val="center"/>
          </w:tcPr>
          <w:p w14:paraId="5F6403C4" w14:textId="4130AB1F"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26</w:t>
            </w:r>
          </w:p>
        </w:tc>
      </w:tr>
      <w:tr w:rsidR="0090459D" w:rsidRPr="009A36D0" w14:paraId="4A6CB376"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3778BD9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E0DC7FC" w14:textId="002B53D2"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rtl/>
                <w:lang w:bidi="ar-SY"/>
              </w:rPr>
              <w:t xml:space="preserve">أنواع </w:t>
            </w:r>
            <w:hyperlink r:id="rId11">
              <w:r>
                <w:rPr>
                  <w:rStyle w:val="Hyperlink"/>
                  <w:rFonts w:ascii="Adobe Arabic" w:eastAsia="GE Dinar One" w:hAnsi="Adobe Arabic" w:cs="Adobe Arabic"/>
                  <w:kern w:val="24"/>
                  <w:sz w:val="36"/>
                  <w:szCs w:val="36"/>
                  <w:rtl/>
                  <w:lang w:bidi="ar-SY"/>
                </w:rPr>
                <w:t>الذكاء الاصطناعي</w:t>
              </w:r>
            </w:hyperlink>
            <w:r>
              <w:rPr>
                <w:rFonts w:ascii="Adobe Arabic" w:eastAsia="GE Dinar One" w:hAnsi="Adobe Arabic" w:cs="Adobe Arabic"/>
                <w:kern w:val="24"/>
                <w:sz w:val="36"/>
                <w:szCs w:val="36"/>
                <w:rtl/>
                <w:lang w:bidi="ar-SY"/>
              </w:rPr>
              <w:t xml:space="preserve"> وتطبيقاته العملية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61BDD3A1" w14:textId="150DED6E"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28</w:t>
            </w:r>
          </w:p>
        </w:tc>
      </w:tr>
      <w:tr w:rsidR="0090459D" w:rsidRPr="009A36D0" w14:paraId="10786793" w14:textId="77777777" w:rsidTr="006E1C20">
        <w:trPr>
          <w:trHeight w:val="624"/>
        </w:trPr>
        <w:tc>
          <w:tcPr>
            <w:tcW w:w="284" w:type="dxa"/>
            <w:tcBorders>
              <w:top w:val="nil"/>
              <w:left w:val="single" w:sz="8" w:space="0" w:color="1E3D6A"/>
              <w:bottom w:val="nil"/>
              <w:right w:val="single" w:sz="8" w:space="0" w:color="1E3D6A"/>
            </w:tcBorders>
            <w:shd w:val="clear" w:color="auto" w:fill="auto"/>
          </w:tcPr>
          <w:p w14:paraId="472D85E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876555E" w14:textId="1F64F1EC" w:rsidR="0090459D" w:rsidRPr="006E1C20" w:rsidRDefault="006E1C20" w:rsidP="006E1C20">
            <w:pPr>
              <w:spacing w:line="240" w:lineRule="auto"/>
              <w:jc w:val="left"/>
              <w:rPr>
                <w:rFonts w:ascii="Adobe Arabic" w:eastAsia="GE Dinar One" w:hAnsi="Adobe Arabic" w:cs="Adobe Arabic"/>
                <w:kern w:val="24"/>
                <w:sz w:val="36"/>
                <w:szCs w:val="36"/>
                <w:rtl/>
                <w:lang w:bidi="ar-SY"/>
              </w:rPr>
            </w:pPr>
            <w:hyperlink r:id="rId12">
              <w:r>
                <w:rPr>
                  <w:rStyle w:val="Hyperlink"/>
                  <w:rFonts w:ascii="Adobe Arabic" w:eastAsia="GE Dinar One" w:hAnsi="Adobe Arabic" w:cs="Adobe Arabic"/>
                  <w:kern w:val="24"/>
                  <w:sz w:val="36"/>
                  <w:szCs w:val="36"/>
                  <w:rtl/>
                  <w:lang w:bidi="ar-SY"/>
                </w:rPr>
                <w:t>الذكاء الاصطناعي</w:t>
              </w:r>
            </w:hyperlink>
            <w:r>
              <w:rPr>
                <w:rFonts w:ascii="Adobe Arabic" w:eastAsia="GE Dinar One" w:hAnsi="Adobe Arabic" w:cs="Adobe Arabic"/>
                <w:kern w:val="24"/>
                <w:sz w:val="36"/>
                <w:szCs w:val="36"/>
                <w:rtl/>
                <w:lang w:bidi="ar-SY"/>
              </w:rPr>
              <w:t xml:space="preserve"> كرافعة استراتيجية للقيادة</w:t>
            </w:r>
          </w:p>
        </w:tc>
        <w:tc>
          <w:tcPr>
            <w:tcW w:w="850" w:type="dxa"/>
            <w:tcBorders>
              <w:top w:val="single" w:sz="8" w:space="0" w:color="1E3D6A"/>
              <w:left w:val="single" w:sz="8" w:space="0" w:color="1E3D6A"/>
              <w:bottom w:val="single" w:sz="8" w:space="0" w:color="1E3D6A"/>
              <w:right w:val="single" w:sz="8" w:space="0" w:color="1E3D6A"/>
            </w:tcBorders>
            <w:vAlign w:val="center"/>
          </w:tcPr>
          <w:p w14:paraId="2EB5D350" w14:textId="1CEB4500"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33</w:t>
            </w:r>
          </w:p>
        </w:tc>
      </w:tr>
      <w:tr w:rsidR="0090459D" w:rsidRPr="009A36D0" w14:paraId="2E833533"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762A3F2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DC4AED4" w14:textId="48221FE0"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rtl/>
                <w:lang w:bidi="ar-SY"/>
              </w:rPr>
              <w:t xml:space="preserve">فهم العلاقة بين </w:t>
            </w:r>
            <w:hyperlink r:id="rId13">
              <w:r>
                <w:rPr>
                  <w:rStyle w:val="Hyperlink"/>
                  <w:rFonts w:ascii="Adobe Arabic" w:eastAsia="GE Dinar One" w:hAnsi="Adobe Arabic" w:cs="Adobe Arabic"/>
                  <w:kern w:val="24"/>
                  <w:sz w:val="36"/>
                  <w:szCs w:val="36"/>
                  <w:rtl/>
                  <w:lang w:bidi="ar-SY"/>
                </w:rPr>
                <w:t>الذكاء الاصطناعي</w:t>
              </w:r>
            </w:hyperlink>
            <w:r>
              <w:rPr>
                <w:rFonts w:ascii="Adobe Arabic" w:eastAsia="GE Dinar One" w:hAnsi="Adobe Arabic" w:cs="Adobe Arabic"/>
                <w:kern w:val="24"/>
                <w:sz w:val="36"/>
                <w:szCs w:val="36"/>
                <w:rtl/>
                <w:lang w:bidi="ar-SY"/>
              </w:rPr>
              <w:t xml:space="preserve"> والتحو</w:t>
            </w:r>
            <w:r>
              <w:rPr>
                <w:rFonts w:ascii="Adobe Arabic" w:eastAsia="GE Dinar One" w:hAnsi="Adobe Arabic" w:cs="Adobe Arabic" w:hint="cs"/>
                <w:kern w:val="24"/>
                <w:sz w:val="36"/>
                <w:szCs w:val="36"/>
                <w:rtl/>
                <w:lang w:bidi="ar-SY"/>
              </w:rPr>
              <w:t>ّ</w:t>
            </w:r>
            <w:r>
              <w:rPr>
                <w:rFonts w:ascii="Adobe Arabic" w:eastAsia="GE Dinar One" w:hAnsi="Adobe Arabic" w:cs="Adobe Arabic"/>
                <w:kern w:val="24"/>
                <w:sz w:val="36"/>
                <w:szCs w:val="36"/>
                <w:rtl/>
                <w:lang w:bidi="ar-SY"/>
              </w:rPr>
              <w:t>ل المؤسسي</w:t>
            </w:r>
          </w:p>
        </w:tc>
        <w:tc>
          <w:tcPr>
            <w:tcW w:w="850" w:type="dxa"/>
            <w:tcBorders>
              <w:top w:val="single" w:sz="8" w:space="0" w:color="1E3D6A"/>
              <w:left w:val="single" w:sz="8" w:space="0" w:color="1E3D6A"/>
              <w:bottom w:val="single" w:sz="8" w:space="0" w:color="1E3D6A"/>
              <w:right w:val="single" w:sz="8" w:space="0" w:color="1E3D6A"/>
            </w:tcBorders>
            <w:vAlign w:val="center"/>
          </w:tcPr>
          <w:p w14:paraId="0D73CCC4" w14:textId="51146196"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34</w:t>
            </w:r>
          </w:p>
        </w:tc>
      </w:tr>
      <w:tr w:rsidR="0090459D" w:rsidRPr="00BB40FB" w14:paraId="1E9E9DDC" w14:textId="77777777" w:rsidTr="006E1C20">
        <w:trPr>
          <w:trHeight w:val="624"/>
        </w:trPr>
        <w:tc>
          <w:tcPr>
            <w:tcW w:w="284" w:type="dxa"/>
            <w:tcBorders>
              <w:top w:val="nil"/>
              <w:left w:val="single" w:sz="8" w:space="0" w:color="1E3D6A"/>
              <w:bottom w:val="nil"/>
              <w:right w:val="single" w:sz="8" w:space="0" w:color="1E3D6A"/>
            </w:tcBorders>
            <w:shd w:val="clear" w:color="auto" w:fill="auto"/>
          </w:tcPr>
          <w:p w14:paraId="7A9CAFA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80AA5FA"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الثاني</w:t>
            </w:r>
          </w:p>
        </w:tc>
        <w:tc>
          <w:tcPr>
            <w:tcW w:w="850" w:type="dxa"/>
            <w:tcBorders>
              <w:top w:val="single" w:sz="8" w:space="0" w:color="1E3D6A"/>
              <w:left w:val="single" w:sz="8" w:space="0" w:color="1E3D6A"/>
              <w:bottom w:val="single" w:sz="8" w:space="0" w:color="1E3D6A"/>
              <w:right w:val="single" w:sz="8" w:space="0" w:color="1E3D6A"/>
            </w:tcBorders>
            <w:vAlign w:val="center"/>
          </w:tcPr>
          <w:p w14:paraId="7B8E56A3"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7896A8AB"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461AB11A"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909046C" w14:textId="48E3CA0D"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rtl/>
                <w:lang w:bidi="ar-SY"/>
              </w:rPr>
              <w:t xml:space="preserve">الجلسة التدريبية الأولى: </w:t>
            </w:r>
            <w:hyperlink r:id="rId14">
              <w:r>
                <w:rPr>
                  <w:rStyle w:val="Hyperlink"/>
                  <w:rFonts w:ascii="Adobe Arabic" w:eastAsia="GE Dinar One" w:hAnsi="Adobe Arabic" w:cs="Adobe Arabic"/>
                  <w:b/>
                  <w:bCs/>
                  <w:color w:val="168489"/>
                  <w:kern w:val="24"/>
                  <w:sz w:val="36"/>
                  <w:szCs w:val="36"/>
                  <w:rtl/>
                  <w:lang w:bidi="ar-SY"/>
                </w:rPr>
                <w:t>الذكاء الاصطناعي</w:t>
              </w:r>
            </w:hyperlink>
            <w:r>
              <w:rPr>
                <w:rFonts w:ascii="Adobe Arabic" w:eastAsia="GE Dinar One" w:hAnsi="Adobe Arabic" w:cs="Adobe Arabic"/>
                <w:b/>
                <w:bCs/>
                <w:color w:val="168489"/>
                <w:kern w:val="24"/>
                <w:sz w:val="36"/>
                <w:szCs w:val="36"/>
                <w:rtl/>
                <w:lang w:bidi="ar-SY"/>
              </w:rPr>
              <w:t xml:space="preserve"> وصنع القرار الاستراتيجي</w:t>
            </w:r>
          </w:p>
        </w:tc>
        <w:tc>
          <w:tcPr>
            <w:tcW w:w="850" w:type="dxa"/>
            <w:tcBorders>
              <w:top w:val="single" w:sz="8" w:space="0" w:color="1E3D6A"/>
              <w:left w:val="single" w:sz="8" w:space="0" w:color="1E3D6A"/>
              <w:bottom w:val="single" w:sz="8" w:space="0" w:color="1E3D6A"/>
              <w:right w:val="single" w:sz="8" w:space="0" w:color="1E3D6A"/>
            </w:tcBorders>
            <w:vAlign w:val="center"/>
          </w:tcPr>
          <w:p w14:paraId="39FB4BC5" w14:textId="10BEAD78" w:rsidR="0090459D" w:rsidRPr="00C36316" w:rsidRDefault="006E1C20"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43</w:t>
            </w:r>
          </w:p>
        </w:tc>
      </w:tr>
      <w:tr w:rsidR="0090459D" w:rsidRPr="009A36D0" w14:paraId="68612532" w14:textId="77777777" w:rsidTr="006E1C20">
        <w:trPr>
          <w:trHeight w:val="624"/>
        </w:trPr>
        <w:tc>
          <w:tcPr>
            <w:tcW w:w="284" w:type="dxa"/>
            <w:tcBorders>
              <w:top w:val="nil"/>
              <w:left w:val="single" w:sz="8" w:space="0" w:color="1E3D6A"/>
              <w:bottom w:val="single" w:sz="4" w:space="0" w:color="auto"/>
              <w:right w:val="single" w:sz="8" w:space="0" w:color="1E3D6A"/>
            </w:tcBorders>
            <w:shd w:val="clear" w:color="auto" w:fill="auto"/>
          </w:tcPr>
          <w:p w14:paraId="46D19BB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2505FA0" w14:textId="28210AC3"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اتخاذ القرار في البيئات المعقدة</w:t>
            </w:r>
          </w:p>
        </w:tc>
        <w:tc>
          <w:tcPr>
            <w:tcW w:w="850" w:type="dxa"/>
            <w:tcBorders>
              <w:top w:val="single" w:sz="8" w:space="0" w:color="1E3D6A"/>
              <w:left w:val="single" w:sz="8" w:space="0" w:color="1E3D6A"/>
              <w:bottom w:val="single" w:sz="8" w:space="0" w:color="1E3D6A"/>
              <w:right w:val="single" w:sz="8" w:space="0" w:color="1E3D6A"/>
            </w:tcBorders>
            <w:vAlign w:val="center"/>
          </w:tcPr>
          <w:p w14:paraId="10715F49" w14:textId="12C4DC07"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46</w:t>
            </w:r>
          </w:p>
        </w:tc>
      </w:tr>
      <w:tr w:rsidR="0090459D" w:rsidRPr="009A36D0" w14:paraId="16A46CE6" w14:textId="77777777" w:rsidTr="006E1C20">
        <w:trPr>
          <w:trHeight w:val="624"/>
        </w:trPr>
        <w:tc>
          <w:tcPr>
            <w:tcW w:w="284" w:type="dxa"/>
            <w:tcBorders>
              <w:top w:val="single" w:sz="4" w:space="0" w:color="auto"/>
              <w:left w:val="single" w:sz="8" w:space="0" w:color="1E3D6A"/>
              <w:bottom w:val="nil"/>
              <w:right w:val="single" w:sz="8" w:space="0" w:color="1E3D6A"/>
            </w:tcBorders>
            <w:shd w:val="clear" w:color="auto" w:fill="168489"/>
          </w:tcPr>
          <w:p w14:paraId="71DCD96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08D80B7" w14:textId="6082C684"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الفرق بين القرار الحدسي والقرار القائم على البيانات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0F8FB1CB" w14:textId="60111381"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47</w:t>
            </w:r>
          </w:p>
        </w:tc>
      </w:tr>
      <w:tr w:rsidR="0090459D" w:rsidRPr="009A36D0" w14:paraId="7B632A8D"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3CF2773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CD453A5" w14:textId="1CE29EF6"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دور التحليلات التنبؤية في دعم القادة</w:t>
            </w:r>
          </w:p>
        </w:tc>
        <w:tc>
          <w:tcPr>
            <w:tcW w:w="850" w:type="dxa"/>
            <w:tcBorders>
              <w:top w:val="single" w:sz="8" w:space="0" w:color="1E3D6A"/>
              <w:left w:val="single" w:sz="8" w:space="0" w:color="1E3D6A"/>
              <w:bottom w:val="single" w:sz="8" w:space="0" w:color="1E3D6A"/>
              <w:right w:val="single" w:sz="8" w:space="0" w:color="1E3D6A"/>
            </w:tcBorders>
            <w:vAlign w:val="center"/>
          </w:tcPr>
          <w:p w14:paraId="3899B28A" w14:textId="3855F4CB"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49</w:t>
            </w:r>
          </w:p>
        </w:tc>
      </w:tr>
      <w:tr w:rsidR="0090459D" w:rsidRPr="009A36D0" w14:paraId="371E6A7E" w14:textId="77777777" w:rsidTr="006E1C20">
        <w:trPr>
          <w:trHeight w:val="624"/>
        </w:trPr>
        <w:tc>
          <w:tcPr>
            <w:tcW w:w="284" w:type="dxa"/>
            <w:tcBorders>
              <w:top w:val="nil"/>
              <w:left w:val="single" w:sz="8" w:space="0" w:color="1E3D6A"/>
              <w:bottom w:val="nil"/>
              <w:right w:val="single" w:sz="8" w:space="0" w:color="1E3D6A"/>
            </w:tcBorders>
            <w:shd w:val="clear" w:color="auto" w:fill="auto"/>
          </w:tcPr>
          <w:p w14:paraId="26645BE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327AB46" w14:textId="3066A208"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rtl/>
                <w:lang w:bidi="ar-SY"/>
              </w:rPr>
              <w:t xml:space="preserve">حدود </w:t>
            </w:r>
            <w:hyperlink r:id="rId15">
              <w:r>
                <w:rPr>
                  <w:rStyle w:val="Hyperlink"/>
                  <w:rFonts w:ascii="Adobe Arabic" w:eastAsia="GE Dinar One" w:hAnsi="Adobe Arabic" w:cs="Adobe Arabic"/>
                  <w:kern w:val="24"/>
                  <w:sz w:val="36"/>
                  <w:szCs w:val="36"/>
                  <w:rtl/>
                  <w:lang w:bidi="ar-SY"/>
                </w:rPr>
                <w:t>الذكاء الاصطناعي</w:t>
              </w:r>
            </w:hyperlink>
            <w:r>
              <w:rPr>
                <w:rFonts w:ascii="Adobe Arabic" w:eastAsia="GE Dinar One" w:hAnsi="Adobe Arabic" w:cs="Adobe Arabic"/>
                <w:kern w:val="24"/>
                <w:sz w:val="36"/>
                <w:szCs w:val="36"/>
                <w:rtl/>
                <w:lang w:bidi="ar-SY"/>
              </w:rPr>
              <w:t xml:space="preserve"> في صنع القرار القيادي</w:t>
            </w:r>
          </w:p>
        </w:tc>
        <w:tc>
          <w:tcPr>
            <w:tcW w:w="850" w:type="dxa"/>
            <w:tcBorders>
              <w:top w:val="single" w:sz="8" w:space="0" w:color="1E3D6A"/>
              <w:left w:val="single" w:sz="8" w:space="0" w:color="1E3D6A"/>
              <w:bottom w:val="single" w:sz="8" w:space="0" w:color="1E3D6A"/>
              <w:right w:val="single" w:sz="8" w:space="0" w:color="1E3D6A"/>
            </w:tcBorders>
            <w:vAlign w:val="center"/>
          </w:tcPr>
          <w:p w14:paraId="53E29942" w14:textId="254CEC53"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51</w:t>
            </w:r>
          </w:p>
        </w:tc>
      </w:tr>
      <w:tr w:rsidR="0090459D" w:rsidRPr="00BB40FB" w14:paraId="5C91DAEE"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24E844BC"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DA1956B" w14:textId="4A43977E"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الثانية: </w:t>
            </w:r>
            <w:r w:rsidR="006E1C20" w:rsidRPr="006E1C20">
              <w:rPr>
                <w:rFonts w:ascii="Adobe Arabic" w:eastAsia="GE Dinar One" w:hAnsi="Adobe Arabic" w:cs="Adobe Arabic"/>
                <w:b/>
                <w:bCs/>
                <w:color w:val="168489"/>
                <w:kern w:val="24"/>
                <w:sz w:val="36"/>
                <w:szCs w:val="36"/>
                <w:rtl/>
                <w:lang w:bidi="ar-SY"/>
              </w:rPr>
              <w:t>البيانات كأصل استراتيجي للقائد</w:t>
            </w:r>
          </w:p>
        </w:tc>
        <w:tc>
          <w:tcPr>
            <w:tcW w:w="850" w:type="dxa"/>
            <w:tcBorders>
              <w:top w:val="single" w:sz="8" w:space="0" w:color="1E3D6A"/>
              <w:left w:val="single" w:sz="8" w:space="0" w:color="1E3D6A"/>
              <w:bottom w:val="single" w:sz="8" w:space="0" w:color="1E3D6A"/>
              <w:right w:val="single" w:sz="8" w:space="0" w:color="1E3D6A"/>
            </w:tcBorders>
            <w:vAlign w:val="center"/>
          </w:tcPr>
          <w:p w14:paraId="3AEE21C2" w14:textId="5FAF7234" w:rsidR="0090459D" w:rsidRPr="00C36316" w:rsidRDefault="006E1C20"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59</w:t>
            </w:r>
          </w:p>
        </w:tc>
      </w:tr>
      <w:tr w:rsidR="0090459D" w:rsidRPr="009A36D0" w14:paraId="5A51D9FA"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6288B2E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1451F77" w14:textId="6BD5394F"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ثقافة البيانات في المؤسسات الحديثة</w:t>
            </w:r>
          </w:p>
        </w:tc>
        <w:tc>
          <w:tcPr>
            <w:tcW w:w="850" w:type="dxa"/>
            <w:tcBorders>
              <w:top w:val="single" w:sz="8" w:space="0" w:color="1E3D6A"/>
              <w:left w:val="single" w:sz="8" w:space="0" w:color="1E3D6A"/>
              <w:bottom w:val="single" w:sz="8" w:space="0" w:color="1E3D6A"/>
              <w:right w:val="single" w:sz="8" w:space="0" w:color="1E3D6A"/>
            </w:tcBorders>
            <w:vAlign w:val="center"/>
          </w:tcPr>
          <w:p w14:paraId="43D4EB40" w14:textId="3DA92390"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62</w:t>
            </w:r>
          </w:p>
        </w:tc>
      </w:tr>
      <w:tr w:rsidR="0090459D" w:rsidRPr="009A36D0" w14:paraId="69277F2E"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112442F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7298380" w14:textId="447FF04D"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إدارة البيانات ودورها في التخطيط الاستراتيجي</w:t>
            </w:r>
          </w:p>
        </w:tc>
        <w:tc>
          <w:tcPr>
            <w:tcW w:w="850" w:type="dxa"/>
            <w:tcBorders>
              <w:top w:val="single" w:sz="8" w:space="0" w:color="1E3D6A"/>
              <w:left w:val="single" w:sz="8" w:space="0" w:color="1E3D6A"/>
              <w:bottom w:val="single" w:sz="8" w:space="0" w:color="1E3D6A"/>
              <w:right w:val="single" w:sz="8" w:space="0" w:color="1E3D6A"/>
            </w:tcBorders>
            <w:vAlign w:val="center"/>
          </w:tcPr>
          <w:p w14:paraId="4EA69ED0" w14:textId="5F407A04"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64</w:t>
            </w:r>
          </w:p>
        </w:tc>
      </w:tr>
      <w:tr w:rsidR="0090459D" w:rsidRPr="009A36D0" w14:paraId="73F78833"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2B46FDF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D891EE1" w14:textId="2474B427"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مؤشرات الأداء الذكية ولوحات القيادة</w:t>
            </w:r>
          </w:p>
        </w:tc>
        <w:tc>
          <w:tcPr>
            <w:tcW w:w="850" w:type="dxa"/>
            <w:tcBorders>
              <w:top w:val="single" w:sz="8" w:space="0" w:color="1E3D6A"/>
              <w:left w:val="single" w:sz="8" w:space="0" w:color="1E3D6A"/>
              <w:bottom w:val="single" w:sz="8" w:space="0" w:color="1E3D6A"/>
              <w:right w:val="single" w:sz="8" w:space="0" w:color="1E3D6A"/>
            </w:tcBorders>
            <w:vAlign w:val="center"/>
          </w:tcPr>
          <w:p w14:paraId="70728224" w14:textId="465CBADD"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66</w:t>
            </w:r>
          </w:p>
        </w:tc>
      </w:tr>
      <w:tr w:rsidR="0090459D" w:rsidRPr="009A36D0" w14:paraId="33A5CCCB"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7A3106B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5DC3E07" w14:textId="53754620"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توظيف البيانات في التنبؤ بالمخاطر والفرص</w:t>
            </w:r>
          </w:p>
        </w:tc>
        <w:tc>
          <w:tcPr>
            <w:tcW w:w="850" w:type="dxa"/>
            <w:tcBorders>
              <w:top w:val="single" w:sz="8" w:space="0" w:color="1E3D6A"/>
              <w:left w:val="single" w:sz="8" w:space="0" w:color="1E3D6A"/>
              <w:bottom w:val="single" w:sz="8" w:space="0" w:color="1E3D6A"/>
              <w:right w:val="single" w:sz="8" w:space="0" w:color="1E3D6A"/>
            </w:tcBorders>
            <w:vAlign w:val="center"/>
          </w:tcPr>
          <w:p w14:paraId="2D446364" w14:textId="68C3FFFD"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69</w:t>
            </w:r>
          </w:p>
        </w:tc>
      </w:tr>
      <w:tr w:rsidR="0090459D" w:rsidRPr="00BB40FB" w14:paraId="21F8E6F6"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7AAE5CF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E305130"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الثالث</w:t>
            </w:r>
          </w:p>
        </w:tc>
        <w:tc>
          <w:tcPr>
            <w:tcW w:w="850" w:type="dxa"/>
            <w:tcBorders>
              <w:top w:val="single" w:sz="8" w:space="0" w:color="1E3D6A"/>
              <w:left w:val="single" w:sz="8" w:space="0" w:color="1E3D6A"/>
              <w:bottom w:val="single" w:sz="8" w:space="0" w:color="1E3D6A"/>
              <w:right w:val="single" w:sz="8" w:space="0" w:color="1E3D6A"/>
            </w:tcBorders>
            <w:vAlign w:val="center"/>
          </w:tcPr>
          <w:p w14:paraId="6EA7446C" w14:textId="77777777" w:rsidR="0090459D" w:rsidRPr="00C36316" w:rsidRDefault="0090459D" w:rsidP="00E220AB">
            <w:pPr>
              <w:spacing w:line="240" w:lineRule="auto"/>
              <w:jc w:val="center"/>
              <w:rPr>
                <w:rFonts w:ascii="Adobe Arabic" w:eastAsia="GE Dinar One" w:hAnsi="Adobe Arabic" w:cs="Adobe Arabic"/>
                <w:color w:val="1E3D6A"/>
                <w:kern w:val="24"/>
                <w:sz w:val="36"/>
                <w:szCs w:val="36"/>
                <w:rtl/>
                <w:lang w:bidi="ar-SY"/>
              </w:rPr>
            </w:pPr>
          </w:p>
        </w:tc>
      </w:tr>
      <w:tr w:rsidR="0090459D" w:rsidRPr="00BB40FB" w14:paraId="642837E2"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64C12B6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1AC006A" w14:textId="358D1274"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rtl/>
                <w:lang w:bidi="ar-SY"/>
              </w:rPr>
              <w:t xml:space="preserve">الجلسة التدريبية الأولى: القيادة التكيفية في عصر </w:t>
            </w:r>
            <w:hyperlink r:id="rId16">
              <w:r>
                <w:rPr>
                  <w:rStyle w:val="Hyperlink"/>
                  <w:rFonts w:ascii="Adobe Arabic" w:eastAsia="GE Dinar One" w:hAnsi="Adobe Arabic" w:cs="Adobe Arabic"/>
                  <w:b/>
                  <w:bCs/>
                  <w:color w:val="168489"/>
                  <w:kern w:val="24"/>
                  <w:sz w:val="36"/>
                  <w:szCs w:val="36"/>
                  <w:rtl/>
                  <w:lang w:bidi="ar-SY"/>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1E98BA1A" w14:textId="63FFCB47" w:rsidR="0090459D" w:rsidRPr="00C36316" w:rsidRDefault="006E1C20" w:rsidP="00E220AB">
            <w:pPr>
              <w:spacing w:line="240" w:lineRule="auto"/>
              <w:jc w:val="center"/>
              <w:rPr>
                <w:rFonts w:ascii="Adobe Arabic" w:eastAsia="GE Dinar One" w:hAnsi="Adobe Arabic" w:cs="Adobe Arabic"/>
                <w:color w:val="1E3D6A"/>
                <w:kern w:val="24"/>
                <w:sz w:val="36"/>
                <w:szCs w:val="36"/>
                <w:rtl/>
                <w:lang w:bidi="ar-SY"/>
              </w:rPr>
            </w:pPr>
            <w:r>
              <w:rPr>
                <w:rFonts w:ascii="Adobe Arabic" w:eastAsia="GE Dinar One" w:hAnsi="Adobe Arabic" w:cs="Adobe Arabic" w:hint="cs"/>
                <w:color w:val="1E3D6A"/>
                <w:kern w:val="24"/>
                <w:sz w:val="36"/>
                <w:szCs w:val="36"/>
                <w:rtl/>
                <w:lang w:bidi="ar-SY"/>
              </w:rPr>
              <w:t>79</w:t>
            </w:r>
          </w:p>
        </w:tc>
      </w:tr>
      <w:tr w:rsidR="0090459D" w:rsidRPr="00BB40FB" w14:paraId="7C9B97F2"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75F4BB0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8B80B41" w14:textId="4C08C16B"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مفهوم القيادة التكيفية والمرنة</w:t>
            </w:r>
          </w:p>
        </w:tc>
        <w:tc>
          <w:tcPr>
            <w:tcW w:w="850" w:type="dxa"/>
            <w:tcBorders>
              <w:top w:val="single" w:sz="8" w:space="0" w:color="1E3D6A"/>
              <w:left w:val="single" w:sz="8" w:space="0" w:color="1E3D6A"/>
              <w:bottom w:val="single" w:sz="8" w:space="0" w:color="1E3D6A"/>
              <w:right w:val="single" w:sz="8" w:space="0" w:color="1E3D6A"/>
            </w:tcBorders>
            <w:vAlign w:val="center"/>
          </w:tcPr>
          <w:p w14:paraId="5794A570" w14:textId="698E4F43"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82</w:t>
            </w:r>
          </w:p>
        </w:tc>
      </w:tr>
      <w:tr w:rsidR="0090459D" w:rsidRPr="00BB40FB" w14:paraId="456DFD72"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78210C1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6D9747F" w14:textId="675BF148"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التعامل مع التغيير السريع وعدم الاستقرار</w:t>
            </w:r>
          </w:p>
        </w:tc>
        <w:tc>
          <w:tcPr>
            <w:tcW w:w="850" w:type="dxa"/>
            <w:tcBorders>
              <w:top w:val="single" w:sz="8" w:space="0" w:color="1E3D6A"/>
              <w:left w:val="single" w:sz="8" w:space="0" w:color="1E3D6A"/>
              <w:bottom w:val="single" w:sz="8" w:space="0" w:color="1E3D6A"/>
              <w:right w:val="single" w:sz="8" w:space="0" w:color="1E3D6A"/>
            </w:tcBorders>
            <w:vAlign w:val="center"/>
          </w:tcPr>
          <w:p w14:paraId="7F56F124" w14:textId="51B5B7A5"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83</w:t>
            </w:r>
          </w:p>
        </w:tc>
      </w:tr>
      <w:tr w:rsidR="0090459D" w:rsidRPr="00BB40FB" w14:paraId="142F6D76"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27A0D28F"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FBA911D" w14:textId="4DD5546A"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دور القائد في بناء المرونة المؤسسية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135DE539" w14:textId="7FD2E98D"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85</w:t>
            </w:r>
          </w:p>
        </w:tc>
      </w:tr>
      <w:tr w:rsidR="0090459D" w:rsidRPr="00BB40FB" w14:paraId="7DBC6352"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7A8712B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AE6084B" w14:textId="3D23A0E7"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مهارات القائد في إدارة الغموض والتعقيد</w:t>
            </w:r>
          </w:p>
        </w:tc>
        <w:tc>
          <w:tcPr>
            <w:tcW w:w="850" w:type="dxa"/>
            <w:tcBorders>
              <w:top w:val="single" w:sz="8" w:space="0" w:color="1E3D6A"/>
              <w:left w:val="single" w:sz="8" w:space="0" w:color="1E3D6A"/>
              <w:bottom w:val="single" w:sz="8" w:space="0" w:color="1E3D6A"/>
              <w:right w:val="single" w:sz="8" w:space="0" w:color="1E3D6A"/>
            </w:tcBorders>
            <w:vAlign w:val="center"/>
          </w:tcPr>
          <w:p w14:paraId="55D8EB01" w14:textId="357B3B87"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88</w:t>
            </w:r>
          </w:p>
        </w:tc>
      </w:tr>
      <w:tr w:rsidR="0090459D" w:rsidRPr="00BB40FB" w14:paraId="4CC0A356"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3F3B387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DF170C3" w14:textId="631EAD97"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rtl/>
                <w:lang w:bidi="ar-SY"/>
              </w:rPr>
              <w:t>الجلسة التدريبية الثانية: قيادة التحو</w:t>
            </w:r>
            <w:r>
              <w:rPr>
                <w:rFonts w:ascii="Adobe Arabic" w:eastAsia="GE Dinar One" w:hAnsi="Adobe Arabic" w:cs="Adobe Arabic" w:hint="cs"/>
                <w:b/>
                <w:bCs/>
                <w:color w:val="168489"/>
                <w:kern w:val="24"/>
                <w:sz w:val="36"/>
                <w:szCs w:val="36"/>
                <w:rtl/>
                <w:lang w:bidi="ar-SY"/>
              </w:rPr>
              <w:t>ّ</w:t>
            </w:r>
            <w:r>
              <w:rPr>
                <w:rFonts w:ascii="Adobe Arabic" w:eastAsia="GE Dinar One" w:hAnsi="Adobe Arabic" w:cs="Adobe Arabic"/>
                <w:b/>
                <w:bCs/>
                <w:color w:val="168489"/>
                <w:kern w:val="24"/>
                <w:sz w:val="36"/>
                <w:szCs w:val="36"/>
                <w:rtl/>
                <w:lang w:bidi="ar-SY"/>
              </w:rPr>
              <w:t>ل الرقمي المدعوم ب</w:t>
            </w:r>
            <w:hyperlink r:id="rId17">
              <w:r>
                <w:rPr>
                  <w:rStyle w:val="Hyperlink"/>
                  <w:rFonts w:ascii="Adobe Arabic" w:eastAsia="GE Dinar One" w:hAnsi="Adobe Arabic" w:cs="Adobe Arabic"/>
                  <w:b/>
                  <w:bCs/>
                  <w:color w:val="168489"/>
                  <w:kern w:val="24"/>
                  <w:sz w:val="36"/>
                  <w:szCs w:val="36"/>
                  <w:rtl/>
                  <w:lang w:bidi="ar-SY"/>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127FD2A4" w14:textId="237935C9"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97</w:t>
            </w:r>
          </w:p>
        </w:tc>
      </w:tr>
      <w:tr w:rsidR="0090459D" w:rsidRPr="00BB40FB" w14:paraId="0DF4A32A"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1546F83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EACB430" w14:textId="1E0EAA05"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مراحل التحو</w:t>
            </w:r>
            <w:r w:rsidRPr="006E1C20">
              <w:rPr>
                <w:rFonts w:ascii="Adobe Arabic" w:eastAsia="GE Dinar One" w:hAnsi="Adobe Arabic" w:cs="Adobe Arabic" w:hint="cs"/>
                <w:kern w:val="24"/>
                <w:sz w:val="36"/>
                <w:szCs w:val="36"/>
                <w:rtl/>
                <w:lang w:bidi="ar-SY"/>
              </w:rPr>
              <w:t>ّ</w:t>
            </w:r>
            <w:r w:rsidRPr="006E1C20">
              <w:rPr>
                <w:rFonts w:ascii="Adobe Arabic" w:eastAsia="GE Dinar One" w:hAnsi="Adobe Arabic" w:cs="Adobe Arabic"/>
                <w:kern w:val="24"/>
                <w:sz w:val="36"/>
                <w:szCs w:val="36"/>
                <w:rtl/>
                <w:lang w:bidi="ar-SY"/>
              </w:rPr>
              <w:t>ل الرقمي الذكي</w:t>
            </w:r>
          </w:p>
        </w:tc>
        <w:tc>
          <w:tcPr>
            <w:tcW w:w="850" w:type="dxa"/>
            <w:tcBorders>
              <w:top w:val="single" w:sz="8" w:space="0" w:color="1E3D6A"/>
              <w:left w:val="single" w:sz="8" w:space="0" w:color="1E3D6A"/>
              <w:bottom w:val="single" w:sz="8" w:space="0" w:color="1E3D6A"/>
              <w:right w:val="single" w:sz="8" w:space="0" w:color="1E3D6A"/>
            </w:tcBorders>
            <w:vAlign w:val="center"/>
          </w:tcPr>
          <w:p w14:paraId="2289725A" w14:textId="6B903822"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100</w:t>
            </w:r>
          </w:p>
        </w:tc>
      </w:tr>
      <w:tr w:rsidR="0090459D" w:rsidRPr="00BB40FB" w14:paraId="05F5B4D9" w14:textId="77777777" w:rsidTr="006E1C20">
        <w:trPr>
          <w:trHeight w:val="624"/>
        </w:trPr>
        <w:tc>
          <w:tcPr>
            <w:tcW w:w="284" w:type="dxa"/>
            <w:tcBorders>
              <w:top w:val="nil"/>
              <w:left w:val="single" w:sz="8" w:space="0" w:color="1E3D6A"/>
              <w:bottom w:val="nil"/>
              <w:right w:val="single" w:sz="8" w:space="0" w:color="1E3D6A"/>
            </w:tcBorders>
            <w:shd w:val="clear" w:color="auto" w:fill="auto"/>
          </w:tcPr>
          <w:p w14:paraId="7D244C22"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489B84C" w14:textId="13E20E81"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مقاومة التغيير وأساليب التعامل معها</w:t>
            </w:r>
          </w:p>
        </w:tc>
        <w:tc>
          <w:tcPr>
            <w:tcW w:w="850" w:type="dxa"/>
            <w:tcBorders>
              <w:top w:val="single" w:sz="8" w:space="0" w:color="1E3D6A"/>
              <w:left w:val="single" w:sz="8" w:space="0" w:color="1E3D6A"/>
              <w:bottom w:val="single" w:sz="8" w:space="0" w:color="1E3D6A"/>
              <w:right w:val="single" w:sz="8" w:space="0" w:color="1E3D6A"/>
            </w:tcBorders>
            <w:vAlign w:val="center"/>
          </w:tcPr>
          <w:p w14:paraId="627036DD" w14:textId="206FE11D"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103</w:t>
            </w:r>
          </w:p>
        </w:tc>
      </w:tr>
      <w:tr w:rsidR="0090459D" w:rsidRPr="00BB40FB" w14:paraId="3ED3AC1D"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3E27A646"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222A32D" w14:textId="709F870F"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بناء خارطة طريق للتحو</w:t>
            </w:r>
            <w:r w:rsidRPr="006E1C20">
              <w:rPr>
                <w:rFonts w:ascii="Adobe Arabic" w:eastAsia="GE Dinar One" w:hAnsi="Adobe Arabic" w:cs="Adobe Arabic" w:hint="cs"/>
                <w:kern w:val="24"/>
                <w:sz w:val="36"/>
                <w:szCs w:val="36"/>
                <w:rtl/>
                <w:lang w:bidi="ar-SY"/>
              </w:rPr>
              <w:t>ّ</w:t>
            </w:r>
            <w:r w:rsidRPr="006E1C20">
              <w:rPr>
                <w:rFonts w:ascii="Adobe Arabic" w:eastAsia="GE Dinar One" w:hAnsi="Adobe Arabic" w:cs="Adobe Arabic"/>
                <w:kern w:val="24"/>
                <w:sz w:val="36"/>
                <w:szCs w:val="36"/>
                <w:rtl/>
                <w:lang w:bidi="ar-SY"/>
              </w:rPr>
              <w:t>ل المؤسسي</w:t>
            </w:r>
          </w:p>
        </w:tc>
        <w:tc>
          <w:tcPr>
            <w:tcW w:w="850" w:type="dxa"/>
            <w:tcBorders>
              <w:top w:val="single" w:sz="8" w:space="0" w:color="1E3D6A"/>
              <w:left w:val="single" w:sz="8" w:space="0" w:color="1E3D6A"/>
              <w:bottom w:val="single" w:sz="8" w:space="0" w:color="1E3D6A"/>
              <w:right w:val="single" w:sz="8" w:space="0" w:color="1E3D6A"/>
            </w:tcBorders>
            <w:vAlign w:val="center"/>
          </w:tcPr>
          <w:p w14:paraId="55DA9D5C" w14:textId="2D8A0430"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106</w:t>
            </w:r>
          </w:p>
        </w:tc>
      </w:tr>
      <w:tr w:rsidR="0090459D" w:rsidRPr="00BB40FB" w14:paraId="7A1137A8" w14:textId="77777777" w:rsidTr="006E1C20">
        <w:trPr>
          <w:trHeight w:val="624"/>
        </w:trPr>
        <w:tc>
          <w:tcPr>
            <w:tcW w:w="284" w:type="dxa"/>
            <w:tcBorders>
              <w:top w:val="nil"/>
              <w:left w:val="single" w:sz="8" w:space="0" w:color="1E3D6A"/>
              <w:bottom w:val="single" w:sz="4" w:space="0" w:color="auto"/>
              <w:right w:val="single" w:sz="8" w:space="0" w:color="1E3D6A"/>
            </w:tcBorders>
            <w:shd w:val="clear" w:color="auto" w:fill="auto"/>
          </w:tcPr>
          <w:p w14:paraId="597E9845"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68A470B2" w14:textId="6AADBA35"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دور القائد في ترسيخ ثقافة الابتكار</w:t>
            </w:r>
          </w:p>
        </w:tc>
        <w:tc>
          <w:tcPr>
            <w:tcW w:w="850" w:type="dxa"/>
            <w:tcBorders>
              <w:top w:val="single" w:sz="8" w:space="0" w:color="1E3D6A"/>
              <w:left w:val="single" w:sz="8" w:space="0" w:color="1E3D6A"/>
              <w:bottom w:val="single" w:sz="8" w:space="0" w:color="1E3D6A"/>
              <w:right w:val="single" w:sz="8" w:space="0" w:color="1E3D6A"/>
            </w:tcBorders>
            <w:vAlign w:val="center"/>
          </w:tcPr>
          <w:p w14:paraId="07845082" w14:textId="3F97E27E"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110</w:t>
            </w:r>
          </w:p>
        </w:tc>
      </w:tr>
      <w:tr w:rsidR="0090459D" w:rsidRPr="00BB40FB" w14:paraId="5A13E26E" w14:textId="77777777" w:rsidTr="006E1C20">
        <w:trPr>
          <w:trHeight w:val="624"/>
        </w:trPr>
        <w:tc>
          <w:tcPr>
            <w:tcW w:w="284" w:type="dxa"/>
            <w:tcBorders>
              <w:top w:val="single" w:sz="4" w:space="0" w:color="auto"/>
              <w:left w:val="single" w:sz="8" w:space="0" w:color="1E3D6A"/>
              <w:bottom w:val="single" w:sz="4" w:space="0" w:color="1E3D6A"/>
              <w:right w:val="single" w:sz="8" w:space="0" w:color="1E3D6A"/>
            </w:tcBorders>
            <w:shd w:val="clear" w:color="auto" w:fill="168489"/>
          </w:tcPr>
          <w:p w14:paraId="01911D39" w14:textId="77777777" w:rsidR="0090459D" w:rsidRPr="00C36316" w:rsidRDefault="0090459D" w:rsidP="00E220AB">
            <w:pPr>
              <w:pageBreakBefore/>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71ACA7B" w14:textId="77777777" w:rsidR="0090459D" w:rsidRPr="005F30AC" w:rsidRDefault="0090459D" w:rsidP="00C36316">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الرابع</w:t>
            </w:r>
          </w:p>
        </w:tc>
        <w:tc>
          <w:tcPr>
            <w:tcW w:w="850" w:type="dxa"/>
            <w:tcBorders>
              <w:top w:val="single" w:sz="8" w:space="0" w:color="1E3D6A"/>
              <w:left w:val="single" w:sz="8" w:space="0" w:color="1E3D6A"/>
              <w:bottom w:val="single" w:sz="8" w:space="0" w:color="1E3D6A"/>
              <w:right w:val="single" w:sz="8" w:space="0" w:color="1E3D6A"/>
            </w:tcBorders>
            <w:vAlign w:val="center"/>
          </w:tcPr>
          <w:p w14:paraId="19D6A20F" w14:textId="77777777" w:rsidR="0090459D" w:rsidRPr="00C36316" w:rsidRDefault="0090459D" w:rsidP="00E220AB">
            <w:pPr>
              <w:spacing w:line="240" w:lineRule="auto"/>
              <w:jc w:val="center"/>
              <w:rPr>
                <w:rFonts w:ascii="Adobe Arabic" w:eastAsia="GE Dinar One" w:hAnsi="Adobe Arabic" w:cs="Adobe Arabic"/>
                <w:kern w:val="24"/>
                <w:sz w:val="36"/>
                <w:szCs w:val="36"/>
                <w:rtl/>
                <w:lang w:bidi="ar-SY"/>
              </w:rPr>
            </w:pPr>
          </w:p>
        </w:tc>
      </w:tr>
      <w:tr w:rsidR="0090459D" w:rsidRPr="00BB40FB" w14:paraId="5C636A16"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47E26CA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46F2293" w14:textId="4D6BE7C7"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rtl/>
                <w:lang w:bidi="ar-SY"/>
              </w:rPr>
              <w:t>الجلسة التدريبية الأولى: إدارة رأس المال البشري ب</w:t>
            </w:r>
            <w:hyperlink r:id="rId18">
              <w:r>
                <w:rPr>
                  <w:rStyle w:val="Hyperlink"/>
                  <w:rFonts w:ascii="Adobe Arabic" w:eastAsia="GE Dinar One" w:hAnsi="Adobe Arabic" w:cs="Adobe Arabic"/>
                  <w:b/>
                  <w:bCs/>
                  <w:color w:val="168489"/>
                  <w:kern w:val="24"/>
                  <w:sz w:val="36"/>
                  <w:szCs w:val="36"/>
                  <w:rtl/>
                  <w:lang w:bidi="ar-SY"/>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468E4E6C" w14:textId="2AF7705E"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121</w:t>
            </w:r>
          </w:p>
        </w:tc>
      </w:tr>
      <w:tr w:rsidR="0090459D" w:rsidRPr="00BB40FB" w14:paraId="0AF13D75"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6CE9BA9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DA707B8" w14:textId="2B27FCF4"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rtl/>
                <w:lang w:bidi="ar-SY"/>
              </w:rPr>
              <w:t xml:space="preserve">تأثير </w:t>
            </w:r>
            <w:hyperlink r:id="rId19">
              <w:r>
                <w:rPr>
                  <w:rStyle w:val="Hyperlink"/>
                  <w:rFonts w:ascii="Adobe Arabic" w:eastAsia="GE Dinar One" w:hAnsi="Adobe Arabic" w:cs="Adobe Arabic"/>
                  <w:kern w:val="24"/>
                  <w:sz w:val="36"/>
                  <w:szCs w:val="36"/>
                  <w:rtl/>
                  <w:lang w:bidi="ar-SY"/>
                </w:rPr>
                <w:t>الذكاء الاصطناعي</w:t>
              </w:r>
            </w:hyperlink>
            <w:r>
              <w:rPr>
                <w:rFonts w:ascii="Adobe Arabic" w:eastAsia="GE Dinar One" w:hAnsi="Adobe Arabic" w:cs="Adobe Arabic"/>
                <w:kern w:val="24"/>
                <w:sz w:val="36"/>
                <w:szCs w:val="36"/>
                <w:rtl/>
                <w:lang w:bidi="ar-SY"/>
              </w:rPr>
              <w:t xml:space="preserve"> على الوظائف والمهارات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6BDFFCC7" w14:textId="707B65FC"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124</w:t>
            </w:r>
          </w:p>
        </w:tc>
      </w:tr>
      <w:tr w:rsidR="0090459D" w:rsidRPr="00BB40FB" w14:paraId="3F4D2C0F"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63CF58F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495D78D" w14:textId="092D451A"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القيادة الإنسانية في بيئات العمل الذكية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237AF672" w14:textId="3A435039"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125</w:t>
            </w:r>
          </w:p>
        </w:tc>
      </w:tr>
      <w:tr w:rsidR="0090459D" w:rsidRPr="00BB40FB" w14:paraId="50D0D74C"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0EA0219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034F459" w14:textId="0B0A0EC0"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rtl/>
                <w:lang w:bidi="ar-SY"/>
              </w:rPr>
              <w:t>تحفيز الفرق في ظل الأتمتة و</w:t>
            </w:r>
            <w:hyperlink r:id="rId20">
              <w:r>
                <w:rPr>
                  <w:rStyle w:val="Hyperlink"/>
                  <w:rFonts w:ascii="Adobe Arabic" w:eastAsia="GE Dinar One" w:hAnsi="Adobe Arabic" w:cs="Adobe Arabic"/>
                  <w:kern w:val="24"/>
                  <w:sz w:val="36"/>
                  <w:szCs w:val="36"/>
                  <w:rtl/>
                  <w:lang w:bidi="ar-SY"/>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7A8EBC0A" w14:textId="32F007B8"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126</w:t>
            </w:r>
          </w:p>
        </w:tc>
      </w:tr>
      <w:tr w:rsidR="0090459D" w:rsidRPr="00BB40FB" w14:paraId="08B4499C"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76E06EA0"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B00DF2C" w14:textId="3996A8C2"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بناء فرق عالية الأداء مدعومة بالتقنية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0B7E55F5" w14:textId="5D8AC269"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127</w:t>
            </w:r>
          </w:p>
        </w:tc>
      </w:tr>
      <w:tr w:rsidR="0090459D" w:rsidRPr="00BB40FB" w14:paraId="550F62E4"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0778A29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A02482F" w14:textId="2E9A4800"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b/>
                <w:bCs/>
                <w:color w:val="168489"/>
                <w:kern w:val="24"/>
                <w:sz w:val="36"/>
                <w:szCs w:val="36"/>
                <w:rtl/>
                <w:lang w:bidi="ar-SY"/>
              </w:rPr>
              <w:t>الجلسة التدريبية الثانية: أخلاقي</w:t>
            </w:r>
            <w:r>
              <w:rPr>
                <w:rFonts w:ascii="Adobe Arabic" w:eastAsia="GE Dinar One" w:hAnsi="Adobe Arabic" w:cs="Adobe Arabic" w:hint="cs"/>
                <w:b/>
                <w:bCs/>
                <w:color w:val="168489"/>
                <w:kern w:val="24"/>
                <w:sz w:val="36"/>
                <w:szCs w:val="36"/>
                <w:rtl/>
                <w:lang w:bidi="ar-SY"/>
              </w:rPr>
              <w:t>ّ</w:t>
            </w:r>
            <w:r>
              <w:rPr>
                <w:rFonts w:ascii="Adobe Arabic" w:eastAsia="GE Dinar One" w:hAnsi="Adobe Arabic" w:cs="Adobe Arabic"/>
                <w:b/>
                <w:bCs/>
                <w:color w:val="168489"/>
                <w:kern w:val="24"/>
                <w:sz w:val="36"/>
                <w:szCs w:val="36"/>
                <w:rtl/>
                <w:lang w:bidi="ar-SY"/>
              </w:rPr>
              <w:t xml:space="preserve">ات وحوكمة </w:t>
            </w:r>
            <w:hyperlink r:id="rId21">
              <w:r>
                <w:rPr>
                  <w:rStyle w:val="Hyperlink"/>
                  <w:rFonts w:ascii="Adobe Arabic" w:eastAsia="GE Dinar One" w:hAnsi="Adobe Arabic" w:cs="Adobe Arabic"/>
                  <w:b/>
                  <w:bCs/>
                  <w:color w:val="168489"/>
                  <w:kern w:val="24"/>
                  <w:sz w:val="36"/>
                  <w:szCs w:val="36"/>
                  <w:rtl/>
                  <w:lang w:bidi="ar-SY"/>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0497F7F0" w14:textId="35B7ECB1"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134</w:t>
            </w:r>
          </w:p>
        </w:tc>
      </w:tr>
      <w:tr w:rsidR="0090459D" w:rsidRPr="00BB40FB" w14:paraId="48CE93D5" w14:textId="77777777" w:rsidTr="006E1C20">
        <w:trPr>
          <w:trHeight w:val="624"/>
        </w:trPr>
        <w:tc>
          <w:tcPr>
            <w:tcW w:w="284" w:type="dxa"/>
            <w:tcBorders>
              <w:top w:val="nil"/>
              <w:left w:val="single" w:sz="8" w:space="0" w:color="1E3D6A"/>
              <w:bottom w:val="nil"/>
              <w:right w:val="single" w:sz="8" w:space="0" w:color="1E3D6A"/>
            </w:tcBorders>
            <w:shd w:val="clear" w:color="auto" w:fill="auto"/>
          </w:tcPr>
          <w:p w14:paraId="4A51A13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8A29366" w14:textId="242F836C"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rtl/>
                <w:lang w:bidi="ar-SY"/>
              </w:rPr>
              <w:t>الأبعاد الأخلاقي</w:t>
            </w:r>
            <w:r>
              <w:rPr>
                <w:rFonts w:ascii="Adobe Arabic" w:eastAsia="GE Dinar One" w:hAnsi="Adobe Arabic" w:cs="Adobe Arabic" w:hint="cs"/>
                <w:kern w:val="24"/>
                <w:sz w:val="36"/>
                <w:szCs w:val="36"/>
                <w:rtl/>
                <w:lang w:bidi="ar-SY"/>
              </w:rPr>
              <w:t>ّ</w:t>
            </w:r>
            <w:r>
              <w:rPr>
                <w:rFonts w:ascii="Adobe Arabic" w:eastAsia="GE Dinar One" w:hAnsi="Adobe Arabic" w:cs="Adobe Arabic"/>
                <w:kern w:val="24"/>
                <w:sz w:val="36"/>
                <w:szCs w:val="36"/>
                <w:rtl/>
                <w:lang w:bidi="ar-SY"/>
              </w:rPr>
              <w:t xml:space="preserve">ة لاستخدام </w:t>
            </w:r>
            <w:hyperlink r:id="rId22">
              <w:r>
                <w:rPr>
                  <w:rStyle w:val="Hyperlink"/>
                  <w:rFonts w:ascii="Adobe Arabic" w:eastAsia="GE Dinar One" w:hAnsi="Adobe Arabic" w:cs="Adobe Arabic"/>
                  <w:kern w:val="24"/>
                  <w:sz w:val="36"/>
                  <w:szCs w:val="36"/>
                  <w:rtl/>
                  <w:lang w:bidi="ar-SY"/>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4FFD706B" w14:textId="2B5173B2"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137</w:t>
            </w:r>
          </w:p>
        </w:tc>
      </w:tr>
      <w:tr w:rsidR="0090459D" w:rsidRPr="00BB40FB" w14:paraId="532DEDE5"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380A3FDA"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C405021" w14:textId="3EAAF8A9"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التحي</w:t>
            </w:r>
            <w:r w:rsidRPr="006E1C20">
              <w:rPr>
                <w:rFonts w:ascii="Adobe Arabic" w:eastAsia="GE Dinar One" w:hAnsi="Adobe Arabic" w:cs="Adobe Arabic" w:hint="cs"/>
                <w:kern w:val="24"/>
                <w:sz w:val="36"/>
                <w:szCs w:val="36"/>
                <w:rtl/>
                <w:lang w:bidi="ar-SY"/>
              </w:rPr>
              <w:t>ّ</w:t>
            </w:r>
            <w:r w:rsidRPr="006E1C20">
              <w:rPr>
                <w:rFonts w:ascii="Adobe Arabic" w:eastAsia="GE Dinar One" w:hAnsi="Adobe Arabic" w:cs="Adobe Arabic"/>
                <w:kern w:val="24"/>
                <w:sz w:val="36"/>
                <w:szCs w:val="36"/>
                <w:rtl/>
                <w:lang w:bidi="ar-SY"/>
              </w:rPr>
              <w:t>ز الخوارزمي ومخاطره القيادية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A4EFC32" w14:textId="4FD341CF"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138</w:t>
            </w:r>
          </w:p>
        </w:tc>
      </w:tr>
      <w:tr w:rsidR="0090459D" w:rsidRPr="00BB40FB" w14:paraId="0316E73A" w14:textId="77777777" w:rsidTr="006E1C20">
        <w:trPr>
          <w:trHeight w:val="624"/>
        </w:trPr>
        <w:tc>
          <w:tcPr>
            <w:tcW w:w="284" w:type="dxa"/>
            <w:tcBorders>
              <w:top w:val="nil"/>
              <w:left w:val="single" w:sz="8" w:space="0" w:color="1E3D6A"/>
              <w:bottom w:val="nil"/>
              <w:right w:val="single" w:sz="8" w:space="0" w:color="1E3D6A"/>
            </w:tcBorders>
            <w:shd w:val="clear" w:color="auto" w:fill="auto"/>
          </w:tcPr>
          <w:p w14:paraId="240C3AF7"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43EE83B" w14:textId="1C58C09A"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مسؤولية القائد في الحوكمة الرقمية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7C5FD262" w14:textId="6530BE68"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140</w:t>
            </w:r>
          </w:p>
        </w:tc>
      </w:tr>
      <w:tr w:rsidR="0090459D" w:rsidRPr="00BB40FB" w14:paraId="704646DD"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20B145A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BCA109B" w14:textId="29C24702"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rtl/>
                <w:lang w:bidi="ar-SY"/>
              </w:rPr>
              <w:t xml:space="preserve">بناء أطر أخلاقية لاستخدام </w:t>
            </w:r>
            <w:hyperlink r:id="rId23">
              <w:r>
                <w:rPr>
                  <w:rStyle w:val="Hyperlink"/>
                  <w:rFonts w:ascii="Adobe Arabic" w:eastAsia="GE Dinar One" w:hAnsi="Adobe Arabic" w:cs="Adobe Arabic"/>
                  <w:kern w:val="24"/>
                  <w:sz w:val="36"/>
                  <w:szCs w:val="36"/>
                  <w:rtl/>
                  <w:lang w:bidi="ar-SY"/>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21EBDB3C" w14:textId="53FE8713"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141</w:t>
            </w:r>
          </w:p>
        </w:tc>
      </w:tr>
      <w:tr w:rsidR="0090459D" w:rsidRPr="00BB40FB" w14:paraId="6D21CE19"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531983B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4DF185E" w14:textId="77777777" w:rsidR="0090459D" w:rsidRPr="005F30AC" w:rsidRDefault="0090459D" w:rsidP="00E220AB">
            <w:pPr>
              <w:spacing w:line="240" w:lineRule="auto"/>
              <w:jc w:val="left"/>
              <w:rPr>
                <w:rFonts w:ascii="Adobe Arabic" w:eastAsia="GE Dinar One" w:hAnsi="Adobe Arabic" w:cs="Adobe Arabic"/>
                <w:b/>
                <w:bCs/>
                <w:color w:val="C00000"/>
                <w:kern w:val="24"/>
                <w:sz w:val="36"/>
                <w:szCs w:val="36"/>
                <w:rtl/>
                <w:lang w:bidi="ar-SY"/>
              </w:rPr>
            </w:pPr>
            <w:r w:rsidRPr="005F30AC">
              <w:rPr>
                <w:rFonts w:ascii="Adobe Arabic" w:eastAsia="GE Dinar One" w:hAnsi="Adobe Arabic" w:cs="Adobe Arabic"/>
                <w:b/>
                <w:bCs/>
                <w:color w:val="C00000"/>
                <w:kern w:val="24"/>
                <w:sz w:val="36"/>
                <w:szCs w:val="36"/>
                <w:rtl/>
                <w:lang w:bidi="ar-SY"/>
              </w:rPr>
              <w:t>اليوم الخامس</w:t>
            </w:r>
          </w:p>
        </w:tc>
        <w:tc>
          <w:tcPr>
            <w:tcW w:w="850" w:type="dxa"/>
            <w:tcBorders>
              <w:top w:val="single" w:sz="8" w:space="0" w:color="1E3D6A"/>
              <w:left w:val="single" w:sz="8" w:space="0" w:color="1E3D6A"/>
              <w:bottom w:val="single" w:sz="8" w:space="0" w:color="1E3D6A"/>
              <w:right w:val="single" w:sz="8" w:space="0" w:color="1E3D6A"/>
            </w:tcBorders>
            <w:vAlign w:val="center"/>
          </w:tcPr>
          <w:p w14:paraId="4DB67E8D" w14:textId="77777777" w:rsidR="0090459D" w:rsidRPr="00C36316" w:rsidRDefault="0090459D" w:rsidP="00E220AB">
            <w:pPr>
              <w:spacing w:line="240" w:lineRule="auto"/>
              <w:jc w:val="center"/>
              <w:rPr>
                <w:rFonts w:ascii="Adobe Arabic" w:eastAsia="GE Dinar One" w:hAnsi="Adobe Arabic" w:cs="Adobe Arabic"/>
                <w:kern w:val="24"/>
                <w:sz w:val="36"/>
                <w:szCs w:val="36"/>
                <w:rtl/>
                <w:lang w:bidi="ar-SY"/>
              </w:rPr>
            </w:pPr>
          </w:p>
        </w:tc>
      </w:tr>
      <w:tr w:rsidR="0090459D" w:rsidRPr="00BB40FB" w14:paraId="78E2BEF6"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44EC7DFB"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FA9EB69" w14:textId="6AABAF76"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الأولى: </w:t>
            </w:r>
            <w:r w:rsidR="006E1C20" w:rsidRPr="006E1C20">
              <w:rPr>
                <w:rFonts w:ascii="Adobe Arabic" w:eastAsia="GE Dinar One" w:hAnsi="Adobe Arabic" w:cs="Adobe Arabic"/>
                <w:b/>
                <w:bCs/>
                <w:color w:val="168489"/>
                <w:kern w:val="24"/>
                <w:sz w:val="36"/>
                <w:szCs w:val="36"/>
                <w:rtl/>
                <w:lang w:bidi="ar-SY"/>
              </w:rPr>
              <w:t>القائد المستقبلي واستشراف الاتجاهات</w:t>
            </w:r>
          </w:p>
        </w:tc>
        <w:tc>
          <w:tcPr>
            <w:tcW w:w="850" w:type="dxa"/>
            <w:tcBorders>
              <w:top w:val="single" w:sz="8" w:space="0" w:color="1E3D6A"/>
              <w:left w:val="single" w:sz="8" w:space="0" w:color="1E3D6A"/>
              <w:bottom w:val="single" w:sz="8" w:space="0" w:color="1E3D6A"/>
              <w:right w:val="single" w:sz="8" w:space="0" w:color="1E3D6A"/>
            </w:tcBorders>
            <w:vAlign w:val="center"/>
          </w:tcPr>
          <w:p w14:paraId="74B90431" w14:textId="677F8757"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150</w:t>
            </w:r>
          </w:p>
        </w:tc>
      </w:tr>
      <w:tr w:rsidR="0090459D" w:rsidRPr="00BB40FB" w14:paraId="1A719A68"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2DC4EA9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6695DA0" w14:textId="26DB1360"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مهارات استشراف المستقبل للقادة</w:t>
            </w:r>
          </w:p>
        </w:tc>
        <w:tc>
          <w:tcPr>
            <w:tcW w:w="850" w:type="dxa"/>
            <w:tcBorders>
              <w:top w:val="single" w:sz="8" w:space="0" w:color="1E3D6A"/>
              <w:left w:val="single" w:sz="8" w:space="0" w:color="1E3D6A"/>
              <w:bottom w:val="single" w:sz="8" w:space="0" w:color="1E3D6A"/>
              <w:right w:val="single" w:sz="8" w:space="0" w:color="1E3D6A"/>
            </w:tcBorders>
            <w:vAlign w:val="center"/>
          </w:tcPr>
          <w:p w14:paraId="4339C61A" w14:textId="579B3AC7"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153</w:t>
            </w:r>
          </w:p>
        </w:tc>
      </w:tr>
      <w:tr w:rsidR="0090459D" w:rsidRPr="00BB40FB" w14:paraId="13272550"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133D3BC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F2B43BF" w14:textId="1F5B4E53"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rtl/>
                <w:lang w:bidi="ar-SY"/>
              </w:rPr>
              <w:t xml:space="preserve">قراءة الاتجاهات العالمية في </w:t>
            </w:r>
            <w:hyperlink r:id="rId24">
              <w:r>
                <w:rPr>
                  <w:rStyle w:val="Hyperlink"/>
                  <w:rFonts w:ascii="Adobe Arabic" w:eastAsia="GE Dinar One" w:hAnsi="Adobe Arabic" w:cs="Adobe Arabic"/>
                  <w:kern w:val="24"/>
                  <w:sz w:val="36"/>
                  <w:szCs w:val="36"/>
                  <w:rtl/>
                  <w:lang w:bidi="ar-SY"/>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29D2B2EE" w14:textId="2D9CB619"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154</w:t>
            </w:r>
          </w:p>
        </w:tc>
      </w:tr>
      <w:tr w:rsidR="0090459D" w:rsidRPr="00BB40FB" w14:paraId="13AD2249"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5FCF212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28381D74" w14:textId="10B20279"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القيادة بالسيناريوهات المستقبلية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0BCEB2C7" w14:textId="38947FB9"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155</w:t>
            </w:r>
          </w:p>
        </w:tc>
      </w:tr>
      <w:tr w:rsidR="0090459D" w:rsidRPr="00BB40FB" w14:paraId="08FC02FC"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74090184"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88C0B3C" w14:textId="55015232"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بناء رؤية استراتيجية طويلة المدى</w:t>
            </w:r>
          </w:p>
        </w:tc>
        <w:tc>
          <w:tcPr>
            <w:tcW w:w="850" w:type="dxa"/>
            <w:tcBorders>
              <w:top w:val="single" w:sz="8" w:space="0" w:color="1E3D6A"/>
              <w:left w:val="single" w:sz="8" w:space="0" w:color="1E3D6A"/>
              <w:bottom w:val="single" w:sz="8" w:space="0" w:color="1E3D6A"/>
              <w:right w:val="single" w:sz="8" w:space="0" w:color="1E3D6A"/>
            </w:tcBorders>
            <w:vAlign w:val="center"/>
          </w:tcPr>
          <w:p w14:paraId="4F97AE06" w14:textId="329517CA"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157</w:t>
            </w:r>
          </w:p>
        </w:tc>
      </w:tr>
      <w:tr w:rsidR="0090459D" w:rsidRPr="00BB40FB" w14:paraId="0BD5B69F"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auto"/>
          </w:tcPr>
          <w:p w14:paraId="470B391D"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149AF6E3" w14:textId="33E6912D" w:rsidR="0090459D" w:rsidRPr="006E1C20" w:rsidRDefault="0090459D" w:rsidP="006E1C20">
            <w:pPr>
              <w:spacing w:line="240" w:lineRule="auto"/>
              <w:jc w:val="left"/>
              <w:rPr>
                <w:rFonts w:ascii="Adobe Arabic" w:eastAsia="GE Dinar One" w:hAnsi="Adobe Arabic" w:cs="Adobe Arabic"/>
                <w:b/>
                <w:bCs/>
                <w:color w:val="168489"/>
                <w:kern w:val="24"/>
                <w:sz w:val="36"/>
                <w:szCs w:val="36"/>
                <w:rtl/>
                <w:lang w:bidi="ar-SY"/>
              </w:rPr>
            </w:pPr>
            <w:r w:rsidRPr="00877434">
              <w:rPr>
                <w:rFonts w:ascii="Adobe Arabic" w:eastAsia="GE Dinar One" w:hAnsi="Adobe Arabic" w:cs="Adobe Arabic"/>
                <w:b/>
                <w:bCs/>
                <w:color w:val="168489"/>
                <w:kern w:val="24"/>
                <w:sz w:val="36"/>
                <w:szCs w:val="36"/>
                <w:rtl/>
                <w:lang w:bidi="ar-SY"/>
              </w:rPr>
              <w:t xml:space="preserve">الجلسة التدريبية الثانية: </w:t>
            </w:r>
            <w:r w:rsidR="006E1C20" w:rsidRPr="006E1C20">
              <w:rPr>
                <w:rFonts w:ascii="Adobe Arabic" w:eastAsia="GE Dinar One" w:hAnsi="Adobe Arabic" w:cs="Adobe Arabic"/>
                <w:b/>
                <w:bCs/>
                <w:color w:val="168489"/>
                <w:kern w:val="24"/>
                <w:sz w:val="36"/>
                <w:szCs w:val="36"/>
                <w:rtl/>
                <w:lang w:bidi="ar-SY"/>
              </w:rPr>
              <w:t>تطبيقات عملية وخارطة طريق قيادية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17FE24C7" w14:textId="271E527A"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167</w:t>
            </w:r>
          </w:p>
        </w:tc>
      </w:tr>
      <w:tr w:rsidR="0090459D" w:rsidRPr="00BB40FB" w14:paraId="45990098" w14:textId="77777777" w:rsidTr="006E1C20">
        <w:trPr>
          <w:trHeight w:val="624"/>
        </w:trPr>
        <w:tc>
          <w:tcPr>
            <w:tcW w:w="284" w:type="dxa"/>
            <w:tcBorders>
              <w:top w:val="nil"/>
              <w:left w:val="single" w:sz="8" w:space="0" w:color="1E3D6A"/>
              <w:bottom w:val="nil"/>
              <w:right w:val="single" w:sz="8" w:space="0" w:color="1E3D6A"/>
            </w:tcBorders>
            <w:shd w:val="clear" w:color="auto" w:fill="168489"/>
          </w:tcPr>
          <w:p w14:paraId="20CB9A73"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3DF0F975" w14:textId="606E2E2A"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Pr>
                <w:rFonts w:ascii="Adobe Arabic" w:eastAsia="GE Dinar One" w:hAnsi="Adobe Arabic" w:cs="Adobe Arabic"/>
                <w:kern w:val="24"/>
                <w:sz w:val="36"/>
                <w:szCs w:val="36"/>
                <w:rtl/>
                <w:lang w:bidi="ar-SY"/>
              </w:rPr>
              <w:t>دراسات حالة في القيادة الاستراتيجية المدعومة ب</w:t>
            </w:r>
            <w:hyperlink r:id="rId25">
              <w:r>
                <w:rPr>
                  <w:rStyle w:val="Hyperlink"/>
                  <w:rFonts w:ascii="Adobe Arabic" w:eastAsia="GE Dinar One" w:hAnsi="Adobe Arabic" w:cs="Adobe Arabic"/>
                  <w:kern w:val="24"/>
                  <w:sz w:val="36"/>
                  <w:szCs w:val="36"/>
                  <w:rtl/>
                  <w:lang w:bidi="ar-SY"/>
                </w:rPr>
                <w:t>الذكاء الاصطناعي</w:t>
              </w:r>
            </w:hyperlink>
          </w:p>
        </w:tc>
        <w:tc>
          <w:tcPr>
            <w:tcW w:w="850" w:type="dxa"/>
            <w:tcBorders>
              <w:top w:val="single" w:sz="8" w:space="0" w:color="1E3D6A"/>
              <w:left w:val="single" w:sz="8" w:space="0" w:color="1E3D6A"/>
              <w:bottom w:val="single" w:sz="8" w:space="0" w:color="1E3D6A"/>
              <w:right w:val="single" w:sz="8" w:space="0" w:color="1E3D6A"/>
            </w:tcBorders>
            <w:vAlign w:val="center"/>
          </w:tcPr>
          <w:p w14:paraId="609EC283" w14:textId="2E9CDEAB"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170</w:t>
            </w:r>
          </w:p>
        </w:tc>
      </w:tr>
      <w:tr w:rsidR="0090459D" w:rsidRPr="00BB40FB" w14:paraId="0D51497C" w14:textId="77777777" w:rsidTr="006E1C20">
        <w:trPr>
          <w:trHeight w:val="624"/>
        </w:trPr>
        <w:tc>
          <w:tcPr>
            <w:tcW w:w="284" w:type="dxa"/>
            <w:tcBorders>
              <w:top w:val="nil"/>
              <w:left w:val="single" w:sz="8" w:space="0" w:color="1E3D6A"/>
              <w:bottom w:val="nil"/>
              <w:right w:val="single" w:sz="8" w:space="0" w:color="1E3D6A"/>
            </w:tcBorders>
            <w:shd w:val="clear" w:color="auto" w:fill="auto"/>
          </w:tcPr>
          <w:p w14:paraId="19B89B5E"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5A2D17F3" w14:textId="2F93691B"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تشخيص الواقع القيادي للمشاركين</w:t>
            </w:r>
          </w:p>
        </w:tc>
        <w:tc>
          <w:tcPr>
            <w:tcW w:w="850" w:type="dxa"/>
            <w:tcBorders>
              <w:top w:val="single" w:sz="8" w:space="0" w:color="1E3D6A"/>
              <w:left w:val="single" w:sz="8" w:space="0" w:color="1E3D6A"/>
              <w:bottom w:val="single" w:sz="8" w:space="0" w:color="1E3D6A"/>
              <w:right w:val="single" w:sz="8" w:space="0" w:color="1E3D6A"/>
            </w:tcBorders>
            <w:vAlign w:val="center"/>
          </w:tcPr>
          <w:p w14:paraId="0EFCA4F7" w14:textId="4BEFEDFA"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172</w:t>
            </w:r>
          </w:p>
        </w:tc>
      </w:tr>
      <w:tr w:rsidR="0090459D" w:rsidRPr="00BB40FB" w14:paraId="15A1C57A" w14:textId="77777777" w:rsidTr="006E1C20">
        <w:trPr>
          <w:trHeight w:val="624"/>
        </w:trPr>
        <w:tc>
          <w:tcPr>
            <w:tcW w:w="284" w:type="dxa"/>
            <w:tcBorders>
              <w:top w:val="nil"/>
              <w:left w:val="single" w:sz="8" w:space="0" w:color="1E3D6A"/>
              <w:bottom w:val="single" w:sz="4" w:space="0" w:color="auto"/>
              <w:right w:val="single" w:sz="8" w:space="0" w:color="1E3D6A"/>
            </w:tcBorders>
            <w:shd w:val="clear" w:color="auto" w:fill="168489"/>
          </w:tcPr>
          <w:p w14:paraId="027CE4E8"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0C663701" w14:textId="513E6E0B"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تصميم خطة قيادة استراتيجية شخصية</w:t>
            </w:r>
          </w:p>
        </w:tc>
        <w:tc>
          <w:tcPr>
            <w:tcW w:w="850" w:type="dxa"/>
            <w:tcBorders>
              <w:top w:val="single" w:sz="8" w:space="0" w:color="1E3D6A"/>
              <w:left w:val="single" w:sz="8" w:space="0" w:color="1E3D6A"/>
              <w:bottom w:val="single" w:sz="8" w:space="0" w:color="1E3D6A"/>
              <w:right w:val="single" w:sz="8" w:space="0" w:color="1E3D6A"/>
            </w:tcBorders>
            <w:vAlign w:val="center"/>
          </w:tcPr>
          <w:p w14:paraId="4858E6F9" w14:textId="1277B51F" w:rsidR="0090459D" w:rsidRPr="00C36316" w:rsidRDefault="006E1C20" w:rsidP="00E220AB">
            <w:pPr>
              <w:spacing w:line="240" w:lineRule="auto"/>
              <w:jc w:val="center"/>
              <w:rPr>
                <w:rFonts w:ascii="Adobe Arabic" w:eastAsia="GE Dinar One" w:hAnsi="Adobe Arabic" w:cs="Adobe Arabic"/>
                <w:kern w:val="24"/>
                <w:sz w:val="36"/>
                <w:szCs w:val="36"/>
                <w:rtl/>
                <w:lang w:bidi="ar-EG"/>
              </w:rPr>
            </w:pPr>
            <w:r>
              <w:rPr>
                <w:rFonts w:ascii="Adobe Arabic" w:eastAsia="GE Dinar One" w:hAnsi="Adobe Arabic" w:cs="Adobe Arabic" w:hint="cs"/>
                <w:kern w:val="24"/>
                <w:sz w:val="36"/>
                <w:szCs w:val="36"/>
                <w:rtl/>
                <w:lang w:bidi="ar-EG"/>
              </w:rPr>
              <w:t>174</w:t>
            </w:r>
          </w:p>
        </w:tc>
      </w:tr>
      <w:tr w:rsidR="0090459D" w:rsidRPr="00BB40FB" w14:paraId="668890A2" w14:textId="77777777" w:rsidTr="006E1C20">
        <w:trPr>
          <w:trHeight w:val="624"/>
        </w:trPr>
        <w:tc>
          <w:tcPr>
            <w:tcW w:w="284" w:type="dxa"/>
            <w:tcBorders>
              <w:top w:val="single" w:sz="4" w:space="0" w:color="auto"/>
              <w:left w:val="single" w:sz="8" w:space="0" w:color="1E3D6A"/>
              <w:bottom w:val="single" w:sz="4" w:space="0" w:color="1E3D6A"/>
              <w:right w:val="single" w:sz="8" w:space="0" w:color="1E3D6A"/>
            </w:tcBorders>
            <w:shd w:val="clear" w:color="auto" w:fill="auto"/>
          </w:tcPr>
          <w:p w14:paraId="7A219A81"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7631481D" w14:textId="5941FCCF" w:rsidR="0090459D" w:rsidRPr="006E1C20" w:rsidRDefault="006E1C20" w:rsidP="006E1C20">
            <w:pPr>
              <w:spacing w:line="240" w:lineRule="auto"/>
              <w:jc w:val="left"/>
              <w:rPr>
                <w:rFonts w:ascii="Adobe Arabic" w:eastAsia="GE Dinar One" w:hAnsi="Adobe Arabic" w:cs="Adobe Arabic"/>
                <w:kern w:val="24"/>
                <w:sz w:val="36"/>
                <w:szCs w:val="36"/>
                <w:rtl/>
                <w:lang w:bidi="ar-SY"/>
              </w:rPr>
            </w:pPr>
            <w:r w:rsidRPr="006E1C20">
              <w:rPr>
                <w:rFonts w:ascii="Adobe Arabic" w:eastAsia="GE Dinar One" w:hAnsi="Adobe Arabic" w:cs="Adobe Arabic"/>
                <w:kern w:val="24"/>
                <w:sz w:val="36"/>
                <w:szCs w:val="36"/>
                <w:rtl/>
                <w:lang w:bidi="ar-SY"/>
              </w:rPr>
              <w:t>استخلاص الدروس وبناء خارطة طريق للتطبيق العملي</w:t>
            </w:r>
          </w:p>
        </w:tc>
        <w:tc>
          <w:tcPr>
            <w:tcW w:w="850" w:type="dxa"/>
            <w:tcBorders>
              <w:top w:val="single" w:sz="8" w:space="0" w:color="1E3D6A"/>
              <w:left w:val="single" w:sz="8" w:space="0" w:color="1E3D6A"/>
              <w:bottom w:val="single" w:sz="8" w:space="0" w:color="1E3D6A"/>
              <w:right w:val="single" w:sz="8" w:space="0" w:color="1E3D6A"/>
            </w:tcBorders>
            <w:vAlign w:val="center"/>
          </w:tcPr>
          <w:p w14:paraId="5BA8671C" w14:textId="1A0BA1B4"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kern w:val="24"/>
                <w:sz w:val="36"/>
                <w:szCs w:val="36"/>
                <w:rtl/>
                <w:lang w:bidi="ar-SY"/>
              </w:rPr>
              <w:t>176</w:t>
            </w:r>
          </w:p>
        </w:tc>
      </w:tr>
      <w:tr w:rsidR="0090459D" w:rsidRPr="00BB40FB" w14:paraId="425F6558" w14:textId="77777777" w:rsidTr="006E1C20">
        <w:trPr>
          <w:trHeight w:val="624"/>
        </w:trPr>
        <w:tc>
          <w:tcPr>
            <w:tcW w:w="284" w:type="dxa"/>
            <w:tcBorders>
              <w:top w:val="nil"/>
              <w:left w:val="single" w:sz="8" w:space="0" w:color="1E3D6A"/>
              <w:bottom w:val="single" w:sz="4" w:space="0" w:color="1E3D6A"/>
              <w:right w:val="single" w:sz="8" w:space="0" w:color="1E3D6A"/>
            </w:tcBorders>
            <w:shd w:val="clear" w:color="auto" w:fill="168489"/>
          </w:tcPr>
          <w:p w14:paraId="20219389" w14:textId="77777777" w:rsidR="0090459D" w:rsidRPr="00C36316" w:rsidRDefault="0090459D" w:rsidP="00E220AB">
            <w:pPr>
              <w:spacing w:line="240" w:lineRule="auto"/>
              <w:jc w:val="left"/>
              <w:rPr>
                <w:rFonts w:ascii="Adobe Arabic" w:hAnsi="Adobe Arabic" w:cs="Adobe Arabic"/>
                <w:b/>
                <w:bCs/>
                <w:sz w:val="36"/>
                <w:szCs w:val="36"/>
                <w:rtl/>
                <w14:glow w14:rad="228600">
                  <w14:schemeClr w14:val="accent1">
                    <w14:alpha w14:val="60000"/>
                    <w14:satMod w14:val="175000"/>
                  </w14:schemeClr>
                </w14:glow>
              </w:rPr>
            </w:pPr>
          </w:p>
        </w:tc>
        <w:tc>
          <w:tcPr>
            <w:tcW w:w="9355" w:type="dxa"/>
            <w:tcBorders>
              <w:top w:val="single" w:sz="8" w:space="0" w:color="1E3D6A"/>
              <w:left w:val="single" w:sz="8" w:space="0" w:color="1E3D6A"/>
              <w:bottom w:val="single" w:sz="8" w:space="0" w:color="1E3D6A"/>
              <w:right w:val="single" w:sz="8" w:space="0" w:color="1E3D6A"/>
            </w:tcBorders>
            <w:vAlign w:val="center"/>
          </w:tcPr>
          <w:p w14:paraId="4325ABD6" w14:textId="0C969BF0" w:rsidR="0090459D" w:rsidRPr="00877434" w:rsidRDefault="006E1C20" w:rsidP="00E220AB">
            <w:pPr>
              <w:spacing w:line="240" w:lineRule="auto"/>
              <w:jc w:val="left"/>
              <w:rPr>
                <w:rFonts w:ascii="Adobe Arabic" w:eastAsia="GE Dinar One" w:hAnsi="Adobe Arabic" w:cs="Adobe Arabic"/>
                <w:b/>
                <w:bCs/>
                <w:color w:val="168489"/>
                <w:kern w:val="24"/>
                <w:sz w:val="36"/>
                <w:szCs w:val="36"/>
                <w:rtl/>
                <w:lang w:bidi="ar-SY"/>
              </w:rPr>
            </w:pPr>
            <w:r>
              <w:rPr>
                <w:rFonts w:ascii="Adobe Arabic" w:eastAsia="GE Dinar One" w:hAnsi="Adobe Arabic" w:cs="Adobe Arabic" w:hint="cs"/>
                <w:b/>
                <w:bCs/>
                <w:color w:val="168489"/>
                <w:kern w:val="24"/>
                <w:sz w:val="36"/>
                <w:szCs w:val="36"/>
                <w:rtl/>
                <w:lang w:bidi="ar-SY"/>
              </w:rPr>
              <w:t>المراجع</w:t>
            </w:r>
          </w:p>
        </w:tc>
        <w:tc>
          <w:tcPr>
            <w:tcW w:w="850" w:type="dxa"/>
            <w:tcBorders>
              <w:top w:val="single" w:sz="8" w:space="0" w:color="1E3D6A"/>
              <w:left w:val="single" w:sz="8" w:space="0" w:color="1E3D6A"/>
              <w:bottom w:val="single" w:sz="8" w:space="0" w:color="1E3D6A"/>
              <w:right w:val="single" w:sz="8" w:space="0" w:color="1E3D6A"/>
            </w:tcBorders>
            <w:vAlign w:val="center"/>
          </w:tcPr>
          <w:p w14:paraId="173E0C02" w14:textId="2DE7C99A" w:rsidR="0090459D" w:rsidRPr="00C36316" w:rsidRDefault="006E1C20" w:rsidP="00E220AB">
            <w:pPr>
              <w:spacing w:line="240" w:lineRule="auto"/>
              <w:jc w:val="center"/>
              <w:rPr>
                <w:rFonts w:ascii="Adobe Arabic" w:eastAsia="GE Dinar One" w:hAnsi="Adobe Arabic" w:cs="Adobe Arabic"/>
                <w:kern w:val="24"/>
                <w:sz w:val="36"/>
                <w:szCs w:val="36"/>
                <w:rtl/>
                <w:lang w:bidi="ar-SY"/>
              </w:rPr>
            </w:pPr>
            <w:r>
              <w:rPr>
                <w:rFonts w:ascii="Adobe Arabic" w:eastAsia="GE Dinar One" w:hAnsi="Adobe Arabic" w:cs="Adobe Arabic" w:hint="cs"/>
                <w:color w:val="1E3D6A"/>
                <w:kern w:val="24"/>
                <w:sz w:val="36"/>
                <w:szCs w:val="36"/>
                <w:rtl/>
                <w:lang w:bidi="ar-SY"/>
              </w:rPr>
              <w:t>187</w:t>
            </w:r>
          </w:p>
        </w:tc>
      </w:tr>
    </w:tbl>
    <w:p w14:paraId="60BFB8C8" w14:textId="77777777" w:rsidR="00CE3DFF" w:rsidRDefault="00CE3DFF" w:rsidP="00881264">
      <w:pPr>
        <w:jc w:val="center"/>
        <w:rPr>
          <w:b/>
          <w:bCs/>
          <w:sz w:val="44"/>
          <w:szCs w:val="48"/>
          <w:rtl/>
          <w:lang w:bidi="ar-SY"/>
          <w14:glow w14:rad="228600">
            <w14:schemeClr w14:val="accent1">
              <w14:alpha w14:val="60000"/>
              <w14:satMod w14:val="175000"/>
            </w14:schemeClr>
          </w14:glow>
        </w:rPr>
      </w:pPr>
    </w:p>
    <w:p w14:paraId="3620CC5D" w14:textId="77777777" w:rsidR="000D082E" w:rsidRDefault="000D082E">
      <w:pPr>
        <w:bidi w:val="0"/>
        <w:spacing w:after="160" w:line="259" w:lineRule="auto"/>
        <w:jc w:val="left"/>
        <w:rPr>
          <w:b/>
          <w:bCs/>
          <w:sz w:val="44"/>
          <w:szCs w:val="48"/>
          <w14:glow w14:rad="228600">
            <w14:schemeClr w14:val="accent1">
              <w14:alpha w14:val="60000"/>
              <w14:satMod w14:val="175000"/>
            </w14:schemeClr>
          </w14:glow>
        </w:rPr>
      </w:pPr>
    </w:p>
    <w:p w14:paraId="234CE15B" w14:textId="77777777" w:rsidR="00BE0014" w:rsidRDefault="000D082E">
      <w:pPr>
        <w:bidi w:val="0"/>
        <w:spacing w:after="160" w:line="259" w:lineRule="auto"/>
        <w:jc w:val="left"/>
        <w:rPr>
          <w:b/>
          <w:bCs/>
          <w:sz w:val="44"/>
          <w:szCs w:val="48"/>
          <w14:glow w14:rad="228600">
            <w14:schemeClr w14:val="accent1">
              <w14:alpha w14:val="60000"/>
              <w14:satMod w14:val="175000"/>
            </w14:schemeClr>
          </w14:glow>
        </w:rPr>
      </w:pPr>
      <w:r>
        <w:rPr>
          <w:b/>
          <w:bCs/>
          <w:sz w:val="44"/>
          <w:szCs w:val="48"/>
          <w14:glow w14:rad="228600">
            <w14:schemeClr w14:val="accent1">
              <w14:alpha w14:val="60000"/>
              <w14:satMod w14:val="175000"/>
            </w14:schemeClr>
          </w14:glow>
        </w:rPr>
        <w:br w:type="page"/>
      </w:r>
    </w:p>
    <w:p w14:paraId="576E242B" w14:textId="77777777" w:rsidR="00BE0014" w:rsidRDefault="00E47D5B" w:rsidP="00E47D5B">
      <w:pPr>
        <w:spacing w:after="160" w:line="259" w:lineRule="auto"/>
        <w:jc w:val="left"/>
        <w:rPr>
          <w:rFonts w:ascii="Adobe Arabic" w:hAnsi="Adobe Arabic" w:cs="Adobe Arabic"/>
          <w:b/>
          <w:bCs/>
          <w:noProof/>
          <w:color w:val="002060"/>
          <w:sz w:val="40"/>
          <w:szCs w:val="40"/>
        </w:rPr>
      </w:pPr>
      <w:r w:rsidRPr="0090459D">
        <w:rPr>
          <w:noProof/>
        </w:rPr>
        <w:lastRenderedPageBreak/>
        <mc:AlternateContent>
          <mc:Choice Requires="wpg">
            <w:drawing>
              <wp:inline distT="0" distB="0" distL="0" distR="0" wp14:anchorId="3DF1BF52" wp14:editId="7E45849A">
                <wp:extent cx="5633504" cy="593062"/>
                <wp:effectExtent l="0" t="0" r="5715" b="0"/>
                <wp:docPr id="2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22" name="Rectangle 22"/>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5" name="Rectangle 25"/>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TextBox 7"/>
                        <wps:cNvSpPr txBox="1"/>
                        <wps:spPr>
                          <a:xfrm>
                            <a:off x="1796583" y="0"/>
                            <a:ext cx="4386580" cy="536575"/>
                          </a:xfrm>
                          <a:prstGeom prst="rect">
                            <a:avLst/>
                          </a:prstGeom>
                          <a:noFill/>
                        </wps:spPr>
                        <wps:txbx>
                          <w:txbxContent>
                            <w:p w14:paraId="6379A260"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inline>
            </w:drawing>
          </mc:Choice>
          <mc:Fallback>
            <w:pict>
              <v:group w14:anchorId="3DF1BF52" id="_x0000_s1031"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">
                <v:rect id="Rectangle 22" o:spid="_x0000_s1032"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" fillcolor="#f2f2f2 [3052]" stroked="f" strokeweight="1pt"/>
                <v:rect id="Rectangle 25" o:spid="_x0000_s1033"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TextBox 7" o:spid="_x0000_s1034"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6379A260" w14:textId="77777777" w:rsidR="00E47D5B" w:rsidRDefault="00E47D5B" w:rsidP="00E47D5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anchorlock/>
              </v:group>
            </w:pict>
          </mc:Fallback>
        </mc:AlternateContent>
      </w:r>
    </w:p>
    <w:p w14:paraId="408DF431" w14:textId="77777777" w:rsidR="006B59BE" w:rsidRPr="004A3ABD" w:rsidRDefault="006B59BE" w:rsidP="006B59BE">
      <w:pPr>
        <w:rPr>
          <w:rtl/>
        </w:rPr>
      </w:pPr>
      <w:r w:rsidRPr="004A3ABD">
        <w:rPr>
          <w:rtl/>
        </w:rPr>
        <w:t>أيها القادة والمديرون المتميزون</w:t>
      </w:r>
      <w:r>
        <w:rPr>
          <w:rFonts w:hint="cs"/>
          <w:rtl/>
        </w:rPr>
        <w:t>.</w:t>
      </w:r>
    </w:p>
    <w:p w14:paraId="20DDCDC6" w14:textId="77777777" w:rsidR="006B59BE" w:rsidRPr="004A3ABD" w:rsidRDefault="006B59BE" w:rsidP="006B59BE">
      <w:pPr>
        <w:rPr>
          <w:rtl/>
        </w:rPr>
      </w:pPr>
      <w:r>
        <w:rPr>
          <w:rtl/>
        </w:rPr>
        <w:t xml:space="preserve">مرحباً بكم في دورة "القيادة الاستراتيجية في عصر </w:t>
      </w:r>
      <w:hyperlink r:id="rId26">
        <w:r>
          <w:rPr>
            <w:rStyle w:val="Hyperlink"/>
            <w:rtl/>
          </w:rPr>
          <w:t>الذكاء الاصطناعي</w:t>
        </w:r>
      </w:hyperlink>
      <w:r>
        <w:rPr>
          <w:rtl/>
        </w:rPr>
        <w:t>" – رحلة استثنائية نخوضها معاً لاستكشاف آفاق القيادة المعاصرة في ظل تحولات عميقة يشهدها عالمنا اليوم.</w:t>
      </w:r>
    </w:p>
    <w:p w14:paraId="782BF3D3" w14:textId="77777777" w:rsidR="006B59BE" w:rsidRPr="004A3ABD" w:rsidRDefault="006B59BE" w:rsidP="006B59BE">
      <w:pPr>
        <w:rPr>
          <w:rtl/>
        </w:rPr>
      </w:pPr>
      <w:r>
        <w:rPr>
          <w:rtl/>
        </w:rPr>
        <w:t xml:space="preserve">نقف اليوم على مفترق طرق تاريخي. فمثلما غيرت الثورة الصناعية قواعد اللعبة في القرنين الثامن عشر والتاسع عشر، ومثلما أعادت الثورة الرقمية تشكيل اقتصاداتنا ومجتمعاتنا في العقود الأخيرة، يأتي </w:t>
      </w:r>
      <w:hyperlink r:id="rId27">
        <w:r>
          <w:rPr>
            <w:rStyle w:val="Hyperlink"/>
            <w:rtl/>
          </w:rPr>
          <w:t>الذكاء الاصطناعي</w:t>
        </w:r>
      </w:hyperlink>
      <w:r>
        <w:rPr>
          <w:rtl/>
        </w:rPr>
        <w:t xml:space="preserve"> اليوم ليحدث تحولاً استثنائياً في كيفية عملنا، تفكيرنا، وقيادتنا للمؤسسات.</w:t>
      </w:r>
    </w:p>
    <w:p w14:paraId="4935F01F" w14:textId="77777777" w:rsidR="006B59BE" w:rsidRPr="004A3ABD" w:rsidRDefault="006B59BE" w:rsidP="006B59BE">
      <w:pPr>
        <w:rPr>
          <w:rtl/>
        </w:rPr>
      </w:pPr>
      <w:r>
        <w:rPr>
          <w:rtl/>
        </w:rPr>
        <w:t xml:space="preserve">في هذا السياق المتغير، لم تعد مهارات القيادة التقليدية كافية. إننا بحاجة إلى قادة استراتيجيين يمتلكون رؤية ثاقبة للمستقبل، وفهماً عميقاً لإمكانات </w:t>
      </w:r>
      <w:hyperlink r:id="rId28">
        <w:r>
          <w:rPr>
            <w:rStyle w:val="Hyperlink"/>
            <w:rtl/>
          </w:rPr>
          <w:t>الذكاء الاصطناعي</w:t>
        </w:r>
      </w:hyperlink>
      <w:r>
        <w:rPr>
          <w:rtl/>
        </w:rPr>
        <w:t xml:space="preserve"> وتحدياته، وقدرة فائقة على قيادة التحول الرقمي مع الحفاظ على العنصر الإنساني في قلب كل ما نقوم به.</w:t>
      </w:r>
    </w:p>
    <w:p w14:paraId="3549A284" w14:textId="77777777" w:rsidR="006B59BE" w:rsidRPr="004A3ABD" w:rsidRDefault="006B59BE" w:rsidP="006B59BE">
      <w:pPr>
        <w:rPr>
          <w:rtl/>
        </w:rPr>
      </w:pPr>
      <w:r>
        <w:rPr>
          <w:rtl/>
        </w:rPr>
        <w:t>خلال هذه الدورة، سنتجاوز الضجيج المحيط ب</w:t>
      </w:r>
      <w:hyperlink r:id="rId29">
        <w:r>
          <w:rPr>
            <w:rStyle w:val="Hyperlink"/>
            <w:rtl/>
          </w:rPr>
          <w:t>الذكاء الاصطناعي</w:t>
        </w:r>
      </w:hyperlink>
      <w:r>
        <w:rPr>
          <w:rtl/>
        </w:rPr>
        <w:t xml:space="preserve"> لنركز على الجوهر: كيف يمكنكم كقادة توظيف هذه التقنيات الثورية كرافعة استراتيجية؟ كيف تتخذون قرارات مدروسة في ظل التعقيد المتزايد؟ كيف توازنون بين الكفاءة التشغيلية والابتكار المستدام؟ وكيف تقودون فرقكم ومؤسساتكم عبر هذا التحول العميق بثقة ورؤية واضحة؟</w:t>
      </w:r>
    </w:p>
    <w:p w14:paraId="64EC5FD8" w14:textId="77777777" w:rsidR="006B59BE" w:rsidRPr="004A3ABD" w:rsidRDefault="006B59BE" w:rsidP="006B59BE">
      <w:pPr>
        <w:rPr>
          <w:rtl/>
        </w:rPr>
      </w:pPr>
      <w:r w:rsidRPr="004A3ABD">
        <w:rPr>
          <w:rtl/>
        </w:rPr>
        <w:t>أنتم هنا لأنكم تدركون أن المستقبل لا ينتظر أحداً. القادة الذين سينجحون في العقد القادم هم من يستبقون التغيير ويشكلونه، لا من يتفاعلون معه فحسب. وفي هذه القاعة اليوم، أرى مجموعة استثنائية من صناع المستقبل، جاهزين لتحويل التحديات إلى فرص، والتكنولوجيا إلى أداة لخدمة الإنسان، لا العكس.</w:t>
      </w:r>
    </w:p>
    <w:p w14:paraId="5B25BCA8" w14:textId="77777777" w:rsidR="006B59BE" w:rsidRPr="004A3ABD" w:rsidRDefault="006B59BE" w:rsidP="006B59BE">
      <w:pPr>
        <w:rPr>
          <w:rtl/>
        </w:rPr>
      </w:pPr>
      <w:r w:rsidRPr="004A3ABD">
        <w:rPr>
          <w:rtl/>
        </w:rPr>
        <w:t>دعونا نبدأ هذه الرحلة معاً، متسلحين بالمعرفة، مدفوعين بالطموح، وملتزمين بصناعة غدٍ أفضل لمؤسساتنا، مجتمعاتنا، وعالمنا.</w:t>
      </w:r>
    </w:p>
    <w:p w14:paraId="20F4DC2B" w14:textId="746A68EA" w:rsidR="00E72206" w:rsidRPr="006B59BE" w:rsidRDefault="006B59BE" w:rsidP="006B59BE">
      <w:r>
        <w:rPr>
          <w:rtl/>
        </w:rPr>
        <w:t xml:space="preserve">أهلاً بكم في عالم القيادة الاستراتيجية في عصر </w:t>
      </w:r>
      <w:hyperlink r:id="rId30">
        <w:r>
          <w:rPr>
            <w:rStyle w:val="Hyperlink"/>
            <w:rtl/>
          </w:rPr>
          <w:t>الذكاء الاصطناعي</w:t>
        </w:r>
      </w:hyperlink>
      <w:r>
        <w:rPr>
          <w:rtl/>
        </w:rPr>
        <w:t>.</w:t>
      </w:r>
    </w:p>
    <w:p w14:paraId="58565F7B" w14:textId="63AA368F" w:rsidR="000D082E" w:rsidRPr="00722CCE" w:rsidRDefault="00E72206" w:rsidP="00722CCE">
      <w:pPr>
        <w:bidi w:val="0"/>
        <w:spacing w:after="160" w:line="259" w:lineRule="auto"/>
        <w:jc w:val="center"/>
        <w:rPr>
          <w:rFonts w:ascii="Adobe Arabic" w:hAnsi="Adobe Arabic" w:cs="Adobe Arabic"/>
          <w:b/>
          <w:bCs/>
          <w:noProof/>
          <w:color w:val="002060"/>
          <w:sz w:val="40"/>
          <w:szCs w:val="40"/>
          <w:rtl/>
        </w:rPr>
      </w:pPr>
      <w:r>
        <w:rPr>
          <w:rFonts w:ascii="Adobe Arabic" w:hAnsi="Adobe Arabic" w:cs="Adobe Arabic"/>
          <w:b/>
          <w:bCs/>
          <w:noProof/>
          <w:color w:val="002060"/>
          <w:sz w:val="40"/>
          <w:szCs w:val="40"/>
        </w:rPr>
        <w:drawing>
          <wp:inline distT="0" distB="0" distL="0" distR="0" wp14:anchorId="4BFD03A7" wp14:editId="272802B4">
            <wp:extent cx="1139824" cy="113982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145087" cy="1145089"/>
                    </a:xfrm>
                    <a:prstGeom prst="rect">
                      <a:avLst/>
                    </a:prstGeom>
                    <a:noFill/>
                    <a:ln>
                      <a:noFill/>
                    </a:ln>
                  </pic:spPr>
                </pic:pic>
              </a:graphicData>
            </a:graphic>
          </wp:inline>
        </w:drawing>
      </w:r>
    </w:p>
    <w:p w14:paraId="2C2D4934" w14:textId="77777777" w:rsidR="00722CCE" w:rsidRDefault="00722CCE" w:rsidP="00722CCE">
      <w:pPr>
        <w:spacing w:after="160" w:line="259" w:lineRule="auto"/>
        <w:jc w:val="left"/>
        <w:rPr>
          <w:b/>
          <w:bCs/>
          <w:sz w:val="44"/>
          <w:szCs w:val="48"/>
          <w:rtl/>
          <w14:glow w14:rad="228600">
            <w14:schemeClr w14:val="accent1">
              <w14:alpha w14:val="60000"/>
              <w14:satMod w14:val="175000"/>
            </w14:schemeClr>
          </w14:glow>
        </w:rPr>
      </w:pPr>
      <w:r w:rsidRPr="0090459D">
        <w:rPr>
          <w:noProof/>
        </w:rPr>
        <w:lastRenderedPageBreak/>
        <mc:AlternateContent>
          <mc:Choice Requires="wpg">
            <w:drawing>
              <wp:inline distT="0" distB="0" distL="0" distR="0" wp14:anchorId="2A67C04F" wp14:editId="69496B5E">
                <wp:extent cx="5633504" cy="593062"/>
                <wp:effectExtent l="0" t="0" r="5715" b="0"/>
                <wp:docPr id="1973968849"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1973968850" name="Rectangle 1973968850"/>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51" name="Rectangle 1973968851"/>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52" name="TextBox 7"/>
                        <wps:cNvSpPr txBox="1"/>
                        <wps:spPr>
                          <a:xfrm>
                            <a:off x="1796583" y="0"/>
                            <a:ext cx="4386580" cy="536575"/>
                          </a:xfrm>
                          <a:prstGeom prst="rect">
                            <a:avLst/>
                          </a:prstGeom>
                          <a:noFill/>
                        </wps:spPr>
                        <wps:txbx>
                          <w:txbxContent>
                            <w:p w14:paraId="577AB316" w14:textId="77777777" w:rsidR="00722CCE" w:rsidRDefault="00722CCE" w:rsidP="00722C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الدورة</w:t>
                              </w:r>
                            </w:p>
                          </w:txbxContent>
                        </wps:txbx>
                        <wps:bodyPr wrap="square" rtlCol="0">
                          <a:noAutofit/>
                        </wps:bodyPr>
                      </wps:wsp>
                    </wpg:wgp>
                  </a:graphicData>
                </a:graphic>
              </wp:inline>
            </w:drawing>
          </mc:Choice>
          <mc:Fallback>
            <w:pict>
              <v:group w14:anchorId="2A67C04F" id="_x0000_s1035"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">
                <v:rect id="Rectangle 1973968850" o:spid="_x0000_s1036"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" fillcolor="#f2f2f2 [3052]" stroked="f" strokeweight="1pt"/>
                <v:rect id="Rectangle 1973968851" o:spid="_x0000_s1037"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" fillcolor="#168489" stroked="f" strokeweight="1pt"/>
                <v:shape id="TextBox 7" o:spid="_x0000_s1038"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" filled="f" stroked="f">
                  <v:textbox>
                    <w:txbxContent>
                      <w:p w14:paraId="577AB316" w14:textId="77777777" w:rsidR="00722CCE" w:rsidRDefault="00722CCE" w:rsidP="00722C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دليل الدورة</w:t>
                        </w:r>
                      </w:p>
                    </w:txbxContent>
                  </v:textbox>
                </v:shape>
                <w10:anchorlock/>
              </v:group>
            </w:pict>
          </mc:Fallback>
        </mc:AlternateContent>
      </w:r>
    </w:p>
    <w:p w14:paraId="605E0CA8" w14:textId="77777777" w:rsidR="00722CCE" w:rsidRDefault="00722CCE" w:rsidP="00722CCE">
      <w:pPr>
        <w:spacing w:after="160" w:line="259" w:lineRule="auto"/>
        <w:jc w:val="left"/>
        <w:rPr>
          <w:rFonts w:ascii="Adobe Arabic" w:hAnsi="Adobe Arabic" w:cs="Adobe Arabic"/>
          <w:b/>
          <w:bCs/>
          <w:color w:val="168489"/>
          <w:sz w:val="44"/>
          <w:szCs w:val="48"/>
        </w:rPr>
      </w:pPr>
      <w:r w:rsidRPr="007D339B">
        <w:rPr>
          <w:rFonts w:ascii="Adobe Arabic" w:hAnsi="Adobe Arabic" w:cs="Adobe Arabic"/>
          <w:b/>
          <w:bCs/>
          <w:noProof/>
          <w:color w:val="168489"/>
          <w:sz w:val="44"/>
          <w:szCs w:val="48"/>
        </w:rPr>
        <w:drawing>
          <wp:anchor distT="0" distB="0" distL="114300" distR="114300" simplePos="0" relativeHeight="252991488" behindDoc="0" locked="0" layoutInCell="1" allowOverlap="1" wp14:anchorId="40A8D8BA" wp14:editId="288F40C5">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32">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b/>
          <w:bCs/>
          <w:color w:val="168489"/>
          <w:sz w:val="44"/>
          <w:szCs w:val="48"/>
          <w:rtl/>
        </w:rPr>
        <w:t xml:space="preserve"> </w:t>
      </w:r>
      <w:r w:rsidRPr="00E72206">
        <w:rPr>
          <w:rFonts w:ascii="Adobe Arabic" w:hAnsi="Adobe Arabic" w:cs="Adobe Arabic"/>
          <w:b/>
          <w:bCs/>
          <w:color w:val="168489"/>
          <w:sz w:val="44"/>
          <w:szCs w:val="48"/>
          <w:rtl/>
        </w:rPr>
        <w:t xml:space="preserve">اسم </w:t>
      </w:r>
      <w:r>
        <w:rPr>
          <w:rFonts w:ascii="Adobe Arabic" w:hAnsi="Adobe Arabic" w:cs="Adobe Arabic" w:hint="cs"/>
          <w:b/>
          <w:bCs/>
          <w:color w:val="168489"/>
          <w:sz w:val="44"/>
          <w:szCs w:val="48"/>
          <w:rtl/>
        </w:rPr>
        <w:t>الدورة</w:t>
      </w:r>
      <w:r w:rsidRPr="00E72206">
        <w:rPr>
          <w:rFonts w:ascii="Adobe Arabic" w:hAnsi="Adobe Arabic" w:cs="Adobe Arabic"/>
          <w:b/>
          <w:bCs/>
          <w:color w:val="168489"/>
          <w:sz w:val="44"/>
          <w:szCs w:val="48"/>
          <w:rtl/>
        </w:rPr>
        <w:t>:</w:t>
      </w:r>
    </w:p>
    <w:p w14:paraId="13186EC9" w14:textId="77777777" w:rsidR="00722CCE" w:rsidRDefault="00722CCE" w:rsidP="00722CCE">
      <w:pPr>
        <w:spacing w:after="160" w:line="259" w:lineRule="auto"/>
        <w:jc w:val="left"/>
        <w:rPr>
          <w:rFonts w:ascii="Adobe Arabic" w:hAnsi="Adobe Arabic" w:cs="Adobe Arabic"/>
          <w:b/>
          <w:bCs/>
          <w:color w:val="168489"/>
          <w:sz w:val="44"/>
          <w:szCs w:val="48"/>
          <w:rtl/>
        </w:rPr>
      </w:pPr>
    </w:p>
    <w:p w14:paraId="2B5EE21F" w14:textId="5999A223" w:rsidR="00722CCE" w:rsidRPr="00722CCE" w:rsidRDefault="00722CCE" w:rsidP="00722CCE">
      <w:pPr>
        <w:shd w:val="clear" w:color="auto" w:fill="F2F2F2" w:themeFill="background1" w:themeFillShade="F2"/>
        <w:spacing w:after="160" w:line="259" w:lineRule="auto"/>
        <w:jc w:val="center"/>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992512" behindDoc="0" locked="0" layoutInCell="1" allowOverlap="1" wp14:anchorId="1AB4A04F" wp14:editId="7E2C11F5">
            <wp:simplePos x="0" y="0"/>
            <wp:positionH relativeFrom="column">
              <wp:posOffset>5166360</wp:posOffset>
            </wp:positionH>
            <wp:positionV relativeFrom="paragraph">
              <wp:posOffset>426085</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3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Pr>
          <w:rFonts w:ascii="Adobe Arabic" w:hAnsi="Adobe Arabic" w:cs="Adobe Arabic"/>
          <w:b/>
          <w:bCs/>
          <w:color w:val="168489"/>
          <w:sz w:val="44"/>
          <w:szCs w:val="48"/>
          <w:rtl/>
        </w:rPr>
        <w:t xml:space="preserve"> القيادة الاستراتيجية في عصر </w:t>
      </w:r>
      <w:hyperlink r:id="rId34">
        <w:r>
          <w:rPr>
            <w:rStyle w:val="Hyperlink"/>
            <w:rFonts w:ascii="Adobe Arabic" w:hAnsi="Adobe Arabic" w:cs="Adobe Arabic"/>
            <w:b/>
            <w:bCs/>
            <w:color w:val="168489"/>
            <w:sz w:val="44"/>
            <w:szCs w:val="48"/>
            <w:rtl/>
          </w:rPr>
          <w:t>الذكاء الاصطناعي</w:t>
        </w:r>
      </w:hyperlink>
    </w:p>
    <w:p w14:paraId="72159594" w14:textId="77777777" w:rsidR="00722CCE" w:rsidRDefault="00722CCE" w:rsidP="00722CCE">
      <w:pPr>
        <w:tabs>
          <w:tab w:val="left" w:pos="1627"/>
        </w:tabs>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sidRPr="00E72206">
        <w:rPr>
          <w:rFonts w:ascii="Adobe Arabic" w:hAnsi="Adobe Arabic" w:cs="Adobe Arabic" w:hint="cs"/>
          <w:b/>
          <w:bCs/>
          <w:color w:val="168489"/>
          <w:sz w:val="44"/>
          <w:szCs w:val="48"/>
          <w:rtl/>
        </w:rPr>
        <w:t xml:space="preserve">وصف </w:t>
      </w:r>
      <w:r>
        <w:rPr>
          <w:rFonts w:ascii="Adobe Arabic" w:hAnsi="Adobe Arabic" w:cs="Adobe Arabic" w:hint="cs"/>
          <w:b/>
          <w:bCs/>
          <w:color w:val="168489"/>
          <w:sz w:val="44"/>
          <w:szCs w:val="48"/>
          <w:rtl/>
        </w:rPr>
        <w:t>الدورة</w:t>
      </w:r>
      <w:r w:rsidRPr="00E72206">
        <w:rPr>
          <w:rFonts w:ascii="Adobe Arabic" w:hAnsi="Adobe Arabic" w:cs="Adobe Arabic" w:hint="cs"/>
          <w:b/>
          <w:bCs/>
          <w:color w:val="168489"/>
          <w:sz w:val="44"/>
          <w:szCs w:val="48"/>
          <w:rtl/>
        </w:rPr>
        <w:t>:</w:t>
      </w:r>
      <w:r>
        <w:rPr>
          <w:rFonts w:ascii="Adobe Arabic" w:hAnsi="Adobe Arabic" w:cs="Adobe Arabic"/>
          <w:b/>
          <w:bCs/>
          <w:color w:val="168489"/>
          <w:sz w:val="44"/>
          <w:szCs w:val="48"/>
          <w:rtl/>
        </w:rPr>
        <w:tab/>
      </w:r>
      <w:r>
        <w:rPr>
          <w:rFonts w:ascii="Adobe Arabic" w:hAnsi="Adobe Arabic" w:cs="Adobe Arabic"/>
          <w:b/>
          <w:bCs/>
          <w:color w:val="168489"/>
          <w:sz w:val="44"/>
          <w:szCs w:val="48"/>
          <w:rtl/>
        </w:rPr>
        <w:tab/>
      </w:r>
    </w:p>
    <w:p w14:paraId="3E68D5C3" w14:textId="77777777" w:rsidR="00722CCE" w:rsidRPr="00722CCE" w:rsidRDefault="00722CCE" w:rsidP="00722CCE">
      <w:pPr>
        <w:rPr>
          <w:rtl/>
        </w:rPr>
      </w:pPr>
      <w:r>
        <w:rPr>
          <w:rtl/>
        </w:rPr>
        <w:t xml:space="preserve">برنامج تدريبي مكثف يهدف إلى تزويد القادة بالرؤى والأدوات اللازمة لدمج </w:t>
      </w:r>
      <w:hyperlink r:id="rId35">
        <w:r>
          <w:rPr>
            <w:rStyle w:val="Hyperlink"/>
            <w:rtl/>
          </w:rPr>
          <w:t>الذكاء الاصطناعي</w:t>
        </w:r>
      </w:hyperlink>
      <w:r>
        <w:rPr>
          <w:rtl/>
        </w:rPr>
        <w:t xml:space="preserve"> في صلب الاستراتيجية المؤسسية، وتعزيز القدرة على اتخاذ القرارات المستندة إلى البيانات بدلاً من الحدس في بيئات العمل المتغيرة.</w:t>
      </w:r>
    </w:p>
    <w:p w14:paraId="4B8EA279" w14:textId="77777777" w:rsidR="00722CCE" w:rsidRDefault="00722CCE" w:rsidP="00722CCE">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993536" behindDoc="0" locked="0" layoutInCell="1" allowOverlap="1" wp14:anchorId="493A7438" wp14:editId="45A24B35">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36"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39FBD1AD" w14:textId="77777777" w:rsidR="00722CCE" w:rsidRDefault="00722CCE" w:rsidP="00722CCE">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أهمية الدورة:</w:t>
      </w:r>
    </w:p>
    <w:p w14:paraId="0A88FD6E" w14:textId="77777777" w:rsidR="00722CCE" w:rsidRPr="00722CCE" w:rsidRDefault="00722CCE" w:rsidP="00722CCE">
      <w:pPr>
        <w:rPr>
          <w:rtl/>
        </w:rPr>
      </w:pPr>
      <w:r w:rsidRPr="00722CCE">
        <w:rPr>
          <w:rFonts w:hint="cs"/>
          <w:rtl/>
        </w:rPr>
        <w:t>تكمن أهمية هذه الدورة من خلال:</w:t>
      </w:r>
    </w:p>
    <w:p w14:paraId="446F1B5C" w14:textId="1CCD04FA" w:rsidR="00722CCE" w:rsidRPr="00722CCE" w:rsidRDefault="00722CCE" w:rsidP="00722CCE">
      <w:pPr>
        <w:rPr>
          <w:rtl/>
        </w:rPr>
      </w:pPr>
      <w:r>
        <w:rPr>
          <w:rtl/>
        </w:rPr>
        <w:t xml:space="preserve"> بناء ميزة تنافسية مستدامة للمؤسسات من خلال الفهم العميق للتحولات التي يفرضها </w:t>
      </w:r>
      <w:hyperlink r:id="rId37">
        <w:r>
          <w:rPr>
            <w:rStyle w:val="Hyperlink"/>
            <w:rtl/>
          </w:rPr>
          <w:t>الذكاء الاصطناعي</w:t>
        </w:r>
      </w:hyperlink>
      <w:r>
        <w:rPr>
          <w:rtl/>
        </w:rPr>
        <w:t xml:space="preserve"> على نماذج الأعمال.</w:t>
      </w:r>
    </w:p>
    <w:p w14:paraId="75796D50" w14:textId="5546EBB3" w:rsidR="00722CCE" w:rsidRPr="00722CCE" w:rsidRDefault="00722CCE" w:rsidP="00722CCE">
      <w:pPr>
        <w:rPr>
          <w:rtl/>
        </w:rPr>
      </w:pPr>
      <w:r w:rsidRPr="00722CCE">
        <w:rPr>
          <w:rtl/>
        </w:rPr>
        <w:t xml:space="preserve"> تحول القيادة من الأنماط التقليدية إلى أنماط تكيفية مرنة قادرة على إدارة الغموض والتعقيد في العصر الرقمي.</w:t>
      </w:r>
    </w:p>
    <w:p w14:paraId="4E638E8C" w14:textId="70CF218C" w:rsidR="00722CCE" w:rsidRPr="00722CCE" w:rsidRDefault="00722CCE" w:rsidP="00722CCE">
      <w:pPr>
        <w:rPr>
          <w:rtl/>
        </w:rPr>
      </w:pPr>
      <w:r w:rsidRPr="00722CCE">
        <w:rPr>
          <w:rtl/>
        </w:rPr>
        <w:t xml:space="preserve"> تعزيز كفاءة اتخاذ القرارات الاستراتيجية وتقليل المخاطر عبر توظيف التحليلات التنبؤية والبيانات الضخمة.</w:t>
      </w:r>
    </w:p>
    <w:p w14:paraId="5C606DB2" w14:textId="22A00AE8" w:rsidR="00722CCE" w:rsidRPr="00722CCE" w:rsidRDefault="00722CCE" w:rsidP="00722CCE">
      <w:pPr>
        <w:rPr>
          <w:rtl/>
        </w:rPr>
      </w:pPr>
      <w:r w:rsidRPr="00722CCE">
        <w:rPr>
          <w:rtl/>
        </w:rPr>
        <w:t xml:space="preserve"> إعداد القادة للتعامل مع التحديات الأخلاقية ومخاطر الحوكمة المرتبطة بتبني التقنيات الذكية في بيئة العمل.</w:t>
      </w:r>
    </w:p>
    <w:p w14:paraId="4434845F" w14:textId="77777777" w:rsidR="00722CCE" w:rsidRDefault="00722CCE" w:rsidP="00722CCE">
      <w:pPr>
        <w:spacing w:after="160" w:line="259" w:lineRule="auto"/>
        <w:jc w:val="left"/>
        <w:rPr>
          <w:rFonts w:ascii="Adobe Arabic" w:hAnsi="Adobe Arabic" w:cs="Adobe Arabic"/>
          <w:b/>
          <w:bCs/>
          <w:color w:val="168489"/>
          <w:sz w:val="44"/>
          <w:szCs w:val="48"/>
          <w:rtl/>
        </w:rPr>
      </w:pPr>
    </w:p>
    <w:p w14:paraId="2DC6FAD8" w14:textId="77777777" w:rsidR="00722CCE" w:rsidRDefault="00722CCE" w:rsidP="00722CCE">
      <w:pPr>
        <w:keepNext/>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lastRenderedPageBreak/>
        <w:drawing>
          <wp:anchor distT="0" distB="0" distL="114300" distR="114300" simplePos="0" relativeHeight="252994560" behindDoc="0" locked="0" layoutInCell="1" allowOverlap="1" wp14:anchorId="4A776308" wp14:editId="611F0B29">
            <wp:simplePos x="0" y="0"/>
            <wp:positionH relativeFrom="margin">
              <wp:posOffset>5290185</wp:posOffset>
            </wp:positionH>
            <wp:positionV relativeFrom="paragraph">
              <wp:posOffset>29</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3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الهدف العام:</w:t>
      </w:r>
    </w:p>
    <w:p w14:paraId="474D66B9" w14:textId="77777777" w:rsidR="00722CCE" w:rsidRPr="00722CCE" w:rsidRDefault="00722CCE" w:rsidP="00722CCE">
      <w:pPr>
        <w:rPr>
          <w:rtl/>
        </w:rPr>
      </w:pPr>
      <w:r>
        <w:rPr>
          <w:rtl/>
        </w:rPr>
        <w:t xml:space="preserve">تمكين القيادات من فهم التحولات الاستراتيجية التي أحدثها </w:t>
      </w:r>
      <w:hyperlink r:id="rId39">
        <w:r>
          <w:rPr>
            <w:rStyle w:val="Hyperlink"/>
            <w:rtl/>
          </w:rPr>
          <w:t>الذكاء الاصطناعي</w:t>
        </w:r>
      </w:hyperlink>
      <w:r>
        <w:rPr>
          <w:rtl/>
        </w:rPr>
        <w:t>، وبناء قدراتهم على توظيفه في القيادة وصنع القرار لتعزيز التنافسية والاستدامة المؤسسية.</w:t>
      </w:r>
    </w:p>
    <w:p w14:paraId="09F6802D" w14:textId="77777777" w:rsidR="00722CCE" w:rsidRDefault="00722CCE" w:rsidP="00722CCE">
      <w:pPr>
        <w:spacing w:after="160" w:line="259" w:lineRule="auto"/>
        <w:jc w:val="left"/>
        <w:rPr>
          <w:rFonts w:ascii="Adobe Arabic" w:hAnsi="Adobe Arabic" w:cs="Adobe Arabic"/>
          <w:b/>
          <w:bCs/>
          <w:color w:val="168489"/>
          <w:sz w:val="44"/>
          <w:szCs w:val="48"/>
          <w:rtl/>
        </w:rPr>
      </w:pPr>
    </w:p>
    <w:p w14:paraId="509FE562" w14:textId="77777777" w:rsidR="00722CCE" w:rsidRDefault="00722CCE" w:rsidP="00722CCE">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995584" behindDoc="0" locked="0" layoutInCell="1" allowOverlap="1" wp14:anchorId="7EFC1B40" wp14:editId="28AE7404">
            <wp:simplePos x="0" y="0"/>
            <wp:positionH relativeFrom="column">
              <wp:posOffset>5320665</wp:posOffset>
            </wp:positionH>
            <wp:positionV relativeFrom="paragraph">
              <wp:posOffset>-88</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4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الأهداف التفصيلية:</w:t>
      </w:r>
    </w:p>
    <w:p w14:paraId="35378826" w14:textId="622E3B26" w:rsidR="00722CCE" w:rsidRPr="00722CCE" w:rsidRDefault="00722CCE" w:rsidP="00722CCE">
      <w:pPr>
        <w:rPr>
          <w:rtl/>
        </w:rPr>
      </w:pPr>
      <w:r>
        <w:rPr>
          <w:rtl/>
        </w:rPr>
        <w:t xml:space="preserve">استيعاب مفاهيم القيادة الاستراتيجية الحديثة وتأثير </w:t>
      </w:r>
      <w:hyperlink r:id="rId41">
        <w:r>
          <w:rPr>
            <w:rStyle w:val="Hyperlink"/>
            <w:rtl/>
          </w:rPr>
          <w:t>الذكاء الاصطناعي</w:t>
        </w:r>
      </w:hyperlink>
      <w:r>
        <w:rPr>
          <w:rtl/>
        </w:rPr>
        <w:t xml:space="preserve"> على الرؤية ونماذج الأعمال.</w:t>
      </w:r>
    </w:p>
    <w:p w14:paraId="2E6EEAF4" w14:textId="4ECB23EE" w:rsidR="00722CCE" w:rsidRPr="00722CCE" w:rsidRDefault="00722CCE" w:rsidP="00722CCE">
      <w:pPr>
        <w:rPr>
          <w:rtl/>
        </w:rPr>
      </w:pPr>
      <w:r w:rsidRPr="00722CCE">
        <w:rPr>
          <w:rtl/>
        </w:rPr>
        <w:t xml:space="preserve"> تطوير مهارات القادة في اتخاذ القرار القائم على البيانات والتحليلات الذكية بدلاً من الاعتماد الكلي على الخبرة.</w:t>
      </w:r>
    </w:p>
    <w:p w14:paraId="7038619D" w14:textId="6DA785F6" w:rsidR="00722CCE" w:rsidRPr="00722CCE" w:rsidRDefault="00722CCE" w:rsidP="00722CCE">
      <w:pPr>
        <w:rPr>
          <w:rtl/>
        </w:rPr>
      </w:pPr>
      <w:r w:rsidRPr="00722CCE">
        <w:rPr>
          <w:rtl/>
        </w:rPr>
        <w:t xml:space="preserve"> تعزيز قدرات القيادة التكيفية والمرنة للتعامل مع التغييرات السريعة وبيئات العمل عالية التعقيد.</w:t>
      </w:r>
    </w:p>
    <w:p w14:paraId="3E05AF1C" w14:textId="34564BD2" w:rsidR="00722CCE" w:rsidRPr="00722CCE" w:rsidRDefault="00722CCE" w:rsidP="00722CCE">
      <w:pPr>
        <w:rPr>
          <w:rtl/>
        </w:rPr>
      </w:pPr>
      <w:r>
        <w:rPr>
          <w:rtl/>
        </w:rPr>
        <w:t xml:space="preserve"> تمكين القادة من توظيف تطبيقات </w:t>
      </w:r>
      <w:hyperlink r:id="rId42">
        <w:r>
          <w:rPr>
            <w:rStyle w:val="Hyperlink"/>
            <w:rtl/>
          </w:rPr>
          <w:t>الذكاء الاصطناعي</w:t>
        </w:r>
      </w:hyperlink>
      <w:r>
        <w:rPr>
          <w:rtl/>
        </w:rPr>
        <w:t xml:space="preserve"> في إدارة الفرق وتحسين الأداء المؤسسي.</w:t>
      </w:r>
    </w:p>
    <w:p w14:paraId="7B1B8E60" w14:textId="2ABD1EE0" w:rsidR="00722CCE" w:rsidRPr="00722CCE" w:rsidRDefault="00722CCE" w:rsidP="00722CCE">
      <w:pPr>
        <w:rPr>
          <w:rtl/>
        </w:rPr>
      </w:pPr>
      <w:r>
        <w:rPr>
          <w:rtl/>
        </w:rPr>
        <w:t xml:space="preserve"> استيعاب الأبعاد الأخلاقية والحوكمية والمسؤولية القيادية عند استخدام خوارزميات </w:t>
      </w:r>
      <w:hyperlink r:id="rId43">
        <w:r>
          <w:rPr>
            <w:rStyle w:val="Hyperlink"/>
            <w:rtl/>
          </w:rPr>
          <w:t>الذكاء الاصطناعي</w:t>
        </w:r>
      </w:hyperlink>
      <w:r>
        <w:rPr>
          <w:rtl/>
        </w:rPr>
        <w:t>.</w:t>
      </w:r>
    </w:p>
    <w:p w14:paraId="6B31E478" w14:textId="5C43A927" w:rsidR="00722CCE" w:rsidRPr="00722CCE" w:rsidRDefault="00722CCE" w:rsidP="00722CCE">
      <w:pPr>
        <w:rPr>
          <w:rtl/>
        </w:rPr>
      </w:pPr>
      <w:r w:rsidRPr="00722CCE">
        <w:rPr>
          <w:rtl/>
        </w:rPr>
        <w:t xml:space="preserve"> إعداد القادة لقيادة التغيير والتحول المؤسسي الذكي ورسم سيناريوهات المستقبل.</w:t>
      </w:r>
    </w:p>
    <w:p w14:paraId="7D99FC04" w14:textId="77777777" w:rsidR="00722CCE" w:rsidRDefault="00722CCE" w:rsidP="00722CCE">
      <w:pPr>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996608" behindDoc="0" locked="0" layoutInCell="1" allowOverlap="1" wp14:anchorId="47A58A68" wp14:editId="34BB802A">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4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17662AE7" w14:textId="77777777" w:rsidR="00722CCE" w:rsidRDefault="00722CCE" w:rsidP="00722CCE">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الفئة المستهدفة:</w:t>
      </w:r>
    </w:p>
    <w:p w14:paraId="0437F727" w14:textId="44CBDF55" w:rsidR="00722CCE" w:rsidRPr="00722CCE" w:rsidRDefault="00722CCE" w:rsidP="00722CCE">
      <w:pPr>
        <w:rPr>
          <w:rtl/>
        </w:rPr>
      </w:pPr>
      <w:r w:rsidRPr="00722CCE">
        <w:rPr>
          <w:rtl/>
        </w:rPr>
        <w:t>القيادات العليا والتنفيذية.</w:t>
      </w:r>
    </w:p>
    <w:p w14:paraId="72113901" w14:textId="4DE77DA4" w:rsidR="00722CCE" w:rsidRPr="00722CCE" w:rsidRDefault="00722CCE" w:rsidP="00722CCE">
      <w:pPr>
        <w:rPr>
          <w:rtl/>
        </w:rPr>
      </w:pPr>
      <w:r w:rsidRPr="00722CCE">
        <w:rPr>
          <w:rtl/>
        </w:rPr>
        <w:t xml:space="preserve"> المدراء العامون ومدراء الإدارات.</w:t>
      </w:r>
    </w:p>
    <w:p w14:paraId="19C4D127" w14:textId="7E33F441" w:rsidR="00722CCE" w:rsidRPr="00722CCE" w:rsidRDefault="00722CCE" w:rsidP="00722CCE">
      <w:pPr>
        <w:rPr>
          <w:rtl/>
        </w:rPr>
      </w:pPr>
      <w:r w:rsidRPr="00722CCE">
        <w:rPr>
          <w:rtl/>
        </w:rPr>
        <w:t>صنّاع القرار في القطاعين العام والخاص.</w:t>
      </w:r>
    </w:p>
    <w:p w14:paraId="2E988D53" w14:textId="2A2E5109" w:rsidR="00722CCE" w:rsidRPr="00722CCE" w:rsidRDefault="00722CCE" w:rsidP="00722CCE">
      <w:pPr>
        <w:rPr>
          <w:rtl/>
        </w:rPr>
      </w:pPr>
      <w:r w:rsidRPr="00722CCE">
        <w:rPr>
          <w:rtl/>
        </w:rPr>
        <w:t>القادة المرشحون للمناصب القيادية.</w:t>
      </w:r>
    </w:p>
    <w:p w14:paraId="2D727FEC" w14:textId="3FEDDEB1" w:rsidR="00722CCE" w:rsidRPr="00722CCE" w:rsidRDefault="00722CCE" w:rsidP="00722CCE">
      <w:pPr>
        <w:rPr>
          <w:rtl/>
        </w:rPr>
      </w:pPr>
      <w:r w:rsidRPr="00722CCE">
        <w:rPr>
          <w:rtl/>
        </w:rPr>
        <w:t xml:space="preserve"> المستشارون في الإدارة والاستراتيجية.</w:t>
      </w:r>
    </w:p>
    <w:p w14:paraId="1CA24140" w14:textId="334A2EB0" w:rsidR="00722CCE" w:rsidRPr="00722CCE" w:rsidRDefault="00722CCE" w:rsidP="00722CCE">
      <w:pPr>
        <w:rPr>
          <w:rtl/>
        </w:rPr>
      </w:pPr>
      <w:r w:rsidRPr="00722CCE">
        <w:rPr>
          <w:rtl/>
        </w:rPr>
        <w:t xml:space="preserve"> مدراء التحول الرقمي والابتكار.</w:t>
      </w:r>
    </w:p>
    <w:p w14:paraId="6F5596FC" w14:textId="77777777" w:rsidR="00722CCE" w:rsidRDefault="00722CCE" w:rsidP="00722CCE">
      <w:pPr>
        <w:rPr>
          <w:rFonts w:ascii="Adobe Arabic" w:hAnsi="Adobe Arabic" w:cs="Adobe Arabic"/>
          <w:b/>
          <w:bCs/>
          <w:color w:val="168489"/>
          <w:sz w:val="44"/>
          <w:szCs w:val="48"/>
          <w:rtl/>
        </w:rPr>
      </w:pPr>
    </w:p>
    <w:p w14:paraId="418E2F04" w14:textId="77777777" w:rsidR="00722CCE" w:rsidRPr="00735B07" w:rsidRDefault="00722CCE" w:rsidP="002A68EE">
      <w:pPr>
        <w:keepNext/>
        <w:spacing w:after="160" w:line="259" w:lineRule="auto"/>
        <w:jc w:val="left"/>
        <w:rPr>
          <w:rFonts w:ascii="Adobe Arabic" w:hAnsi="Adobe Arabic" w:cs="Adobe Arabic"/>
          <w:b/>
          <w:bCs/>
          <w:color w:val="168489"/>
          <w:sz w:val="44"/>
          <w:szCs w:val="48"/>
          <w:rtl/>
        </w:rPr>
      </w:pPr>
      <w:r>
        <w:rPr>
          <w:noProof/>
        </w:rPr>
        <w:lastRenderedPageBreak/>
        <w:drawing>
          <wp:anchor distT="0" distB="0" distL="114300" distR="114300" simplePos="0" relativeHeight="252999680" behindDoc="0" locked="0" layoutInCell="1" allowOverlap="1" wp14:anchorId="18309092" wp14:editId="46910CBB">
            <wp:simplePos x="0" y="0"/>
            <wp:positionH relativeFrom="margin">
              <wp:align>right</wp:align>
            </wp:positionH>
            <wp:positionV relativeFrom="paragraph">
              <wp:posOffset>5715</wp:posOffset>
            </wp:positionV>
            <wp:extent cx="457200" cy="457200"/>
            <wp:effectExtent l="0" t="0" r="0" b="0"/>
            <wp:wrapSquare wrapText="bothSides"/>
            <wp:docPr id="1608693945" name="Picture 1608693945" descr="Ite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Iteration "/>
                    <pic:cNvPicPr>
                      <a:picLocks noChangeAspect="1" noChangeArrowheads="1"/>
                    </pic:cNvPicPr>
                  </pic:nvPicPr>
                  <pic:blipFill>
                    <a:blip r:embed="rId45"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735B07">
        <w:rPr>
          <w:rFonts w:ascii="Adobe Arabic" w:hAnsi="Adobe Arabic" w:cs="Adobe Arabic"/>
          <w:b/>
          <w:bCs/>
          <w:color w:val="168489"/>
          <w:sz w:val="44"/>
          <w:szCs w:val="48"/>
          <w:rtl/>
        </w:rPr>
        <w:t>منهجية التدريب</w:t>
      </w:r>
      <w:r>
        <w:rPr>
          <w:rFonts w:ascii="Adobe Arabic" w:hAnsi="Adobe Arabic" w:cs="Adobe Arabic" w:hint="cs"/>
          <w:b/>
          <w:bCs/>
          <w:color w:val="168489"/>
          <w:sz w:val="44"/>
          <w:szCs w:val="48"/>
          <w:rtl/>
        </w:rPr>
        <w:t>:</w:t>
      </w:r>
    </w:p>
    <w:p w14:paraId="06AE94D5" w14:textId="77777777" w:rsidR="00722CCE" w:rsidRDefault="00722CCE" w:rsidP="00722CCE">
      <w:pPr>
        <w:rPr>
          <w:rtl/>
        </w:rPr>
      </w:pPr>
    </w:p>
    <w:p w14:paraId="2ED07CE4" w14:textId="77777777" w:rsidR="00722CCE" w:rsidRPr="00722CCE" w:rsidRDefault="00722CCE" w:rsidP="00722CCE">
      <w:pPr>
        <w:rPr>
          <w:rtl/>
        </w:rPr>
      </w:pPr>
      <w:r w:rsidRPr="00722CCE">
        <w:rPr>
          <w:rtl/>
        </w:rPr>
        <w:t>يعتمد البرنامج على منهجية التعلم النشط والتفاعلي التي تمزج بين المعرفة النظرية والتطبيق العملي، وتشمل:</w:t>
      </w:r>
    </w:p>
    <w:p w14:paraId="0F53F339" w14:textId="73D7A7B8" w:rsidR="00722CCE" w:rsidRPr="00722CCE" w:rsidRDefault="00722CCE" w:rsidP="00722CCE">
      <w:pPr>
        <w:rPr>
          <w:rtl/>
        </w:rPr>
      </w:pPr>
      <w:r w:rsidRPr="00722CCE">
        <w:rPr>
          <w:rtl/>
        </w:rPr>
        <w:t xml:space="preserve"> جلسات العصف الذهني: لاستثارة الأفكار حول التحديات والفرص الحالية.</w:t>
      </w:r>
    </w:p>
    <w:p w14:paraId="22A6949F" w14:textId="17BAC9AD" w:rsidR="00722CCE" w:rsidRPr="00722CCE" w:rsidRDefault="00722CCE" w:rsidP="00722CCE">
      <w:pPr>
        <w:rPr>
          <w:rtl/>
        </w:rPr>
      </w:pPr>
      <w:r w:rsidRPr="00722CCE">
        <w:rPr>
          <w:rtl/>
        </w:rPr>
        <w:t xml:space="preserve"> المحاكاة العملية: تمارين تحاكي اتخاذ قرارات استراتيجية بناءً على بيانات حقيقية وسيناريوهات أزمات.</w:t>
      </w:r>
    </w:p>
    <w:p w14:paraId="6BA0531A" w14:textId="6B7C399A" w:rsidR="00722CCE" w:rsidRPr="00722CCE" w:rsidRDefault="00722CCE" w:rsidP="00722CCE">
      <w:pPr>
        <w:rPr>
          <w:rtl/>
        </w:rPr>
      </w:pPr>
      <w:r w:rsidRPr="00722CCE">
        <w:rPr>
          <w:rtl/>
        </w:rPr>
        <w:t xml:space="preserve"> العمل الجماعي وورش العمل: تصميم لوحات قيادة، خرائط طريق للتحول الرقمي، ومواثيق أخلاقية.</w:t>
      </w:r>
    </w:p>
    <w:p w14:paraId="00A10742" w14:textId="468806DD" w:rsidR="00722CCE" w:rsidRPr="00722CCE" w:rsidRDefault="00722CCE" w:rsidP="00722CCE">
      <w:pPr>
        <w:rPr>
          <w:rtl/>
        </w:rPr>
      </w:pPr>
      <w:r>
        <w:rPr>
          <w:rtl/>
        </w:rPr>
        <w:t xml:space="preserve"> دراسات الحالة: استعراض نماذج واقعية وتطبيقات عملية للقيادة في ظل </w:t>
      </w:r>
      <w:hyperlink r:id="rId46">
        <w:r>
          <w:rPr>
            <w:rStyle w:val="Hyperlink"/>
            <w:rtl/>
          </w:rPr>
          <w:t>الذكاء الاصطناعي</w:t>
        </w:r>
      </w:hyperlink>
      <w:r>
        <w:rPr>
          <w:rtl/>
        </w:rPr>
        <w:t>.</w:t>
      </w:r>
    </w:p>
    <w:p w14:paraId="741A263C" w14:textId="77777777" w:rsidR="00722CCE" w:rsidRPr="00A57734" w:rsidRDefault="00722CCE" w:rsidP="00722CCE">
      <w:pPr>
        <w:spacing w:after="160" w:line="259" w:lineRule="auto"/>
        <w:jc w:val="left"/>
        <w:rPr>
          <w:rFonts w:ascii="Adobe Arabic" w:hAnsi="Adobe Arabic" w:cs="Adobe Arabic"/>
          <w:b/>
          <w:bCs/>
          <w:color w:val="168489"/>
          <w:sz w:val="44"/>
          <w:szCs w:val="48"/>
          <w:rtl/>
        </w:rPr>
      </w:pPr>
      <w:r>
        <w:rPr>
          <w:noProof/>
        </w:rPr>
        <w:drawing>
          <wp:anchor distT="0" distB="0" distL="114300" distR="114300" simplePos="0" relativeHeight="252998656" behindDoc="0" locked="0" layoutInCell="1" allowOverlap="1" wp14:anchorId="61334C76" wp14:editId="08092589">
            <wp:simplePos x="0" y="0"/>
            <wp:positionH relativeFrom="margin">
              <wp:align>right</wp:align>
            </wp:positionH>
            <wp:positionV relativeFrom="paragraph">
              <wp:posOffset>0</wp:posOffset>
            </wp:positionV>
            <wp:extent cx="593725" cy="593725"/>
            <wp:effectExtent l="0" t="0" r="0" b="0"/>
            <wp:wrapSquare wrapText="bothSides"/>
            <wp:docPr id="1608693947" name="Picture 1608693947" descr="Outp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Output "/>
                    <pic:cNvPicPr>
                      <a:picLocks noChangeAspect="1" noChangeArrowheads="1"/>
                    </pic:cNvPicPr>
                  </pic:nvPicPr>
                  <pic:blipFill>
                    <a:blip r:embed="rId47">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93725" cy="593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57734">
        <w:rPr>
          <w:rFonts w:ascii="Adobe Arabic" w:hAnsi="Adobe Arabic" w:cs="Adobe Arabic"/>
          <w:b/>
          <w:bCs/>
          <w:color w:val="168489"/>
          <w:sz w:val="44"/>
          <w:szCs w:val="48"/>
          <w:rtl/>
        </w:rPr>
        <w:t>نواتج التعلم</w:t>
      </w:r>
      <w:r>
        <w:rPr>
          <w:rFonts w:ascii="Adobe Arabic" w:hAnsi="Adobe Arabic" w:cs="Adobe Arabic" w:hint="cs"/>
          <w:b/>
          <w:bCs/>
          <w:color w:val="168489"/>
          <w:sz w:val="44"/>
          <w:szCs w:val="48"/>
          <w:rtl/>
        </w:rPr>
        <w:t>:</w:t>
      </w:r>
    </w:p>
    <w:p w14:paraId="2A39BD3D" w14:textId="77777777" w:rsidR="00722CCE" w:rsidRDefault="00722CCE" w:rsidP="00722CCE">
      <w:pPr>
        <w:jc w:val="lowKashida"/>
        <w:rPr>
          <w:rFonts w:ascii="Sakkal Majalla" w:hAnsi="Sakkal Majalla"/>
          <w:sz w:val="32"/>
          <w:szCs w:val="32"/>
          <w:rtl/>
        </w:rPr>
      </w:pPr>
    </w:p>
    <w:p w14:paraId="2A34D935" w14:textId="77777777" w:rsidR="00722CCE" w:rsidRPr="00722CCE" w:rsidRDefault="00722CCE" w:rsidP="00722CCE">
      <w:pPr>
        <w:pStyle w:val="ad"/>
        <w:rPr>
          <w:b w:val="0"/>
          <w:bCs/>
          <w:color w:val="168489"/>
          <w:rtl/>
        </w:rPr>
      </w:pPr>
      <w:r w:rsidRPr="00722CCE">
        <w:rPr>
          <w:b w:val="0"/>
          <w:bCs/>
          <w:color w:val="168489"/>
          <w:rtl/>
        </w:rPr>
        <w:t>1. الفهم والمعرفة:</w:t>
      </w:r>
    </w:p>
    <w:p w14:paraId="487D9FA5" w14:textId="267A8D36" w:rsidR="00722CCE" w:rsidRPr="00722CCE" w:rsidRDefault="00722CCE" w:rsidP="00722CCE">
      <w:pPr>
        <w:rPr>
          <w:rtl/>
        </w:rPr>
      </w:pPr>
      <w:r>
        <w:rPr>
          <w:rtl/>
        </w:rPr>
        <w:t xml:space="preserve"> شرح الفروق الجوهرية بين القيادة التقليدية والقيادة الاستراتيجية في عصر </w:t>
      </w:r>
      <w:hyperlink r:id="rId48">
        <w:r>
          <w:rPr>
            <w:rStyle w:val="Hyperlink"/>
            <w:rtl/>
          </w:rPr>
          <w:t>الذكاء الاصطناعي</w:t>
        </w:r>
      </w:hyperlink>
      <w:r>
        <w:rPr>
          <w:rtl/>
        </w:rPr>
        <w:t xml:space="preserve"> وأدوار القائد في بيئات عدم اليقين.</w:t>
      </w:r>
    </w:p>
    <w:p w14:paraId="16624B2B" w14:textId="0D109CDB" w:rsidR="00722CCE" w:rsidRPr="00722CCE" w:rsidRDefault="00722CCE" w:rsidP="00722CCE">
      <w:pPr>
        <w:rPr>
          <w:rtl/>
        </w:rPr>
      </w:pPr>
      <w:r>
        <w:rPr>
          <w:rtl/>
        </w:rPr>
        <w:t xml:space="preserve"> تحديد أنواع </w:t>
      </w:r>
      <w:hyperlink r:id="rId49">
        <w:r>
          <w:rPr>
            <w:rStyle w:val="Hyperlink"/>
            <w:rtl/>
          </w:rPr>
          <w:t>الذكاء الاصطناعي</w:t>
        </w:r>
      </w:hyperlink>
      <w:r>
        <w:rPr>
          <w:rtl/>
        </w:rPr>
        <w:t xml:space="preserve"> المختلفة وفهم كيفية عملها كرافعة استراتيجية للتحول المؤسسي.</w:t>
      </w:r>
    </w:p>
    <w:p w14:paraId="53EA7C5F" w14:textId="515E3741" w:rsidR="00722CCE" w:rsidRPr="00722CCE" w:rsidRDefault="00722CCE" w:rsidP="00722CCE">
      <w:pPr>
        <w:rPr>
          <w:rtl/>
        </w:rPr>
      </w:pPr>
      <w:r w:rsidRPr="00722CCE">
        <w:rPr>
          <w:rtl/>
        </w:rPr>
        <w:t xml:space="preserve"> استيعاب المخاطر الأخلاقية للذكاء الاصطناعي مثل التحيز الخوارزمي وأهمية الحوكمة الرقمية في المؤسسات.</w:t>
      </w:r>
    </w:p>
    <w:p w14:paraId="65B23ADA" w14:textId="77777777" w:rsidR="00722CCE" w:rsidRPr="00490A3F" w:rsidRDefault="00722CCE" w:rsidP="00722CCE">
      <w:pPr>
        <w:rPr>
          <w:sz w:val="14"/>
          <w:szCs w:val="18"/>
          <w:rtl/>
        </w:rPr>
      </w:pPr>
    </w:p>
    <w:p w14:paraId="01889E15" w14:textId="77777777" w:rsidR="00722CCE" w:rsidRPr="00722CCE" w:rsidRDefault="00722CCE" w:rsidP="00722CCE">
      <w:pPr>
        <w:pStyle w:val="ad"/>
        <w:rPr>
          <w:b w:val="0"/>
          <w:bCs/>
          <w:color w:val="168489"/>
          <w:rtl/>
        </w:rPr>
      </w:pPr>
      <w:r w:rsidRPr="00722CCE">
        <w:rPr>
          <w:b w:val="0"/>
          <w:bCs/>
          <w:color w:val="168489"/>
          <w:rtl/>
        </w:rPr>
        <w:t>2. المهارات العملية:</w:t>
      </w:r>
    </w:p>
    <w:p w14:paraId="712539C8" w14:textId="1B0AEC1C" w:rsidR="00722CCE" w:rsidRPr="00722CCE" w:rsidRDefault="00722CCE" w:rsidP="00722CCE">
      <w:pPr>
        <w:rPr>
          <w:rtl/>
        </w:rPr>
      </w:pPr>
      <w:r w:rsidRPr="00722CCE">
        <w:rPr>
          <w:rtl/>
        </w:rPr>
        <w:t xml:space="preserve"> تحليل البيانات الضخمة واستخدام التحليلات التنبؤية لصياغة قرارات استراتيجية مدعومة بالأرقام والرؤى الدقيقة.</w:t>
      </w:r>
    </w:p>
    <w:p w14:paraId="3C26A9AA" w14:textId="1C0F8917" w:rsidR="00722CCE" w:rsidRPr="00722CCE" w:rsidRDefault="00722CCE" w:rsidP="00722CCE">
      <w:pPr>
        <w:rPr>
          <w:rtl/>
        </w:rPr>
      </w:pPr>
      <w:r w:rsidRPr="00722CCE">
        <w:rPr>
          <w:rtl/>
        </w:rPr>
        <w:t xml:space="preserve"> تصميم لوحات قيادة استراتيجية (</w:t>
      </w:r>
      <w:r w:rsidRPr="00722CCE">
        <w:t>Dashboards</w:t>
      </w:r>
      <w:r w:rsidRPr="00722CCE">
        <w:rPr>
          <w:rtl/>
        </w:rPr>
        <w:t>) تتضمن مؤشرات أداء رئيسية (</w:t>
      </w:r>
      <w:r w:rsidRPr="00722CCE">
        <w:t>KPIs</w:t>
      </w:r>
      <w:r w:rsidRPr="00722CCE">
        <w:rPr>
          <w:rtl/>
        </w:rPr>
        <w:t>) ذكية لقياس الأداء المؤسسي.</w:t>
      </w:r>
    </w:p>
    <w:p w14:paraId="3247B573" w14:textId="0ADEAFEB" w:rsidR="00722CCE" w:rsidRPr="00722CCE" w:rsidRDefault="00722CCE" w:rsidP="00722CCE">
      <w:pPr>
        <w:rPr>
          <w:rtl/>
        </w:rPr>
      </w:pPr>
      <w:r w:rsidRPr="00722CCE">
        <w:rPr>
          <w:rtl/>
        </w:rPr>
        <w:t xml:space="preserve"> بناء خارطة طريق مرحلية للتحول الرقمي تشمل التقييم، التجريب، والتوسع لمدة 18 شهراً.</w:t>
      </w:r>
    </w:p>
    <w:p w14:paraId="63071298" w14:textId="77777777" w:rsidR="00722CCE" w:rsidRPr="00722CCE" w:rsidRDefault="00722CCE" w:rsidP="00722CCE">
      <w:pPr>
        <w:pStyle w:val="ad"/>
        <w:rPr>
          <w:b w:val="0"/>
          <w:bCs/>
          <w:color w:val="168489"/>
          <w:rtl/>
        </w:rPr>
      </w:pPr>
      <w:r w:rsidRPr="00722CCE">
        <w:rPr>
          <w:b w:val="0"/>
          <w:bCs/>
          <w:color w:val="168489"/>
          <w:rtl/>
        </w:rPr>
        <w:lastRenderedPageBreak/>
        <w:t>3. الكفايات المهنية:</w:t>
      </w:r>
    </w:p>
    <w:p w14:paraId="21613613" w14:textId="1BDECEFC" w:rsidR="00722CCE" w:rsidRPr="00722CCE" w:rsidRDefault="00722CCE" w:rsidP="00722CCE">
      <w:pPr>
        <w:rPr>
          <w:rtl/>
        </w:rPr>
      </w:pPr>
      <w:r w:rsidRPr="00722CCE">
        <w:rPr>
          <w:rtl/>
        </w:rPr>
        <w:t xml:space="preserve"> ممارسة القيادة التكيفية والمرنة للاستجابة السريعة للأزمات والتعامل مع التغييرات المتسارعة في بيئة الأعمال.</w:t>
      </w:r>
    </w:p>
    <w:p w14:paraId="29643D1D" w14:textId="4DB75198" w:rsidR="00722CCE" w:rsidRPr="00722CCE" w:rsidRDefault="00722CCE" w:rsidP="00722CCE">
      <w:pPr>
        <w:rPr>
          <w:rtl/>
        </w:rPr>
      </w:pPr>
      <w:r w:rsidRPr="00722CCE">
        <w:rPr>
          <w:rtl/>
        </w:rPr>
        <w:t xml:space="preserve"> إدارة رأس المال البشري في بيئة ذكية من خلال إعادة تصميم الأدوار الوظيفية وتقليل مخاوف الموظفين من الأتمتة.</w:t>
      </w:r>
    </w:p>
    <w:p w14:paraId="05893C95" w14:textId="0CC208F7" w:rsidR="00722CCE" w:rsidRPr="00722CCE" w:rsidRDefault="00722CCE" w:rsidP="00722CCE">
      <w:pPr>
        <w:rPr>
          <w:rtl/>
        </w:rPr>
      </w:pPr>
      <w:r w:rsidRPr="00722CCE">
        <w:rPr>
          <w:rtl/>
        </w:rPr>
        <w:t xml:space="preserve"> استشراف المستقبل عبر بناء سيناريوهات متعددة (متفائلة، متشائمة، وواقعية) وتطوير خطط عمل استراتيجية طويلة المدى.</w:t>
      </w:r>
    </w:p>
    <w:p w14:paraId="7CE5D8B2" w14:textId="77777777" w:rsidR="00722CCE" w:rsidRDefault="00722CCE" w:rsidP="00722CCE">
      <w:pPr>
        <w:spacing w:line="259" w:lineRule="auto"/>
        <w:rPr>
          <w:rFonts w:ascii="Sakkal Majalla" w:hAnsi="Sakkal Majalla"/>
          <w:sz w:val="32"/>
          <w:szCs w:val="32"/>
          <w:rtl/>
        </w:rPr>
      </w:pPr>
    </w:p>
    <w:p w14:paraId="2FB9DB41" w14:textId="77777777" w:rsidR="00722CCE" w:rsidRDefault="00722CCE" w:rsidP="00722CCE">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b/>
          <w:bCs/>
          <w:noProof/>
          <w:color w:val="168489"/>
          <w:sz w:val="44"/>
          <w:szCs w:val="48"/>
        </w:rPr>
        <w:drawing>
          <wp:anchor distT="0" distB="0" distL="114300" distR="114300" simplePos="0" relativeHeight="252997632" behindDoc="0" locked="0" layoutInCell="1" allowOverlap="1" wp14:anchorId="61F1A400" wp14:editId="0E2D8CCA">
            <wp:simplePos x="0" y="0"/>
            <wp:positionH relativeFrom="margin">
              <wp:posOffset>5321132</wp:posOffset>
            </wp:positionH>
            <wp:positionV relativeFrom="paragraph">
              <wp:posOffset>362585</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5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081D222F" w14:textId="77777777" w:rsidR="00722CCE" w:rsidRDefault="00722CCE" w:rsidP="00722CCE">
      <w:pPr>
        <w:spacing w:after="160" w:line="259" w:lineRule="auto"/>
        <w:jc w:val="left"/>
        <w:rPr>
          <w:rFonts w:ascii="Adobe Arabic" w:hAnsi="Adobe Arabic" w:cs="Adobe Arabic"/>
          <w:b/>
          <w:bCs/>
          <w:color w:val="168489"/>
          <w:sz w:val="44"/>
          <w:szCs w:val="48"/>
          <w:rtl/>
        </w:rPr>
      </w:pPr>
      <w:r w:rsidRPr="007D339B">
        <w:rPr>
          <w:rFonts w:ascii="Adobe Arabic" w:hAnsi="Adobe Arabic" w:cs="Adobe Arabic" w:hint="cs"/>
          <w:b/>
          <w:bCs/>
          <w:color w:val="168489"/>
          <w:sz w:val="44"/>
          <w:szCs w:val="48"/>
          <w:rtl/>
        </w:rPr>
        <w:t xml:space="preserve"> </w:t>
      </w:r>
      <w:r>
        <w:rPr>
          <w:rFonts w:ascii="Adobe Arabic" w:hAnsi="Adobe Arabic" w:cs="Adobe Arabic" w:hint="cs"/>
          <w:b/>
          <w:bCs/>
          <w:color w:val="168489"/>
          <w:sz w:val="44"/>
          <w:szCs w:val="48"/>
          <w:rtl/>
        </w:rPr>
        <w:t>مدة البرنامج:</w:t>
      </w:r>
    </w:p>
    <w:p w14:paraId="60B5292F" w14:textId="77777777" w:rsidR="00722CCE" w:rsidRPr="00E72206" w:rsidRDefault="00722CCE" w:rsidP="00722CCE">
      <w:pPr>
        <w:shd w:val="clear" w:color="auto" w:fill="F2F2F2" w:themeFill="background1" w:themeFillShade="F2"/>
        <w:spacing w:after="160" w:line="259" w:lineRule="auto"/>
        <w:jc w:val="center"/>
        <w:rPr>
          <w:rFonts w:ascii="Adobe Arabic" w:hAnsi="Adobe Arabic" w:cs="Adobe Arabic"/>
          <w:b/>
          <w:bCs/>
          <w:color w:val="168489"/>
          <w:sz w:val="44"/>
          <w:szCs w:val="48"/>
        </w:rPr>
      </w:pPr>
      <w:r w:rsidRPr="00F12A94">
        <w:rPr>
          <w:rFonts w:ascii="Adobe Arabic" w:hAnsi="Adobe Arabic" w:cs="Adobe Arabic"/>
          <w:b/>
          <w:bCs/>
          <w:color w:val="168489"/>
          <w:sz w:val="44"/>
          <w:szCs w:val="48"/>
          <w:rtl/>
        </w:rPr>
        <w:t>5 أيام، 25 ساعة تدريبية</w:t>
      </w:r>
    </w:p>
    <w:p w14:paraId="20F9CE30" w14:textId="77777777" w:rsidR="00722CCE" w:rsidRDefault="00722CCE" w:rsidP="00722CCE">
      <w:pPr>
        <w:spacing w:after="160" w:line="259" w:lineRule="auto"/>
        <w:jc w:val="left"/>
        <w:rPr>
          <w:rFonts w:ascii="Adobe Arabic" w:hAnsi="Adobe Arabic" w:cs="Adobe Arabic"/>
          <w:b/>
          <w:bCs/>
          <w:color w:val="168489"/>
          <w:sz w:val="44"/>
          <w:szCs w:val="48"/>
          <w:rtl/>
        </w:rPr>
      </w:pPr>
    </w:p>
    <w:p w14:paraId="46DBA4F6" w14:textId="77777777" w:rsidR="007D339B" w:rsidRDefault="007D339B" w:rsidP="007D339B">
      <w:pPr>
        <w:spacing w:after="160" w:line="259" w:lineRule="auto"/>
        <w:jc w:val="left"/>
        <w:rPr>
          <w:rFonts w:ascii="Adobe Arabic" w:hAnsi="Adobe Arabic" w:cs="Adobe Arabic"/>
          <w:b/>
          <w:bCs/>
          <w:color w:val="168489"/>
          <w:sz w:val="44"/>
          <w:szCs w:val="48"/>
          <w:rtl/>
        </w:rPr>
      </w:pPr>
    </w:p>
    <w:p w14:paraId="735449DB" w14:textId="77777777" w:rsidR="00E72206" w:rsidRDefault="00E72206" w:rsidP="00E72206">
      <w:pPr>
        <w:spacing w:after="160" w:line="259" w:lineRule="auto"/>
        <w:jc w:val="left"/>
        <w:rPr>
          <w:rFonts w:ascii="Adobe Arabic" w:hAnsi="Adobe Arabic" w:cs="Adobe Arabic"/>
          <w:b/>
          <w:bCs/>
          <w:color w:val="168489"/>
          <w:sz w:val="44"/>
          <w:szCs w:val="48"/>
          <w:rtl/>
        </w:rPr>
      </w:pPr>
    </w:p>
    <w:p w14:paraId="03A24442" w14:textId="77777777" w:rsidR="00E72206" w:rsidRPr="00E72206" w:rsidRDefault="00E72206" w:rsidP="00E72206">
      <w:pPr>
        <w:spacing w:after="160" w:line="259" w:lineRule="auto"/>
        <w:jc w:val="left"/>
        <w:rPr>
          <w:rFonts w:ascii="Adobe Arabic" w:hAnsi="Adobe Arabic" w:cs="Adobe Arabic"/>
          <w:b/>
          <w:bCs/>
          <w:color w:val="168489"/>
          <w:sz w:val="44"/>
          <w:szCs w:val="48"/>
        </w:rPr>
      </w:pPr>
    </w:p>
    <w:p w14:paraId="03214876" w14:textId="77777777" w:rsidR="00B4310C" w:rsidRDefault="007D339B" w:rsidP="00E72206">
      <w:pPr>
        <w:pageBreakBefore/>
        <w:rPr>
          <w:rtl/>
        </w:rPr>
      </w:pPr>
      <w:r w:rsidRPr="0090459D">
        <w:rPr>
          <w:noProof/>
        </w:rPr>
        <w:lastRenderedPageBreak/>
        <mc:AlternateContent>
          <mc:Choice Requires="wpg">
            <w:drawing>
              <wp:inline distT="0" distB="0" distL="0" distR="0" wp14:anchorId="771382B0" wp14:editId="42898CE1">
                <wp:extent cx="5633504" cy="593062"/>
                <wp:effectExtent l="0" t="0" r="5715" b="0"/>
                <wp:docPr id="5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57" name="Rectangle 5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 name="Rectangle 5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 name="TextBox 7"/>
                        <wps:cNvSpPr txBox="1"/>
                        <wps:spPr>
                          <a:xfrm>
                            <a:off x="1796583" y="0"/>
                            <a:ext cx="4386580" cy="536575"/>
                          </a:xfrm>
                          <a:prstGeom prst="rect">
                            <a:avLst/>
                          </a:prstGeom>
                          <a:noFill/>
                        </wps:spPr>
                        <wps:txbx>
                          <w:txbxContent>
                            <w:p w14:paraId="44ABEE22"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wps:txbx>
                        <wps:bodyPr wrap="square" rtlCol="0">
                          <a:noAutofit/>
                        </wps:bodyPr>
                      </wps:wsp>
                    </wpg:wgp>
                  </a:graphicData>
                </a:graphic>
              </wp:inline>
            </w:drawing>
          </mc:Choice>
          <mc:Fallback>
            <w:pict>
              <v:group w14:anchorId="771382B0" id="_x0000_s1039"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">
                <v:rect id="Rectangle 57" o:spid="_x0000_s1040"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" fillcolor="#f2f2f2 [3052]" stroked="f" strokeweight="1pt"/>
                <v:rect id="Rectangle 58" o:spid="_x0000_s1041"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TextBox 7" o:spid="_x0000_s1042"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44ABEE22"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إرشادات عامة</w:t>
                        </w:r>
                      </w:p>
                    </w:txbxContent>
                  </v:textbox>
                </v:shape>
                <w10:anchorlock/>
              </v:group>
            </w:pict>
          </mc:Fallback>
        </mc:AlternateContent>
      </w:r>
    </w:p>
    <w:p w14:paraId="2EE577FD" w14:textId="329D64A4" w:rsidR="007D339B" w:rsidRPr="006F3DEE" w:rsidRDefault="007D339B" w:rsidP="007D339B">
      <w:pPr>
        <w:rPr>
          <w:rFonts w:cs="GE Dinar Two Medium"/>
          <w:color w:val="C00000"/>
          <w:sz w:val="32"/>
          <w:szCs w:val="36"/>
          <w:rtl/>
        </w:rPr>
      </w:pPr>
      <w:r w:rsidRPr="006F3DEE">
        <w:rPr>
          <w:rFonts w:cs="GE Dinar Two Medium" w:hint="cs"/>
          <w:color w:val="C00000"/>
          <w:sz w:val="32"/>
          <w:szCs w:val="36"/>
          <w:rtl/>
        </w:rPr>
        <w:t>أخي الم</w:t>
      </w:r>
      <w:r w:rsidR="002A68EE">
        <w:rPr>
          <w:rFonts w:cs="GE Dinar Two Medium" w:hint="cs"/>
          <w:color w:val="C00000"/>
          <w:sz w:val="32"/>
          <w:szCs w:val="36"/>
          <w:rtl/>
        </w:rPr>
        <w:t>ت</w:t>
      </w:r>
      <w:r w:rsidRPr="006F3DEE">
        <w:rPr>
          <w:rFonts w:cs="GE Dinar Two Medium" w:hint="cs"/>
          <w:color w:val="C00000"/>
          <w:sz w:val="32"/>
          <w:szCs w:val="36"/>
          <w:rtl/>
        </w:rPr>
        <w:t>درب:</w:t>
      </w:r>
    </w:p>
    <w:p w14:paraId="3438E354" w14:textId="58F3C9DE" w:rsidR="007D339B" w:rsidRPr="007D339B" w:rsidRDefault="002A68EE" w:rsidP="007D339B">
      <w:pPr>
        <w:pStyle w:val="ad"/>
      </w:pPr>
      <w:r w:rsidRPr="002A68EE">
        <w:rPr>
          <w:rtl/>
        </w:rPr>
        <w:t>نشكر لكم حضوركم في هذا البرنامج التدريبي الذي تسعى من خلاله إلى اكتساب مهارات ومعارف جديدة وحرصاً على تحقيق الهدف من التدريب فإننا نذكركم أخي الكريم بما يلي</w:t>
      </w:r>
      <w:r w:rsidR="007D339B" w:rsidRPr="007D339B">
        <w:rPr>
          <w:rtl/>
        </w:rPr>
        <w:t>:</w:t>
      </w:r>
    </w:p>
    <w:p w14:paraId="35EC3A8A" w14:textId="77777777" w:rsidR="002A68EE" w:rsidRPr="002A68EE" w:rsidRDefault="002A68EE" w:rsidP="002A68EE">
      <w:pPr>
        <w:pStyle w:val="a5"/>
        <w:numPr>
          <w:ilvl w:val="0"/>
          <w:numId w:val="3"/>
        </w:numPr>
        <w:spacing w:line="360" w:lineRule="auto"/>
        <w:jc w:val="both"/>
        <w:rPr>
          <w:rFonts w:ascii="Adobe Arabic" w:hAnsi="Adobe Arabic" w:cs="Adobe Arabic"/>
          <w:color w:val="002060"/>
          <w:sz w:val="36"/>
          <w:szCs w:val="36"/>
          <w:rtl/>
        </w:rPr>
      </w:pPr>
      <w:r w:rsidRPr="002A68EE">
        <w:rPr>
          <w:rFonts w:ascii="Adobe Arabic" w:hAnsi="Adobe Arabic" w:cs="Adobe Arabic"/>
          <w:color w:val="002060"/>
          <w:sz w:val="36"/>
          <w:szCs w:val="36"/>
          <w:rtl/>
        </w:rPr>
        <w:t xml:space="preserve">التدريب الفعال هو أن يشارك فيه جميع المتدربين بطرح الآراء والافكار والمناقشة الهادفة. </w:t>
      </w:r>
    </w:p>
    <w:p w14:paraId="428E8E82" w14:textId="7B66A912" w:rsidR="002A68EE" w:rsidRPr="002A68EE" w:rsidRDefault="002A68EE" w:rsidP="002A68EE">
      <w:pPr>
        <w:pStyle w:val="a5"/>
        <w:numPr>
          <w:ilvl w:val="0"/>
          <w:numId w:val="3"/>
        </w:numPr>
        <w:spacing w:line="360" w:lineRule="auto"/>
        <w:jc w:val="both"/>
        <w:rPr>
          <w:rFonts w:ascii="Adobe Arabic" w:hAnsi="Adobe Arabic" w:cs="Adobe Arabic"/>
          <w:color w:val="002060"/>
          <w:sz w:val="36"/>
          <w:szCs w:val="36"/>
          <w:rtl/>
        </w:rPr>
      </w:pPr>
      <w:r w:rsidRPr="007D339B">
        <w:rPr>
          <w:noProof/>
        </w:rPr>
        <w:drawing>
          <wp:anchor distT="0" distB="0" distL="114300" distR="114300" simplePos="0" relativeHeight="252765184" behindDoc="0" locked="0" layoutInCell="1" allowOverlap="1" wp14:anchorId="31EE5FCB" wp14:editId="2C711A11">
            <wp:simplePos x="0" y="0"/>
            <wp:positionH relativeFrom="margin">
              <wp:align>left</wp:align>
            </wp:positionH>
            <wp:positionV relativeFrom="paragraph">
              <wp:posOffset>5715</wp:posOffset>
            </wp:positionV>
            <wp:extent cx="1861820" cy="1861820"/>
            <wp:effectExtent l="0" t="0" r="5080" b="5080"/>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861820" cy="1861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A68EE">
        <w:rPr>
          <w:rFonts w:ascii="Adobe Arabic" w:hAnsi="Adobe Arabic" w:cs="Adobe Arabic"/>
          <w:color w:val="002060"/>
          <w:sz w:val="36"/>
          <w:szCs w:val="36"/>
          <w:rtl/>
        </w:rPr>
        <w:t>العمل ضمن أفراد المجموعة في التمارين الجماعية.</w:t>
      </w:r>
    </w:p>
    <w:p w14:paraId="71FDEAEA" w14:textId="31E84FD9" w:rsidR="002A68EE" w:rsidRPr="002A68EE" w:rsidRDefault="002A68EE" w:rsidP="002A68EE">
      <w:pPr>
        <w:pStyle w:val="a5"/>
        <w:numPr>
          <w:ilvl w:val="0"/>
          <w:numId w:val="3"/>
        </w:numPr>
        <w:spacing w:line="360" w:lineRule="auto"/>
        <w:jc w:val="both"/>
        <w:rPr>
          <w:rFonts w:ascii="Adobe Arabic" w:hAnsi="Adobe Arabic" w:cs="Adobe Arabic"/>
          <w:color w:val="002060"/>
          <w:sz w:val="36"/>
          <w:szCs w:val="36"/>
          <w:rtl/>
        </w:rPr>
      </w:pPr>
      <w:r w:rsidRPr="002A68EE">
        <w:rPr>
          <w:rFonts w:ascii="Adobe Arabic" w:hAnsi="Adobe Arabic" w:cs="Adobe Arabic"/>
          <w:color w:val="002060"/>
          <w:sz w:val="36"/>
          <w:szCs w:val="36"/>
          <w:rtl/>
        </w:rPr>
        <w:t>من حق أي متدرب أن يساهم بطرح فكرته أو رأيه.</w:t>
      </w:r>
    </w:p>
    <w:p w14:paraId="3529FD1B" w14:textId="5A767F43" w:rsidR="002A68EE" w:rsidRPr="002A68EE" w:rsidRDefault="002A68EE" w:rsidP="002A68EE">
      <w:pPr>
        <w:pStyle w:val="a5"/>
        <w:numPr>
          <w:ilvl w:val="0"/>
          <w:numId w:val="3"/>
        </w:numPr>
        <w:spacing w:line="360" w:lineRule="auto"/>
        <w:jc w:val="both"/>
        <w:rPr>
          <w:rFonts w:ascii="Adobe Arabic" w:hAnsi="Adobe Arabic" w:cs="Adobe Arabic"/>
          <w:color w:val="002060"/>
          <w:sz w:val="36"/>
          <w:szCs w:val="36"/>
          <w:rtl/>
        </w:rPr>
      </w:pPr>
      <w:r w:rsidRPr="002A68EE">
        <w:rPr>
          <w:rFonts w:ascii="Adobe Arabic" w:hAnsi="Adobe Arabic" w:cs="Adobe Arabic"/>
          <w:color w:val="002060"/>
          <w:sz w:val="36"/>
          <w:szCs w:val="36"/>
          <w:rtl/>
        </w:rPr>
        <w:t>لا تقاطع أحد عند عرض فكرته أو رأيه.</w:t>
      </w:r>
    </w:p>
    <w:p w14:paraId="26DFD671" w14:textId="19AFC782" w:rsidR="002A68EE" w:rsidRPr="002A68EE" w:rsidRDefault="002A68EE" w:rsidP="002A68EE">
      <w:pPr>
        <w:pStyle w:val="a5"/>
        <w:numPr>
          <w:ilvl w:val="0"/>
          <w:numId w:val="3"/>
        </w:numPr>
        <w:spacing w:line="360" w:lineRule="auto"/>
        <w:jc w:val="both"/>
        <w:rPr>
          <w:rFonts w:ascii="Adobe Arabic" w:hAnsi="Adobe Arabic" w:cs="Adobe Arabic"/>
          <w:color w:val="002060"/>
          <w:sz w:val="36"/>
          <w:szCs w:val="36"/>
          <w:rtl/>
        </w:rPr>
      </w:pPr>
      <w:r w:rsidRPr="002A68EE">
        <w:rPr>
          <w:rFonts w:ascii="Adobe Arabic" w:hAnsi="Adobe Arabic" w:cs="Adobe Arabic"/>
          <w:color w:val="002060"/>
          <w:sz w:val="36"/>
          <w:szCs w:val="36"/>
          <w:rtl/>
        </w:rPr>
        <w:t>لا تنقد أحداً أو تخطئ أحداً عندما يطرح فكرة معينة لأن أنماط التفكير تختلف من شخص لأخر.</w:t>
      </w:r>
    </w:p>
    <w:p w14:paraId="74327A86" w14:textId="7722C25E" w:rsidR="002A68EE" w:rsidRPr="002A68EE" w:rsidRDefault="002A68EE" w:rsidP="002A68EE">
      <w:pPr>
        <w:pStyle w:val="a5"/>
        <w:numPr>
          <w:ilvl w:val="0"/>
          <w:numId w:val="3"/>
        </w:numPr>
        <w:spacing w:line="360" w:lineRule="auto"/>
        <w:jc w:val="both"/>
        <w:rPr>
          <w:rFonts w:ascii="Adobe Arabic" w:hAnsi="Adobe Arabic" w:cs="Adobe Arabic"/>
          <w:color w:val="002060"/>
          <w:sz w:val="36"/>
          <w:szCs w:val="36"/>
          <w:rtl/>
        </w:rPr>
      </w:pPr>
      <w:r w:rsidRPr="002A68EE">
        <w:rPr>
          <w:rFonts w:ascii="Adobe Arabic" w:hAnsi="Adobe Arabic" w:cs="Adobe Arabic"/>
          <w:color w:val="002060"/>
          <w:sz w:val="36"/>
          <w:szCs w:val="36"/>
          <w:rtl/>
        </w:rPr>
        <w:t>الحضور في الوقت المحدد للبرنامج من عوامل نجاحه.</w:t>
      </w:r>
    </w:p>
    <w:p w14:paraId="4F935FD7" w14:textId="77777777" w:rsidR="002A68EE" w:rsidRPr="002A68EE" w:rsidRDefault="002A68EE" w:rsidP="002A68EE">
      <w:pPr>
        <w:pStyle w:val="a5"/>
        <w:numPr>
          <w:ilvl w:val="0"/>
          <w:numId w:val="3"/>
        </w:numPr>
        <w:spacing w:line="360" w:lineRule="auto"/>
        <w:jc w:val="both"/>
        <w:rPr>
          <w:rFonts w:ascii="Adobe Arabic" w:hAnsi="Adobe Arabic" w:cs="Adobe Arabic"/>
          <w:color w:val="002060"/>
          <w:sz w:val="36"/>
          <w:szCs w:val="36"/>
          <w:rtl/>
        </w:rPr>
      </w:pPr>
      <w:r w:rsidRPr="002A68EE">
        <w:rPr>
          <w:rFonts w:ascii="Adobe Arabic" w:hAnsi="Adobe Arabic" w:cs="Adobe Arabic"/>
          <w:color w:val="002060"/>
          <w:sz w:val="36"/>
          <w:szCs w:val="36"/>
          <w:rtl/>
        </w:rPr>
        <w:t xml:space="preserve">التركيز على التدريب وتجنب معوقات التركيز كالجوال وغيره. </w:t>
      </w:r>
    </w:p>
    <w:p w14:paraId="643BB4D7" w14:textId="1085E31E" w:rsidR="007D339B" w:rsidRPr="002A68EE" w:rsidRDefault="002A68EE" w:rsidP="002A68EE">
      <w:pPr>
        <w:pStyle w:val="a5"/>
        <w:numPr>
          <w:ilvl w:val="0"/>
          <w:numId w:val="3"/>
        </w:numPr>
        <w:spacing w:line="360" w:lineRule="auto"/>
        <w:jc w:val="both"/>
        <w:rPr>
          <w:rFonts w:ascii="Adobe Arabic" w:hAnsi="Adobe Arabic" w:cs="Adobe Arabic"/>
          <w:color w:val="002060"/>
          <w:sz w:val="36"/>
          <w:szCs w:val="36"/>
        </w:rPr>
      </w:pPr>
      <w:r w:rsidRPr="002A68EE">
        <w:rPr>
          <w:rFonts w:ascii="Adobe Arabic" w:hAnsi="Adobe Arabic" w:cs="Adobe Arabic"/>
          <w:color w:val="002060"/>
          <w:sz w:val="36"/>
          <w:szCs w:val="36"/>
          <w:rtl/>
        </w:rPr>
        <w:t>إذا أردت الرد على مكالمة ضرورية أو اتصال نأمل منك القيام به خارج القاعة</w:t>
      </w:r>
      <w:r w:rsidR="007D339B" w:rsidRPr="002A68EE">
        <w:rPr>
          <w:rFonts w:ascii="Adobe Arabic" w:hAnsi="Adobe Arabic" w:cs="Adobe Arabic"/>
          <w:color w:val="002060"/>
          <w:sz w:val="36"/>
          <w:szCs w:val="36"/>
          <w:rtl/>
        </w:rPr>
        <w:t>.</w:t>
      </w:r>
    </w:p>
    <w:p w14:paraId="619579FD" w14:textId="3F3E6988" w:rsidR="00DD10BF" w:rsidRDefault="00B4310C" w:rsidP="00B4310C">
      <w:pPr>
        <w:bidi w:val="0"/>
        <w:spacing w:after="160" w:line="259" w:lineRule="auto"/>
        <w:jc w:val="right"/>
      </w:pPr>
      <w:r>
        <w:rPr>
          <w:rtl/>
        </w:rPr>
        <w:br w:type="page"/>
      </w:r>
    </w:p>
    <w:p w14:paraId="3E75CF9A" w14:textId="77777777" w:rsidR="00B4310C" w:rsidRDefault="007D339B" w:rsidP="00DD10BF">
      <w:pPr>
        <w:spacing w:after="160" w:line="259" w:lineRule="auto"/>
        <w:jc w:val="center"/>
      </w:pPr>
      <w:r w:rsidRPr="0090459D">
        <w:rPr>
          <w:noProof/>
        </w:rPr>
        <w:lastRenderedPageBreak/>
        <mc:AlternateContent>
          <mc:Choice Requires="wpg">
            <w:drawing>
              <wp:inline distT="0" distB="0" distL="0" distR="0" wp14:anchorId="73BEBE31" wp14:editId="77935A2E">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Rectangle 62"/>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TextBox 7"/>
                        <wps:cNvSpPr txBox="1"/>
                        <wps:spPr>
                          <a:xfrm>
                            <a:off x="1796583" y="0"/>
                            <a:ext cx="4386580" cy="536575"/>
                          </a:xfrm>
                          <a:prstGeom prst="rect">
                            <a:avLst/>
                          </a:prstGeom>
                          <a:noFill/>
                        </wps:spPr>
                        <wps:txbx>
                          <w:txbxContent>
                            <w:p w14:paraId="06BD2B87"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73BEBE31" id="_x0000_s1043"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N/G3pXrAgAAvwkAAA4A&#10;AAAAAAAAAAAAAAAALgIAAGRycy9lMm9Eb2MueG1sUEsBAi0AFAAGAAgAAAAhAE0TbfXdAAAABAEA&#10;AA8AAAAAAAAAAAAAAAAARQUAAGRycy9kb3ducmV2LnhtbFBLBQYAAAAABAAEAPMAAABPBgAAAAA=&#10;">
                <v:rect id="Rectangle 61" o:spid="_x0000_s1044"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" fillcolor="#f2f2f2 [3052]" stroked="f" strokeweight="1pt"/>
                <v:rect id="Rectangle 62" o:spid="_x0000_s1045"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TextBox 7" o:spid="_x0000_s1046"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06BD2B87" w14:textId="77777777" w:rsidR="007D339B" w:rsidRDefault="007D339B" w:rsidP="007D339B">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42CC8447" w14:textId="77777777" w:rsidR="00E42DAD" w:rsidRDefault="00E42DAD" w:rsidP="00DD10BF">
      <w:pPr>
        <w:spacing w:after="160" w:line="259" w:lineRule="auto"/>
        <w:jc w:val="center"/>
      </w:pPr>
    </w:p>
    <w:p w14:paraId="3AFB6532" w14:textId="77777777" w:rsidR="00E42DAD" w:rsidRDefault="00E42DAD" w:rsidP="00DD10BF">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9"/>
        <w:gridCol w:w="1452"/>
        <w:gridCol w:w="3124"/>
        <w:gridCol w:w="1391"/>
      </w:tblGrid>
      <w:tr w:rsidR="00835331" w:rsidRPr="00E42DAD" w14:paraId="334C69DC" w14:textId="77777777" w:rsidTr="00835331">
        <w:trPr>
          <w:trHeight w:val="1962"/>
          <w:jc w:val="right"/>
        </w:trPr>
        <w:tc>
          <w:tcPr>
            <w:tcW w:w="3145" w:type="dxa"/>
            <w:tcBorders>
              <w:bottom w:val="single" w:sz="18" w:space="0" w:color="168489"/>
            </w:tcBorders>
            <w:vAlign w:val="center"/>
          </w:tcPr>
          <w:p w14:paraId="5965FAFE"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نشاط</w:t>
            </w:r>
          </w:p>
          <w:p w14:paraId="385AB538"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0AE7021C"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AF784A1" wp14:editId="34A80050">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BBAD4C1"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53"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5B489AB3"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0B63BD84"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مقدمة</w:t>
            </w:r>
          </w:p>
          <w:p w14:paraId="0C6A276E"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خطوةٌ تمهيديّةٌ للدّرسِ.</w:t>
            </w:r>
          </w:p>
          <w:p w14:paraId="5F775C75"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bottom w:val="single" w:sz="18" w:space="0" w:color="168489"/>
            </w:tcBorders>
            <w:vAlign w:val="center"/>
          </w:tcPr>
          <w:p w14:paraId="0122E8DF" w14:textId="77777777" w:rsidR="00835331" w:rsidRPr="00E42DAD" w:rsidRDefault="00835331" w:rsidP="00835331">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C20BF3A" wp14:editId="7F54D674">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9420FF0"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55"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0B3459D1" w14:textId="77777777" w:rsidTr="00835331">
        <w:trPr>
          <w:trHeight w:val="2370"/>
          <w:jc w:val="right"/>
        </w:trPr>
        <w:tc>
          <w:tcPr>
            <w:tcW w:w="3145" w:type="dxa"/>
            <w:tcBorders>
              <w:top w:val="single" w:sz="18" w:space="0" w:color="168489"/>
              <w:bottom w:val="single" w:sz="18" w:space="0" w:color="168489"/>
            </w:tcBorders>
            <w:vAlign w:val="center"/>
          </w:tcPr>
          <w:p w14:paraId="1585F544"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أسئلة</w:t>
            </w:r>
          </w:p>
          <w:p w14:paraId="4F1EF699"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71E73950"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74B41DCB" wp14:editId="3CE7E61D">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33815A9A"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57"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4E8E9F9B"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508DECBA"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تقييم</w:t>
            </w:r>
          </w:p>
          <w:p w14:paraId="6FBF793A"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1F9AA839"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2773B9A2" wp14:editId="1DA54030">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046230CD"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59"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7C9D8655" w14:textId="77777777" w:rsidTr="00835331">
        <w:trPr>
          <w:trHeight w:val="2199"/>
          <w:jc w:val="right"/>
        </w:trPr>
        <w:tc>
          <w:tcPr>
            <w:tcW w:w="3145" w:type="dxa"/>
            <w:tcBorders>
              <w:top w:val="single" w:sz="18" w:space="0" w:color="168489"/>
              <w:bottom w:val="single" w:sz="18" w:space="0" w:color="168489"/>
            </w:tcBorders>
            <w:vAlign w:val="center"/>
          </w:tcPr>
          <w:p w14:paraId="726668DC"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تمرين</w:t>
            </w:r>
          </w:p>
          <w:p w14:paraId="5DD1BA21" w14:textId="77777777" w:rsidR="00835331" w:rsidRPr="00E42DAD" w:rsidRDefault="00E42DAD" w:rsidP="00E42DAD">
            <w:pPr>
              <w:spacing w:after="160" w:line="259" w:lineRule="auto"/>
              <w:rPr>
                <w:rFonts w:ascii="Adobe Arabic" w:hAnsi="Adobe Arabic" w:cs="Adobe Arabic"/>
                <w:color w:val="1E3D6A"/>
                <w:sz w:val="36"/>
                <w:szCs w:val="36"/>
                <w:lang w:bidi="ar-SY"/>
              </w:rPr>
            </w:pPr>
            <w:r w:rsidRPr="00E42DAD">
              <w:rPr>
                <w:rFonts w:ascii="Adobe Arabic" w:hAnsi="Adobe Arabic" w:cs="Adobe Arabic"/>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51DE67B8"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679C3E16" wp14:editId="7006CB39">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7ADC2AE8"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LI7fhAAAA/3RSTlM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61"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5C3DCE9D" w14:textId="77777777" w:rsid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rtl/>
                <w:lang w:bidi="ar-SY"/>
              </w:rPr>
            </w:pPr>
          </w:p>
          <w:p w14:paraId="4A2C55E5"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مثال</w:t>
            </w:r>
          </w:p>
          <w:p w14:paraId="21E80B82" w14:textId="77777777" w:rsidR="00E42DAD" w:rsidRPr="00E42DAD" w:rsidRDefault="00E42DAD" w:rsidP="00E42DAD">
            <w:pPr>
              <w:spacing w:after="160" w:line="259" w:lineRule="auto"/>
              <w:rPr>
                <w:rFonts w:ascii="Adobe Arabic" w:hAnsi="Adobe Arabic" w:cs="Adobe Arabic"/>
                <w:sz w:val="36"/>
                <w:szCs w:val="36"/>
                <w:rtl/>
                <w:lang w:bidi="ar-EG"/>
              </w:rPr>
            </w:pPr>
            <w:r w:rsidRPr="00E42DAD">
              <w:rPr>
                <w:rFonts w:ascii="Adobe Arabic" w:hAnsi="Adobe Arabic" w:cs="Adobe Arabic"/>
                <w:sz w:val="36"/>
                <w:szCs w:val="36"/>
                <w:rtl/>
                <w:lang w:bidi="ar-EG"/>
              </w:rPr>
              <w:t>فقرةٌ لتوضيح المعلومة.</w:t>
            </w:r>
          </w:p>
          <w:p w14:paraId="5E0E417B" w14:textId="77777777" w:rsidR="00835331" w:rsidRPr="00E42DAD" w:rsidRDefault="00835331" w:rsidP="00E220AB">
            <w:pPr>
              <w:spacing w:after="160" w:line="259" w:lineRule="auto"/>
              <w:jc w:val="left"/>
              <w:rPr>
                <w:rFonts w:ascii="Adobe Arabic" w:hAnsi="Adobe Arabic" w:cs="Adobe Arabic"/>
                <w:color w:val="1E3D6A"/>
                <w:sz w:val="36"/>
                <w:szCs w:val="36"/>
              </w:rPr>
            </w:pPr>
          </w:p>
        </w:tc>
        <w:tc>
          <w:tcPr>
            <w:tcW w:w="1391" w:type="dxa"/>
            <w:tcBorders>
              <w:top w:val="single" w:sz="18" w:space="0" w:color="168489"/>
              <w:bottom w:val="single" w:sz="18" w:space="0" w:color="168489"/>
            </w:tcBorders>
            <w:vAlign w:val="center"/>
          </w:tcPr>
          <w:p w14:paraId="63F301EB"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4FAF45DD" wp14:editId="12180861">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806204"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63"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835331" w:rsidRPr="00E42DAD" w14:paraId="52946313" w14:textId="77777777" w:rsidTr="00835331">
        <w:trPr>
          <w:trHeight w:val="2370"/>
          <w:jc w:val="right"/>
        </w:trPr>
        <w:tc>
          <w:tcPr>
            <w:tcW w:w="3145" w:type="dxa"/>
            <w:tcBorders>
              <w:top w:val="single" w:sz="18" w:space="0" w:color="168489"/>
            </w:tcBorders>
            <w:vAlign w:val="center"/>
          </w:tcPr>
          <w:p w14:paraId="423775A5"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تعريف</w:t>
            </w:r>
          </w:p>
          <w:p w14:paraId="64A92410" w14:textId="77777777" w:rsidR="00835331" w:rsidRPr="00E42DAD" w:rsidRDefault="00E42DAD" w:rsidP="00E42DAD">
            <w:pPr>
              <w:spacing w:after="160" w:line="259" w:lineRule="auto"/>
              <w:rPr>
                <w:rFonts w:ascii="Adobe Arabic" w:hAnsi="Adobe Arabic" w:cs="Adobe Arabic"/>
                <w:sz w:val="36"/>
                <w:szCs w:val="36"/>
                <w:lang w:bidi="ar-EG"/>
              </w:rPr>
            </w:pPr>
            <w:r w:rsidRPr="00E42DAD">
              <w:rPr>
                <w:rFonts w:ascii="Adobe Arabic" w:hAnsi="Adobe Arabic" w:cs="Adobe Arabic"/>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47D973F2" w14:textId="77777777" w:rsidR="00835331" w:rsidRPr="00E42DAD" w:rsidRDefault="00E42DAD" w:rsidP="00E42DAD">
            <w:pPr>
              <w:spacing w:after="160" w:line="259" w:lineRule="auto"/>
              <w:jc w:val="left"/>
              <w:rPr>
                <w:rFonts w:ascii="Adobe Arabic" w:hAnsi="Adobe Arabic" w:cs="Adobe Arabic"/>
                <w:color w:val="1E3D6A"/>
                <w:sz w:val="36"/>
                <w:szCs w:val="36"/>
              </w:rPr>
            </w:pPr>
            <w:r w:rsidRPr="00E42DAD">
              <w:rPr>
                <w:rFonts w:ascii="Adobe Arabic" w:hAnsi="Adobe Arabic" w:cs="Adobe Arabic"/>
                <w:noProof/>
                <w:color w:val="1E3D6A"/>
                <w:sz w:val="36"/>
                <w:szCs w:val="36"/>
              </w:rPr>
              <mc:AlternateContent>
                <mc:Choice Requires="wpg">
                  <w:drawing>
                    <wp:inline distT="0" distB="0" distL="0" distR="0" wp14:anchorId="3F062397" wp14:editId="69903417">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14A394C0"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65"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7C41E799" w14:textId="77777777" w:rsidR="00E42DAD" w:rsidRPr="00E42DAD" w:rsidRDefault="00E42DAD" w:rsidP="00E42DAD">
            <w:pPr>
              <w:pStyle w:val="a9"/>
              <w:bidi/>
              <w:spacing w:before="0" w:beforeAutospacing="0" w:after="0" w:afterAutospacing="0"/>
              <w:rPr>
                <w:rFonts w:ascii="Adobe Arabic" w:eastAsia="Times New Roman" w:hAnsi="Adobe Arabic" w:cs="Adobe Arabic"/>
                <w:b/>
                <w:bCs/>
                <w:color w:val="1E3D6A"/>
                <w:kern w:val="24"/>
                <w:sz w:val="40"/>
                <w:szCs w:val="40"/>
                <w:lang w:bidi="ar-SY"/>
              </w:rPr>
            </w:pPr>
            <w:r w:rsidRPr="00E42DAD">
              <w:rPr>
                <w:rFonts w:ascii="Adobe Arabic" w:eastAsia="Times New Roman" w:hAnsi="Adobe Arabic" w:cs="Adobe Arabic"/>
                <w:b/>
                <w:bCs/>
                <w:color w:val="1E3D6A"/>
                <w:kern w:val="24"/>
                <w:sz w:val="40"/>
                <w:szCs w:val="40"/>
                <w:rtl/>
                <w:lang w:bidi="ar-SY"/>
              </w:rPr>
              <w:t>تذكر</w:t>
            </w:r>
          </w:p>
          <w:p w14:paraId="075ECCE0" w14:textId="77777777" w:rsidR="00835331" w:rsidRPr="00E42DAD" w:rsidRDefault="00E42DAD" w:rsidP="00E42DAD">
            <w:pPr>
              <w:spacing w:after="160" w:line="259" w:lineRule="auto"/>
              <w:rPr>
                <w:rFonts w:ascii="Adobe Arabic" w:hAnsi="Adobe Arabic" w:cs="Adobe Arabic"/>
                <w:color w:val="1E3D6A"/>
                <w:sz w:val="36"/>
                <w:szCs w:val="36"/>
              </w:rPr>
            </w:pPr>
            <w:r w:rsidRPr="00E42DAD">
              <w:rPr>
                <w:rFonts w:ascii="Adobe Arabic" w:hAnsi="Adobe Arabic" w:cs="Adobe Arabic"/>
                <w:sz w:val="36"/>
                <w:szCs w:val="36"/>
                <w:rtl/>
                <w:lang w:bidi="ar-EG"/>
              </w:rPr>
              <w:t>فقرةٌ تختصُّ بتحليلِ المعلومة إلى فِكَرٍ.</w:t>
            </w:r>
          </w:p>
        </w:tc>
        <w:tc>
          <w:tcPr>
            <w:tcW w:w="1391" w:type="dxa"/>
            <w:tcBorders>
              <w:top w:val="single" w:sz="18" w:space="0" w:color="168489"/>
            </w:tcBorders>
            <w:vAlign w:val="center"/>
          </w:tcPr>
          <w:p w14:paraId="5AE65D41" w14:textId="77777777" w:rsidR="00835331" w:rsidRPr="00E42DAD" w:rsidRDefault="00E42DAD" w:rsidP="00E42DAD">
            <w:pPr>
              <w:spacing w:after="160" w:line="259" w:lineRule="auto"/>
              <w:jc w:val="left"/>
              <w:rPr>
                <w:rFonts w:ascii="Adobe Arabic" w:hAnsi="Adobe Arabic" w:cs="Adobe Arabic"/>
                <w:sz w:val="36"/>
                <w:szCs w:val="36"/>
              </w:rPr>
            </w:pPr>
            <w:r w:rsidRPr="00E42DAD">
              <w:rPr>
                <w:rFonts w:ascii="Adobe Arabic" w:hAnsi="Adobe Arabic" w:cs="Adobe Arabic"/>
                <w:noProof/>
                <w:sz w:val="36"/>
                <w:szCs w:val="36"/>
              </w:rPr>
              <mc:AlternateContent>
                <mc:Choice Requires="wpg">
                  <w:drawing>
                    <wp:inline distT="0" distB="0" distL="0" distR="0" wp14:anchorId="5C2B4732" wp14:editId="03573823">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023439D"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67"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21A9AF4A" w14:textId="77777777" w:rsidR="00DD10BF" w:rsidRDefault="00DD10BF" w:rsidP="00DD10BF">
      <w:pPr>
        <w:bidi w:val="0"/>
        <w:spacing w:after="160" w:line="259" w:lineRule="auto"/>
        <w:jc w:val="right"/>
        <w:rPr>
          <w:rtl/>
        </w:rPr>
      </w:pPr>
    </w:p>
    <w:p w14:paraId="05B66621" w14:textId="77777777" w:rsidR="00935C0E" w:rsidRDefault="00935C0E" w:rsidP="00935C0E">
      <w:pPr>
        <w:bidi w:val="0"/>
        <w:jc w:val="center"/>
      </w:pPr>
    </w:p>
    <w:p w14:paraId="4178B4F6" w14:textId="77777777" w:rsidR="00935C0E" w:rsidRPr="009F34C6" w:rsidRDefault="00935C0E" w:rsidP="009F34C6">
      <w:pPr>
        <w:bidi w:val="0"/>
        <w:spacing w:after="160" w:line="259" w:lineRule="auto"/>
        <w:jc w:val="left"/>
      </w:pPr>
      <w:r>
        <w:br w:type="page"/>
      </w:r>
    </w:p>
    <w:p w14:paraId="4EC32B51" w14:textId="77777777" w:rsidR="00781A2F" w:rsidRPr="00935C0E" w:rsidRDefault="00781A2F" w:rsidP="00781A2F">
      <w:pPr>
        <w:tabs>
          <w:tab w:val="center" w:pos="4513"/>
        </w:tabs>
        <w:bidi w:val="0"/>
        <w:rPr>
          <w:rtl/>
        </w:rPr>
        <w:sectPr w:rsidR="00781A2F" w:rsidRPr="00935C0E" w:rsidSect="00163E49">
          <w:headerReference w:type="even" r:id="rId68"/>
          <w:headerReference w:type="default" r:id="rId69"/>
          <w:footerReference w:type="default" r:id="rId70"/>
          <w:pgSz w:w="11906" w:h="16838" w:code="9"/>
          <w:pgMar w:top="1440" w:right="1440" w:bottom="1440" w:left="1440" w:header="113" w:footer="0" w:gutter="0"/>
          <w:pgNumType w:start="0"/>
          <w:cols w:space="720"/>
          <w:titlePg/>
          <w:docGrid w:linePitch="381"/>
        </w:sectPr>
      </w:pPr>
    </w:p>
    <w:p w14:paraId="3061961F" w14:textId="77777777" w:rsidR="00E52299" w:rsidRPr="00423539" w:rsidRDefault="00F01FA2" w:rsidP="00E42DAD">
      <w:pPr>
        <w:spacing w:line="240" w:lineRule="auto"/>
        <w:jc w:val="center"/>
        <w:rPr>
          <w:rFonts w:cs="PT Bold Heading"/>
          <w:sz w:val="52"/>
          <w:szCs w:val="56"/>
          <w:rtl/>
        </w:rPr>
      </w:pPr>
      <w:r>
        <w:rPr>
          <w:rFonts w:cs="PT Bold Heading"/>
          <w:noProof/>
          <w:sz w:val="52"/>
          <w:szCs w:val="56"/>
          <w:rtl/>
        </w:rPr>
        <w:lastRenderedPageBreak/>
        <mc:AlternateContent>
          <mc:Choice Requires="wpg">
            <w:drawing>
              <wp:anchor distT="0" distB="0" distL="114300" distR="114300" simplePos="0" relativeHeight="252771328" behindDoc="0" locked="0" layoutInCell="1" allowOverlap="1" wp14:anchorId="44114A91" wp14:editId="6BA13443">
                <wp:simplePos x="0" y="0"/>
                <wp:positionH relativeFrom="column">
                  <wp:posOffset>-180975</wp:posOffset>
                </wp:positionH>
                <wp:positionV relativeFrom="paragraph">
                  <wp:posOffset>-466725</wp:posOffset>
                </wp:positionV>
                <wp:extent cx="6657972" cy="7353300"/>
                <wp:effectExtent l="0" t="0" r="0" b="0"/>
                <wp:wrapNone/>
                <wp:docPr id="162" name="Group 162"/>
                <wp:cNvGraphicFramePr/>
                <a:graphic xmlns:a="http://schemas.openxmlformats.org/drawingml/2006/main">
                  <a:graphicData uri="http://schemas.microsoft.com/office/word/2010/wordprocessingGroup">
                    <wpg:wgp>
                      <wpg:cNvGrpSpPr/>
                      <wpg:grpSpPr>
                        <a:xfrm>
                          <a:off x="0" y="0"/>
                          <a:ext cx="6657972" cy="7353300"/>
                          <a:chOff x="-304798" y="0"/>
                          <a:chExt cx="6657972" cy="7353300"/>
                        </a:xfrm>
                      </wpg:grpSpPr>
                      <wpg:grpSp>
                        <wpg:cNvPr id="1279981941" name="Group 1279981941"/>
                        <wpg:cNvGrpSpPr/>
                        <wpg:grpSpPr>
                          <a:xfrm>
                            <a:off x="-304798" y="2571750"/>
                            <a:ext cx="5891806" cy="4781550"/>
                            <a:chOff x="-466731" y="0"/>
                            <a:chExt cx="5891884" cy="4781889"/>
                          </a:xfrm>
                        </wpg:grpSpPr>
                        <wpg:grpSp>
                          <wpg:cNvPr id="1279981942" name="Group 25"/>
                          <wpg:cNvGrpSpPr/>
                          <wpg:grpSpPr>
                            <a:xfrm>
                              <a:off x="3130302" y="0"/>
                              <a:ext cx="2262067" cy="515506"/>
                              <a:chOff x="3849928" y="0"/>
                              <a:chExt cx="2262067"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71"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928" y="69934"/>
                                <a:ext cx="1755152" cy="441349"/>
                              </a:xfrm>
                              <a:prstGeom prst="rect">
                                <a:avLst/>
                              </a:prstGeom>
                              <a:noFill/>
                            </wps:spPr>
                            <wps:txbx>
                              <w:txbxContent>
                                <w:p w14:paraId="61F5F5E2" w14:textId="77777777" w:rsidR="00BC6FB1" w:rsidRPr="00BC6FB1" w:rsidRDefault="00BC6FB1" w:rsidP="00490A3F">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2" y="9939"/>
                              <a:ext cx="2261237" cy="514985"/>
                              <a:chOff x="-2" y="0"/>
                              <a:chExt cx="2261545" cy="515506"/>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2" y="69936"/>
                                <a:ext cx="1756026" cy="441796"/>
                              </a:xfrm>
                              <a:prstGeom prst="rect">
                                <a:avLst/>
                              </a:prstGeom>
                              <a:noFill/>
                            </wps:spPr>
                            <wps:txbx>
                              <w:txbxContent>
                                <w:p w14:paraId="37AD6C11" w14:textId="77777777" w:rsidR="00BC6FB1" w:rsidRPr="00BC6FB1" w:rsidRDefault="00BC6FB1" w:rsidP="00490A3F">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72"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285784" y="874163"/>
                              <a:ext cx="3139369" cy="3621956"/>
                            </a:xfrm>
                            <a:prstGeom prst="rect">
                              <a:avLst/>
                            </a:prstGeom>
                            <a:noFill/>
                            <a:ln w="6350">
                              <a:noFill/>
                            </a:ln>
                          </wps:spPr>
                          <wps:txbx>
                            <w:txbxContent>
                              <w:p w14:paraId="0967EAE4" w14:textId="77777777" w:rsidR="002C04B9" w:rsidRPr="002C04B9" w:rsidRDefault="002C04B9" w:rsidP="002C04B9">
                                <w:pPr>
                                  <w:pStyle w:val="ad"/>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395FE57A"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مفهوم القيادة الاستراتيجية وعناصرها الأساسية.</w:t>
                                </w:r>
                              </w:p>
                              <w:p w14:paraId="2EF33A22"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تحليل التحوّلات العالمية المؤثّرة في القيادة وصناعة القرار.</w:t>
                                </w:r>
                              </w:p>
                              <w:p w14:paraId="440A08C3"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التمييز بين ممارسات القيادة التقليدية والقيادة الاستراتيجية.</w:t>
                                </w:r>
                              </w:p>
                              <w:p w14:paraId="4FFEF595"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الأدوار المتنوّعة للقائد الاستراتيجي في بيئات عدم اليقين.</w:t>
                                </w:r>
                              </w:p>
                              <w:p w14:paraId="4BD98837" w14:textId="4CAFB480" w:rsidR="00BC6FB1"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تصنيف التحدّيات القيادية الحالية والمستقبلية التي تواجه مؤسّساتهم.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466731" y="874624"/>
                              <a:ext cx="2721507" cy="3907265"/>
                            </a:xfrm>
                            <a:prstGeom prst="rect">
                              <a:avLst/>
                            </a:prstGeom>
                            <a:noFill/>
                            <a:ln w="6350">
                              <a:noFill/>
                            </a:ln>
                          </wps:spPr>
                          <wps:txbx>
                            <w:txbxContent>
                              <w:p w14:paraId="0BD4CDBC"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hint="cs"/>
                                    <w:color w:val="000000"/>
                                    <w:kern w:val="24"/>
                                    <w:sz w:val="32"/>
                                    <w:szCs w:val="32"/>
                                    <w:rtl/>
                                    <w:lang w:bidi="ar-SY"/>
                                  </w:rPr>
                                  <w:t>افتتاحيّة الدورة.</w:t>
                                </w:r>
                              </w:p>
                              <w:p w14:paraId="7DE549A2"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hint="cs"/>
                                    <w:color w:val="000000"/>
                                    <w:kern w:val="24"/>
                                    <w:sz w:val="32"/>
                                    <w:szCs w:val="32"/>
                                    <w:rtl/>
                                    <w:lang w:bidi="ar-SY"/>
                                  </w:rPr>
                                  <w:t>نشاط تعارف المشاركين.</w:t>
                                </w:r>
                              </w:p>
                              <w:p w14:paraId="6046CFB9"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نشاط عصف ذهني</w:t>
                                </w:r>
                                <w:r w:rsidRPr="006B59BE">
                                  <w:rPr>
                                    <w:rFonts w:ascii="Adobe Arabic" w:eastAsia="GE Dinar One" w:hAnsi="Adobe Arabic" w:cs="Adobe Arabic" w:hint="cs"/>
                                    <w:color w:val="000000"/>
                                    <w:kern w:val="24"/>
                                    <w:sz w:val="32"/>
                                    <w:szCs w:val="32"/>
                                    <w:rtl/>
                                    <w:lang w:bidi="ar-SY"/>
                                  </w:rPr>
                                  <w:t>.</w:t>
                                </w:r>
                              </w:p>
                              <w:p w14:paraId="179BE06C"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مفهوم القيادة الاستراتيجية وأهميتها في القرن الحادي والعشرين</w:t>
                                </w:r>
                                <w:r w:rsidRPr="006B59BE">
                                  <w:rPr>
                                    <w:rFonts w:ascii="Adobe Arabic" w:eastAsia="GE Dinar One" w:hAnsi="Adobe Arabic" w:cs="Adobe Arabic" w:hint="cs"/>
                                    <w:color w:val="000000"/>
                                    <w:kern w:val="24"/>
                                    <w:sz w:val="32"/>
                                    <w:szCs w:val="32"/>
                                    <w:rtl/>
                                    <w:lang w:bidi="ar-SY"/>
                                  </w:rPr>
                                  <w:t>.</w:t>
                                </w:r>
                              </w:p>
                              <w:p w14:paraId="51FD5E82"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التحو</w:t>
                                </w:r>
                                <w:r w:rsidRPr="006B59BE">
                                  <w:rPr>
                                    <w:rFonts w:ascii="Adobe Arabic" w:eastAsia="GE Dinar One" w:hAnsi="Adobe Arabic" w:cs="Adobe Arabic" w:hint="cs"/>
                                    <w:color w:val="000000"/>
                                    <w:kern w:val="24"/>
                                    <w:sz w:val="32"/>
                                    <w:szCs w:val="32"/>
                                    <w:rtl/>
                                    <w:lang w:bidi="ar-SY"/>
                                  </w:rPr>
                                  <w:t>ّ</w:t>
                                </w:r>
                                <w:r w:rsidRPr="006B59BE">
                                  <w:rPr>
                                    <w:rFonts w:ascii="Adobe Arabic" w:eastAsia="GE Dinar One" w:hAnsi="Adobe Arabic" w:cs="Adobe Arabic"/>
                                    <w:color w:val="000000"/>
                                    <w:kern w:val="24"/>
                                    <w:sz w:val="32"/>
                                    <w:szCs w:val="32"/>
                                    <w:rtl/>
                                    <w:lang w:bidi="ar-SY"/>
                                  </w:rPr>
                                  <w:t>لات العالمية المؤثرة في القيادة وصنع القرار</w:t>
                                </w:r>
                                <w:r w:rsidRPr="006B59BE">
                                  <w:rPr>
                                    <w:rFonts w:ascii="Adobe Arabic" w:eastAsia="GE Dinar One" w:hAnsi="Adobe Arabic" w:cs="Adobe Arabic" w:hint="cs"/>
                                    <w:color w:val="000000"/>
                                    <w:kern w:val="24"/>
                                    <w:sz w:val="32"/>
                                    <w:szCs w:val="32"/>
                                    <w:rtl/>
                                    <w:lang w:bidi="ar-SY"/>
                                  </w:rPr>
                                  <w:t>.</w:t>
                                </w:r>
                              </w:p>
                              <w:p w14:paraId="001F81D0"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الفروق بين القيادة التقليدية والقيادة الاستراتيجية</w:t>
                                </w:r>
                                <w:r w:rsidRPr="006B59BE">
                                  <w:rPr>
                                    <w:rFonts w:ascii="Adobe Arabic" w:eastAsia="GE Dinar One" w:hAnsi="Adobe Arabic" w:cs="Adobe Arabic" w:hint="cs"/>
                                    <w:color w:val="000000"/>
                                    <w:kern w:val="24"/>
                                    <w:sz w:val="32"/>
                                    <w:szCs w:val="32"/>
                                    <w:rtl/>
                                    <w:lang w:bidi="ar-SY"/>
                                  </w:rPr>
                                  <w:t>.</w:t>
                                </w:r>
                              </w:p>
                              <w:p w14:paraId="53C3C135"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أدوار القائد الاستراتيجي في بيئات عدم اليقين</w:t>
                                </w:r>
                                <w:r w:rsidRPr="006B59BE">
                                  <w:rPr>
                                    <w:rFonts w:ascii="Adobe Arabic" w:eastAsia="GE Dinar One" w:hAnsi="Adobe Arabic" w:cs="Adobe Arabic" w:hint="cs"/>
                                    <w:color w:val="000000"/>
                                    <w:kern w:val="24"/>
                                    <w:sz w:val="32"/>
                                    <w:szCs w:val="32"/>
                                    <w:rtl/>
                                    <w:lang w:bidi="ar-SY"/>
                                  </w:rPr>
                                  <w:t>.</w:t>
                                </w:r>
                              </w:p>
                              <w:p w14:paraId="17D7F463"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نشاط تدريبي</w:t>
                                </w:r>
                                <w:r w:rsidRPr="006B59BE">
                                  <w:rPr>
                                    <w:rFonts w:ascii="Adobe Arabic" w:eastAsia="GE Dinar One" w:hAnsi="Adobe Arabic" w:cs="Adobe Arabic" w:hint="cs"/>
                                    <w:color w:val="000000"/>
                                    <w:kern w:val="24"/>
                                    <w:sz w:val="32"/>
                                    <w:szCs w:val="32"/>
                                    <w:rtl/>
                                    <w:lang w:bidi="ar-SY"/>
                                  </w:rPr>
                                  <w:t>.</w:t>
                                </w:r>
                              </w:p>
                              <w:p w14:paraId="617A60CE" w14:textId="08C30F87" w:rsidR="00BC6FB1"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hint="cs"/>
                                    <w:color w:val="000000"/>
                                    <w:kern w:val="24"/>
                                    <w:sz w:val="32"/>
                                    <w:szCs w:val="32"/>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0" y="0"/>
                            <a:ext cx="6353174" cy="2054088"/>
                            <a:chOff x="0" y="0"/>
                            <a:chExt cx="6353174" cy="2054088"/>
                          </a:xfrm>
                        </wpg:grpSpPr>
                        <pic:pic xmlns:pic="http://schemas.openxmlformats.org/drawingml/2006/picture">
                          <pic:nvPicPr>
                            <pic:cNvPr id="1246116252" name="Picture 1246116252" descr="Calendar "/>
                            <pic:cNvPicPr>
                              <a:picLocks noChangeAspect="1"/>
                            </pic:cNvPicPr>
                          </pic:nvPicPr>
                          <pic:blipFill>
                            <a:blip r:embed="rId73"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969" y="1072378"/>
                              <a:ext cx="1132205" cy="981710"/>
                            </a:xfrm>
                            <a:prstGeom prst="rect">
                              <a:avLst/>
                            </a:prstGeom>
                            <a:noFill/>
                          </wps:spPr>
                          <wps:txbx>
                            <w:txbxContent>
                              <w:p w14:paraId="7A33EC2C" w14:textId="77777777" w:rsidR="00F01FA2" w:rsidRPr="00F01FA2" w:rsidRDefault="00F01FA2" w:rsidP="00490A3F">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20" y="19867"/>
                              <a:ext cx="2430145" cy="536575"/>
                            </a:xfrm>
                            <a:prstGeom prst="rect">
                              <a:avLst/>
                            </a:prstGeom>
                            <a:noFill/>
                          </wps:spPr>
                          <wps:txbx>
                            <w:txbxContent>
                              <w:p w14:paraId="32476F47" w14:textId="77777777" w:rsidR="00F01FA2" w:rsidRPr="00F01FA2" w:rsidRDefault="00F01FA2" w:rsidP="00490A3F">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0" y="1290861"/>
                              <a:ext cx="4566920" cy="536575"/>
                            </a:xfrm>
                            <a:prstGeom prst="rect">
                              <a:avLst/>
                            </a:prstGeom>
                            <a:noFill/>
                          </wps:spPr>
                          <wps:txbx>
                            <w:txbxContent>
                              <w:p w14:paraId="7439AB91" w14:textId="774D07EE" w:rsidR="00F01FA2" w:rsidRPr="00F01FA2" w:rsidRDefault="006B59BE" w:rsidP="00490A3F">
                                <w:pPr>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القيادة الاستراتيجية في عالم متغي</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ر</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4114A91" id="Group 162" o:spid="_x0000_s1047" style="position:absolute;left:0;text-align:left;margin-left:-14.25pt;margin-top:-36.75pt;width:524.25pt;height:579pt;z-index:252771328;mso-position-horizontal-relative:text;mso-position-vertical-relative:text;mso-width-relative:margin;mso-height-relative:margin" coordorigin="-3047" coordsize="66579,73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">
                <v:group id="Group 1279981941" o:spid="_x0000_s1048" style="position:absolute;left:-3047;top:25717;width:58917;height:47816" coordorigin="-4667" coordsize="58918,478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49"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5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5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5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74" o:title="Target " gain="19661f" blacklevel="22938f"/>
                      </v:shape>
                    </v:group>
                    <v:shape id="TextBox 34" o:spid="_x0000_s1053"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61F5F5E2" w14:textId="77777777" w:rsidR="00BC6FB1" w:rsidRPr="00BC6FB1" w:rsidRDefault="00BC6FB1" w:rsidP="00490A3F">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054"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6"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37AD6C11" w14:textId="77777777" w:rsidR="00BC6FB1" w:rsidRPr="00BC6FB1" w:rsidRDefault="00BC6FB1" w:rsidP="00490A3F">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5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">
                      <v:imagedata r:id="rId75" o:title="Note " gain="19661f" blacklevel="22938f"/>
                    </v:shape>
                  </v:group>
                  <v:shape id="Text Box 1279981951" o:spid="_x0000_s1058" type="#_x0000_t202" style="position:absolute;left:22857;top:8741;width:31394;height:36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0967EAE4" w14:textId="77777777" w:rsidR="002C04B9" w:rsidRPr="002C04B9" w:rsidRDefault="002C04B9" w:rsidP="002C04B9">
                          <w:pPr>
                            <w:pStyle w:val="ad"/>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395FE57A"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مفهوم القيادة الاستراتيجية وعناصرها الأساسية.</w:t>
                          </w:r>
                        </w:p>
                        <w:p w14:paraId="2EF33A22"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تحليل التحوّلات العالمية المؤثّرة في القيادة وصناعة القرار.</w:t>
                          </w:r>
                        </w:p>
                        <w:p w14:paraId="440A08C3"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التمييز بين ممارسات القيادة التقليدية والقيادة الاستراتيجية.</w:t>
                          </w:r>
                        </w:p>
                        <w:p w14:paraId="4FFEF595"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الأدوار المتنوّعة للقائد الاستراتيجي في بيئات عدم اليقين.</w:t>
                          </w:r>
                        </w:p>
                        <w:p w14:paraId="4BD98837" w14:textId="4CAFB480" w:rsidR="00BC6FB1"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تصنيف التحدّيات القيادية الحالية والمستقبلية التي تواجه مؤسّساتهم.</w:t>
                          </w:r>
                        </w:p>
                      </w:txbxContent>
                    </v:textbox>
                  </v:shape>
                  <v:shape id="Text Box 1579856704" o:spid="_x0000_s1059" type="#_x0000_t202" style="position:absolute;left:-4667;top:8746;width:27214;height:39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0BD4CDBC"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hint="cs"/>
                              <w:color w:val="000000"/>
                              <w:kern w:val="24"/>
                              <w:sz w:val="32"/>
                              <w:szCs w:val="32"/>
                              <w:rtl/>
                              <w:lang w:bidi="ar-SY"/>
                            </w:rPr>
                            <w:t>افتتاحيّة الدورة.</w:t>
                          </w:r>
                        </w:p>
                        <w:p w14:paraId="7DE549A2"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hint="cs"/>
                              <w:color w:val="000000"/>
                              <w:kern w:val="24"/>
                              <w:sz w:val="32"/>
                              <w:szCs w:val="32"/>
                              <w:rtl/>
                              <w:lang w:bidi="ar-SY"/>
                            </w:rPr>
                            <w:t>نشاط تعارف المشاركين.</w:t>
                          </w:r>
                        </w:p>
                        <w:p w14:paraId="6046CFB9"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نشاط عصف ذهني</w:t>
                          </w:r>
                          <w:r w:rsidRPr="006B59BE">
                            <w:rPr>
                              <w:rFonts w:ascii="Adobe Arabic" w:eastAsia="GE Dinar One" w:hAnsi="Adobe Arabic" w:cs="Adobe Arabic" w:hint="cs"/>
                              <w:color w:val="000000"/>
                              <w:kern w:val="24"/>
                              <w:sz w:val="32"/>
                              <w:szCs w:val="32"/>
                              <w:rtl/>
                              <w:lang w:bidi="ar-SY"/>
                            </w:rPr>
                            <w:t>.</w:t>
                          </w:r>
                        </w:p>
                        <w:p w14:paraId="179BE06C"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مفهوم القيادة الاستراتيجية وأهميتها في القرن الحادي والعشرين</w:t>
                          </w:r>
                          <w:r w:rsidRPr="006B59BE">
                            <w:rPr>
                              <w:rFonts w:ascii="Adobe Arabic" w:eastAsia="GE Dinar One" w:hAnsi="Adobe Arabic" w:cs="Adobe Arabic" w:hint="cs"/>
                              <w:color w:val="000000"/>
                              <w:kern w:val="24"/>
                              <w:sz w:val="32"/>
                              <w:szCs w:val="32"/>
                              <w:rtl/>
                              <w:lang w:bidi="ar-SY"/>
                            </w:rPr>
                            <w:t>.</w:t>
                          </w:r>
                        </w:p>
                        <w:p w14:paraId="51FD5E82"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التحو</w:t>
                          </w:r>
                          <w:r w:rsidRPr="006B59BE">
                            <w:rPr>
                              <w:rFonts w:ascii="Adobe Arabic" w:eastAsia="GE Dinar One" w:hAnsi="Adobe Arabic" w:cs="Adobe Arabic" w:hint="cs"/>
                              <w:color w:val="000000"/>
                              <w:kern w:val="24"/>
                              <w:sz w:val="32"/>
                              <w:szCs w:val="32"/>
                              <w:rtl/>
                              <w:lang w:bidi="ar-SY"/>
                            </w:rPr>
                            <w:t>ّ</w:t>
                          </w:r>
                          <w:r w:rsidRPr="006B59BE">
                            <w:rPr>
                              <w:rFonts w:ascii="Adobe Arabic" w:eastAsia="GE Dinar One" w:hAnsi="Adobe Arabic" w:cs="Adobe Arabic"/>
                              <w:color w:val="000000"/>
                              <w:kern w:val="24"/>
                              <w:sz w:val="32"/>
                              <w:szCs w:val="32"/>
                              <w:rtl/>
                              <w:lang w:bidi="ar-SY"/>
                            </w:rPr>
                            <w:t>لات العالمية المؤثرة في القيادة وصنع القرار</w:t>
                          </w:r>
                          <w:r w:rsidRPr="006B59BE">
                            <w:rPr>
                              <w:rFonts w:ascii="Adobe Arabic" w:eastAsia="GE Dinar One" w:hAnsi="Adobe Arabic" w:cs="Adobe Arabic" w:hint="cs"/>
                              <w:color w:val="000000"/>
                              <w:kern w:val="24"/>
                              <w:sz w:val="32"/>
                              <w:szCs w:val="32"/>
                              <w:rtl/>
                              <w:lang w:bidi="ar-SY"/>
                            </w:rPr>
                            <w:t>.</w:t>
                          </w:r>
                        </w:p>
                        <w:p w14:paraId="001F81D0"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الفروق بين القيادة التقليدية والقيادة الاستراتيجية</w:t>
                          </w:r>
                          <w:r w:rsidRPr="006B59BE">
                            <w:rPr>
                              <w:rFonts w:ascii="Adobe Arabic" w:eastAsia="GE Dinar One" w:hAnsi="Adobe Arabic" w:cs="Adobe Arabic" w:hint="cs"/>
                              <w:color w:val="000000"/>
                              <w:kern w:val="24"/>
                              <w:sz w:val="32"/>
                              <w:szCs w:val="32"/>
                              <w:rtl/>
                              <w:lang w:bidi="ar-SY"/>
                            </w:rPr>
                            <w:t>.</w:t>
                          </w:r>
                        </w:p>
                        <w:p w14:paraId="53C3C135"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color w:val="000000"/>
                              <w:kern w:val="24"/>
                              <w:sz w:val="32"/>
                              <w:szCs w:val="32"/>
                              <w:rtl/>
                              <w:lang w:bidi="ar-SY"/>
                            </w:rPr>
                            <w:t>أدوار القائد الاستراتيجي في بيئات عدم اليقين</w:t>
                          </w:r>
                          <w:r w:rsidRPr="006B59BE">
                            <w:rPr>
                              <w:rFonts w:ascii="Adobe Arabic" w:eastAsia="GE Dinar One" w:hAnsi="Adobe Arabic" w:cs="Adobe Arabic" w:hint="cs"/>
                              <w:color w:val="000000"/>
                              <w:kern w:val="24"/>
                              <w:sz w:val="32"/>
                              <w:szCs w:val="32"/>
                              <w:rtl/>
                              <w:lang w:bidi="ar-SY"/>
                            </w:rPr>
                            <w:t>.</w:t>
                          </w:r>
                        </w:p>
                        <w:p w14:paraId="17D7F463"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rtl/>
                              <w:lang w:bidi="ar-SY"/>
                            </w:rPr>
                          </w:pPr>
                          <w:r w:rsidRPr="006B59BE">
                            <w:rPr>
                              <w:rFonts w:ascii="Adobe Arabic" w:eastAsia="GE Dinar One" w:hAnsi="Adobe Arabic" w:cs="Adobe Arabic"/>
                              <w:color w:val="000000"/>
                              <w:kern w:val="24"/>
                              <w:sz w:val="32"/>
                              <w:szCs w:val="32"/>
                              <w:rtl/>
                              <w:lang w:bidi="ar-SY"/>
                            </w:rPr>
                            <w:t>نشاط تدريبي</w:t>
                          </w:r>
                          <w:r w:rsidRPr="006B59BE">
                            <w:rPr>
                              <w:rFonts w:ascii="Adobe Arabic" w:eastAsia="GE Dinar One" w:hAnsi="Adobe Arabic" w:cs="Adobe Arabic" w:hint="cs"/>
                              <w:color w:val="000000"/>
                              <w:kern w:val="24"/>
                              <w:sz w:val="32"/>
                              <w:szCs w:val="32"/>
                              <w:rtl/>
                              <w:lang w:bidi="ar-SY"/>
                            </w:rPr>
                            <w:t>.</w:t>
                          </w:r>
                        </w:p>
                        <w:p w14:paraId="617A60CE" w14:textId="08C30F87" w:rsidR="00BC6FB1" w:rsidRPr="006B59BE" w:rsidRDefault="006B59BE" w:rsidP="006B59BE">
                          <w:pPr>
                            <w:pStyle w:val="a5"/>
                            <w:numPr>
                              <w:ilvl w:val="0"/>
                              <w:numId w:val="7"/>
                            </w:numPr>
                            <w:spacing w:line="240" w:lineRule="auto"/>
                            <w:rPr>
                              <w:rFonts w:ascii="Adobe Arabic" w:eastAsia="GE Dinar One" w:hAnsi="Adobe Arabic" w:cs="Adobe Arabic"/>
                              <w:color w:val="000000"/>
                              <w:kern w:val="24"/>
                              <w:sz w:val="32"/>
                              <w:szCs w:val="32"/>
                              <w:lang w:bidi="ar-SY"/>
                            </w:rPr>
                          </w:pPr>
                          <w:r w:rsidRPr="006B59BE">
                            <w:rPr>
                              <w:rFonts w:ascii="Adobe Arabic" w:eastAsia="GE Dinar One" w:hAnsi="Adobe Arabic" w:cs="Adobe Arabic" w:hint="cs"/>
                              <w:color w:val="000000"/>
                              <w:kern w:val="24"/>
                              <w:sz w:val="32"/>
                              <w:szCs w:val="32"/>
                              <w:rtl/>
                              <w:lang w:bidi="ar-SY"/>
                            </w:rPr>
                            <w:t>التقويم.</w:t>
                          </w:r>
                        </w:p>
                      </w:txbxContent>
                    </v:textbox>
                  </v:shape>
                </v:group>
                <v:group id="Group 1246116251" o:spid="_x0000_s1060" style="position:absolute;width:63531;height:20540" coordsize="63531,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6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76" o:title="Calendar " gain="19661f" blacklevel="22938f"/>
                  </v:shape>
                  <v:shape id="TextBox 34" o:spid="_x0000_s1062" type="#_x0000_t202" style="position:absolute;left:52209;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7A33EC2C" w14:textId="77777777" w:rsidR="00F01FA2" w:rsidRPr="00F01FA2" w:rsidRDefault="00F01FA2" w:rsidP="00490A3F">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3"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32476F47" w14:textId="77777777" w:rsidR="00F01FA2" w:rsidRPr="00F01FA2" w:rsidRDefault="00F01FA2" w:rsidP="00490A3F">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TextBox 34" o:spid="_x0000_s1064" type="#_x0000_t202" style="position:absolute;top:12908;width:45669;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7439AB91" w14:textId="774D07EE" w:rsidR="00F01FA2" w:rsidRPr="00F01FA2" w:rsidRDefault="006B59BE" w:rsidP="00490A3F">
                          <w:pPr>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القيادة الاستراتيجية في عالم متغي</w:t>
                          </w:r>
                          <w:r w:rsidRPr="006B59BE">
                            <w:rPr>
                              <w:rFonts w:ascii="Adobe Arabic" w:eastAsia="GE Dinar One" w:hAnsi="Adobe Arabic" w:cs="Adobe Arabic" w:hint="cs"/>
                              <w:b/>
                              <w:bCs/>
                              <w:kern w:val="24"/>
                              <w:sz w:val="56"/>
                              <w:szCs w:val="56"/>
                              <w:rtl/>
                              <w:lang w:bidi="ar-SY"/>
                            </w:rPr>
                            <w:t>ّ</w:t>
                          </w:r>
                          <w:r w:rsidRPr="006B59BE">
                            <w:rPr>
                              <w:rFonts w:ascii="Adobe Arabic" w:eastAsia="GE Dinar One" w:hAnsi="Adobe Arabic" w:cs="Adobe Arabic"/>
                              <w:b/>
                              <w:bCs/>
                              <w:kern w:val="24"/>
                              <w:sz w:val="56"/>
                              <w:szCs w:val="56"/>
                              <w:rtl/>
                              <w:lang w:bidi="ar-SY"/>
                            </w:rPr>
                            <w:t>ر</w:t>
                          </w:r>
                        </w:p>
                      </w:txbxContent>
                    </v:textbox>
                  </v:shape>
                </v:group>
              </v:group>
            </w:pict>
          </mc:Fallback>
        </mc:AlternateContent>
      </w:r>
    </w:p>
    <w:p w14:paraId="2AC8F8FB" w14:textId="77777777" w:rsidR="00E52299" w:rsidRPr="001C11A3" w:rsidRDefault="00E52299" w:rsidP="00E52299">
      <w:pPr>
        <w:pStyle w:val="a5"/>
        <w:spacing w:line="360" w:lineRule="auto"/>
        <w:rPr>
          <w:rFonts w:ascii="Adobe Arabic" w:hAnsi="Adobe Arabic" w:cs="Adobe Arabic"/>
          <w:b/>
          <w:bCs/>
          <w:color w:val="002060"/>
          <w:sz w:val="48"/>
          <w:szCs w:val="36"/>
          <w:rtl/>
        </w:r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7C4B84C"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7B04873A"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t>خطة عمل الجلسة التدريبية</w:t>
            </w:r>
          </w:p>
        </w:tc>
      </w:tr>
      <w:tr w:rsidR="00F01FA2" w:rsidRPr="00F01FA2" w14:paraId="6B81E013" w14:textId="77777777" w:rsidTr="00E220AB">
        <w:tc>
          <w:tcPr>
            <w:tcW w:w="2612" w:type="pct"/>
            <w:tcBorders>
              <w:left w:val="single" w:sz="4" w:space="0" w:color="168489"/>
              <w:right w:val="single" w:sz="4" w:space="0" w:color="168489"/>
            </w:tcBorders>
            <w:shd w:val="clear" w:color="auto" w:fill="auto"/>
          </w:tcPr>
          <w:p w14:paraId="50DF421B" w14:textId="77777777" w:rsidR="00F01FA2" w:rsidRDefault="00F01FA2" w:rsidP="00E220AB">
            <w:pPr>
              <w:pStyle w:val="bold"/>
              <w:jc w:val="center"/>
              <w:rPr>
                <w:color w:val="168489"/>
                <w:sz w:val="40"/>
                <w:szCs w:val="40"/>
                <w:rtl/>
                <w:lang w:bidi="ar-EG"/>
              </w:rPr>
            </w:pPr>
            <w:r>
              <w:rPr>
                <w:noProof/>
              </w:rPr>
              <w:drawing>
                <wp:inline distT="0" distB="0" distL="0" distR="0" wp14:anchorId="021D0BCE" wp14:editId="2F5A8793">
                  <wp:extent cx="417155" cy="417165"/>
                  <wp:effectExtent l="0" t="0" r="2540" b="2540"/>
                  <wp:docPr id="1465698210" name="Picture 1465698210"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FF7E173"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0390B1E0" w14:textId="77777777" w:rsidR="00F01FA2" w:rsidRDefault="00F01FA2" w:rsidP="00E220AB">
            <w:pPr>
              <w:pStyle w:val="bold"/>
              <w:jc w:val="center"/>
              <w:rPr>
                <w:color w:val="168489"/>
                <w:sz w:val="40"/>
                <w:szCs w:val="40"/>
                <w:rtl/>
                <w:lang w:bidi="ar-EG"/>
              </w:rPr>
            </w:pPr>
            <w:r>
              <w:rPr>
                <w:noProof/>
              </w:rPr>
              <w:drawing>
                <wp:inline distT="0" distB="0" distL="0" distR="0" wp14:anchorId="3F0FCC8D" wp14:editId="5C2705E7">
                  <wp:extent cx="371475" cy="400050"/>
                  <wp:effectExtent l="0" t="0" r="9525" b="0"/>
                  <wp:docPr id="1465698211" name="Picture 1465698211"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6104A196" w14:textId="77777777" w:rsidR="00F01FA2" w:rsidRPr="00F01FA2" w:rsidRDefault="00162D45" w:rsidP="00E220AB">
            <w:pPr>
              <w:pStyle w:val="bold"/>
              <w:jc w:val="center"/>
              <w:rPr>
                <w:color w:val="168489"/>
                <w:sz w:val="40"/>
                <w:szCs w:val="40"/>
                <w:rtl/>
                <w:lang w:bidi="ar-EG"/>
              </w:rPr>
            </w:pPr>
            <w:bookmarkStart w:id="0" w:name="_Hlk178353506"/>
            <w:r w:rsidRPr="00162D45">
              <w:rPr>
                <w:color w:val="168489"/>
                <w:sz w:val="40"/>
                <w:szCs w:val="40"/>
                <w:rtl/>
                <w:lang w:bidi="ar-EG"/>
              </w:rPr>
              <w:t>منهجيّات التدريب</w:t>
            </w:r>
            <w:bookmarkEnd w:id="0"/>
          </w:p>
        </w:tc>
        <w:tc>
          <w:tcPr>
            <w:tcW w:w="579" w:type="pct"/>
            <w:tcBorders>
              <w:left w:val="single" w:sz="4" w:space="0" w:color="168489"/>
              <w:right w:val="single" w:sz="4" w:space="0" w:color="168489"/>
            </w:tcBorders>
            <w:shd w:val="clear" w:color="auto" w:fill="auto"/>
          </w:tcPr>
          <w:p w14:paraId="09B7CEB6"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601A5019" wp14:editId="6C7FBF79">
                  <wp:extent cx="286893" cy="286893"/>
                  <wp:effectExtent l="0" t="0" r="0" b="0"/>
                  <wp:docPr id="1465698212" name="Picture 1465698212"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04748A86" w14:textId="77777777" w:rsidTr="00E220AB">
        <w:tc>
          <w:tcPr>
            <w:tcW w:w="2612" w:type="pct"/>
            <w:tcBorders>
              <w:left w:val="single" w:sz="4" w:space="0" w:color="168489"/>
              <w:right w:val="single" w:sz="4" w:space="0" w:color="168489"/>
            </w:tcBorders>
            <w:vAlign w:val="center"/>
          </w:tcPr>
          <w:p w14:paraId="2C0CB94B"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مفهوم القيادة الاستراتيجية وأهميتها في القرن الحادي والعشرين</w:t>
            </w:r>
            <w:r w:rsidRPr="006B59BE">
              <w:rPr>
                <w:rFonts w:ascii="Adobe Arabic" w:eastAsia="Calibri" w:hAnsi="Adobe Arabic" w:cs="Adobe Arabic" w:hint="cs"/>
                <w:color w:val="0D0D0D" w:themeColor="text1" w:themeTint="F2"/>
                <w:sz w:val="32"/>
                <w:szCs w:val="32"/>
                <w:rtl/>
                <w:lang w:bidi="ar-EG"/>
              </w:rPr>
              <w:t>.</w:t>
            </w:r>
          </w:p>
          <w:p w14:paraId="7F2D3F92"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التحو</w:t>
            </w:r>
            <w:r w:rsidRPr="006B59BE">
              <w:rPr>
                <w:rFonts w:ascii="Adobe Arabic" w:eastAsia="Calibri" w:hAnsi="Adobe Arabic" w:cs="Adobe Arabic" w:hint="cs"/>
                <w:color w:val="0D0D0D" w:themeColor="text1" w:themeTint="F2"/>
                <w:sz w:val="32"/>
                <w:szCs w:val="32"/>
                <w:rtl/>
                <w:lang w:bidi="ar-EG"/>
              </w:rPr>
              <w:t>ّ</w:t>
            </w:r>
            <w:r w:rsidRPr="006B59BE">
              <w:rPr>
                <w:rFonts w:ascii="Adobe Arabic" w:eastAsia="Calibri" w:hAnsi="Adobe Arabic" w:cs="Adobe Arabic"/>
                <w:color w:val="0D0D0D" w:themeColor="text1" w:themeTint="F2"/>
                <w:sz w:val="32"/>
                <w:szCs w:val="32"/>
                <w:rtl/>
                <w:lang w:bidi="ar-EG"/>
              </w:rPr>
              <w:t>لات العالمية المؤثرة في القيادة وصنع القرار</w:t>
            </w:r>
            <w:r w:rsidRPr="006B59BE">
              <w:rPr>
                <w:rFonts w:ascii="Adobe Arabic" w:eastAsia="Calibri" w:hAnsi="Adobe Arabic" w:cs="Adobe Arabic" w:hint="cs"/>
                <w:color w:val="0D0D0D" w:themeColor="text1" w:themeTint="F2"/>
                <w:sz w:val="32"/>
                <w:szCs w:val="32"/>
                <w:rtl/>
                <w:lang w:bidi="ar-EG"/>
              </w:rPr>
              <w:t>.</w:t>
            </w:r>
          </w:p>
          <w:p w14:paraId="05ECAF44"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الفروق بين القيادة التقليدية والقيادة الاستراتيجية</w:t>
            </w:r>
            <w:r w:rsidRPr="006B59BE">
              <w:rPr>
                <w:rFonts w:ascii="Adobe Arabic" w:eastAsia="Calibri" w:hAnsi="Adobe Arabic" w:cs="Adobe Arabic" w:hint="cs"/>
                <w:color w:val="0D0D0D" w:themeColor="text1" w:themeTint="F2"/>
                <w:sz w:val="32"/>
                <w:szCs w:val="32"/>
                <w:rtl/>
                <w:lang w:bidi="ar-EG"/>
              </w:rPr>
              <w:t>.</w:t>
            </w:r>
          </w:p>
          <w:p w14:paraId="170D4E70" w14:textId="34F610EC" w:rsidR="00F01FA2" w:rsidRPr="006B59BE" w:rsidRDefault="006B59BE" w:rsidP="006B59BE">
            <w:pPr>
              <w:pStyle w:val="a5"/>
              <w:numPr>
                <w:ilvl w:val="0"/>
                <w:numId w:val="8"/>
              </w:numPr>
              <w:spacing w:after="0" w:line="276" w:lineRule="auto"/>
              <w:jc w:val="lowKashida"/>
              <w:rPr>
                <w:rFonts w:ascii="Sakkal Majalla" w:hAnsi="Sakkal Majalla" w:cs="Sakkal Majalla"/>
                <w:sz w:val="32"/>
                <w:szCs w:val="32"/>
                <w:rtl/>
              </w:rPr>
            </w:pPr>
            <w:r w:rsidRPr="006B59BE">
              <w:rPr>
                <w:rFonts w:ascii="Adobe Arabic" w:eastAsia="Calibri" w:hAnsi="Adobe Arabic" w:cs="Adobe Arabic"/>
                <w:color w:val="0D0D0D" w:themeColor="text1" w:themeTint="F2"/>
                <w:sz w:val="32"/>
                <w:szCs w:val="32"/>
                <w:rtl/>
                <w:lang w:bidi="ar-EG"/>
              </w:rPr>
              <w:t>أدوار القائد الاستراتيجي في بيئات عدم اليقين</w:t>
            </w:r>
            <w:r w:rsidRPr="006B59BE">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778C1523"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5413D1D4"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1765A46F"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3161F7D0"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166CB6F7" w14:textId="77777777" w:rsidR="00F01FA2" w:rsidRPr="00781A2F" w:rsidRDefault="00162D45"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63B3D162"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05F2FC11" w14:textId="77777777" w:rsidR="00F01FA2" w:rsidRDefault="00F9007F" w:rsidP="00BD5495">
      <w:pPr>
        <w:spacing w:after="160" w:line="259" w:lineRule="auto"/>
        <w:jc w:val="left"/>
        <w:rPr>
          <w:rFonts w:cs="PT Bold Heading"/>
          <w:sz w:val="52"/>
          <w:szCs w:val="56"/>
          <w:rtl/>
        </w:rPr>
      </w:pPr>
      <w:r>
        <w:rPr>
          <w:rFonts w:cs="PT Bold Heading"/>
          <w:noProof/>
          <w:sz w:val="52"/>
          <w:szCs w:val="56"/>
          <w:rtl/>
        </w:rPr>
        <w:t xml:space="preserve"> </w:t>
      </w:r>
    </w:p>
    <w:p w14:paraId="55BCD34B" w14:textId="77777777" w:rsidR="00D6039A" w:rsidRDefault="00E52299" w:rsidP="00F01FA2">
      <w:pPr>
        <w:spacing w:after="160" w:line="259" w:lineRule="auto"/>
        <w:jc w:val="left"/>
        <w:rPr>
          <w:rFonts w:cs="PT Bold Heading"/>
          <w:sz w:val="52"/>
          <w:szCs w:val="56"/>
          <w:lang w:bidi="ar-EG"/>
        </w:rPr>
      </w:pPr>
      <w:r>
        <w:rPr>
          <w:rFonts w:cs="PT Bold Heading"/>
          <w:sz w:val="52"/>
          <w:szCs w:val="56"/>
          <w:rtl/>
        </w:rPr>
        <w:br w:type="page"/>
      </w:r>
    </w:p>
    <w:p w14:paraId="4802CA26" w14:textId="77777777" w:rsidR="00986395" w:rsidRDefault="00A3722A" w:rsidP="00A25AD3">
      <w:pPr>
        <w:spacing w:after="160" w:line="259" w:lineRule="auto"/>
        <w:ind w:left="720"/>
        <w:rPr>
          <w:rFonts w:ascii="Adobe Arabic" w:hAnsi="Adobe Arabic" w:cs="Adobe Arabic"/>
          <w:sz w:val="48"/>
          <w:szCs w:val="52"/>
          <w:rtl/>
          <w:lang w:bidi="ar-SY"/>
        </w:rPr>
      </w:pPr>
      <w:bookmarkStart w:id="1" w:name="_Hlk139742074"/>
      <w:r w:rsidRPr="00A3722A">
        <w:rPr>
          <w:rFonts w:ascii="Adobe Arabic" w:hAnsi="Adobe Arabic" w:cs="Adobe Arabic"/>
          <w:noProof/>
          <w:sz w:val="48"/>
          <w:szCs w:val="52"/>
        </w:rPr>
        <w:lastRenderedPageBreak/>
        <mc:AlternateContent>
          <mc:Choice Requires="wpg">
            <w:drawing>
              <wp:inline distT="0" distB="0" distL="0" distR="0" wp14:anchorId="7BE1707A" wp14:editId="12A4EB57">
                <wp:extent cx="5659911" cy="802560"/>
                <wp:effectExtent l="0" t="0" r="0" b="0"/>
                <wp:docPr id="388507675" name="Group 42"/>
                <wp:cNvGraphicFramePr/>
                <a:graphic xmlns:a="http://schemas.openxmlformats.org/drawingml/2006/main">
                  <a:graphicData uri="http://schemas.microsoft.com/office/word/2010/wordprocessingGroup">
                    <wpg:wgp>
                      <wpg:cNvGrpSpPr/>
                      <wpg:grpSpPr>
                        <a:xfrm>
                          <a:off x="0" y="0"/>
                          <a:ext cx="5659911" cy="80256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80">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0883D7C4" w14:textId="5BF74C06"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490A3F">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w:t>
                              </w:r>
                              <w:r w:rsidR="0009673E">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w:t>
                              </w:r>
                              <w:r w:rsidR="0009673E">
                                <w:rPr>
                                  <w:rFonts w:ascii="Adobe Arabic" w:eastAsia="Times New Roman" w:hAnsi="Adobe Arabic" w:cs="Adobe Arabic" w:hint="cs"/>
                                  <w:b/>
                                  <w:bCs/>
                                  <w:color w:val="168489"/>
                                  <w:kern w:val="24"/>
                                  <w:sz w:val="48"/>
                                  <w:szCs w:val="48"/>
                                  <w:rtl/>
                                  <w:lang w:bidi="ar-SY"/>
                                </w:rPr>
                                <w:t>الدورة</w:t>
                              </w:r>
                              <w:r>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Pr>
                                  <w:rFonts w:ascii="Adobe Arabic" w:eastAsia="Times New Roman" w:hAnsi="Adobe Arabic" w:cs="Adobe Arabic"/>
                                  <w:b/>
                                  <w:bCs/>
                                  <w:color w:val="168489"/>
                                  <w:kern w:val="24"/>
                                  <w:sz w:val="48"/>
                                  <w:szCs w:val="48"/>
                                  <w:rtl/>
                                  <w:lang w:bidi="ar-SY"/>
                                </w:rPr>
                                <w:t xml:space="preserve">؟ </w:t>
                              </w:r>
                            </w:p>
                          </w:txbxContent>
                        </wps:txbx>
                        <wps:bodyPr wrap="square">
                          <a:noAutofit/>
                        </wps:bodyPr>
                      </wps:wsp>
                    </wpg:wgp>
                  </a:graphicData>
                </a:graphic>
              </wp:inline>
            </w:drawing>
          </mc:Choice>
          <mc:Fallback>
            <w:pict>
              <v:group w14:anchorId="7BE1707A" id="Group 42" o:spid="_x0000_s1065"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">
                <v:shape id="Picture 388507676" o:spid="_x0000_s1066"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81" o:title="Learning" grayscale="t"/>
                </v:shape>
                <v:shape id="TextBox 32" o:spid="_x0000_s1067"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0883D7C4" w14:textId="5BF74C06" w:rsidR="00A3722A" w:rsidRDefault="00A3722A" w:rsidP="00A3722A">
                        <w:pPr>
                          <w:rPr>
                            <w:rFonts w:ascii="Adobe Arabic" w:eastAsia="Times New Roman" w:hAnsi="Adobe Arabic" w:cs="Adobe Arabic"/>
                            <w:b/>
                            <w:bCs/>
                            <w:color w:val="168489"/>
                            <w:kern w:val="24"/>
                            <w:sz w:val="48"/>
                            <w:szCs w:val="48"/>
                            <w:lang w:bidi="ar-SY"/>
                          </w:rPr>
                        </w:pPr>
                        <w:r>
                          <w:rPr>
                            <w:rFonts w:ascii="Adobe Arabic" w:eastAsia="Times New Roman" w:hAnsi="Adobe Arabic" w:cs="Adobe Arabic"/>
                            <w:b/>
                            <w:bCs/>
                            <w:color w:val="168489"/>
                            <w:kern w:val="24"/>
                            <w:sz w:val="48"/>
                            <w:szCs w:val="48"/>
                            <w:rtl/>
                            <w:lang w:bidi="ar-SY"/>
                          </w:rPr>
                          <w:t>ما</w:t>
                        </w:r>
                        <w:r w:rsidR="00490A3F">
                          <w:rPr>
                            <w:rFonts w:ascii="Adobe Arabic" w:eastAsia="Times New Roman" w:hAnsi="Adobe Arabic" w:cs="Adobe Arabic" w:hint="cs"/>
                            <w:b/>
                            <w:bCs/>
                            <w:color w:val="168489"/>
                            <w:kern w:val="24"/>
                            <w:sz w:val="48"/>
                            <w:szCs w:val="48"/>
                            <w:rtl/>
                            <w:lang w:bidi="ar-SY"/>
                          </w:rPr>
                          <w:t xml:space="preserve"> </w:t>
                        </w:r>
                        <w:r>
                          <w:rPr>
                            <w:rFonts w:ascii="Adobe Arabic" w:eastAsia="Times New Roman" w:hAnsi="Adobe Arabic" w:cs="Adobe Arabic"/>
                            <w:b/>
                            <w:bCs/>
                            <w:color w:val="168489"/>
                            <w:kern w:val="24"/>
                            <w:sz w:val="48"/>
                            <w:szCs w:val="48"/>
                            <w:rtl/>
                            <w:lang w:bidi="ar-SY"/>
                          </w:rPr>
                          <w:t xml:space="preserve">هي توقعاتك من </w:t>
                        </w:r>
                        <w:r w:rsidR="0009673E">
                          <w:rPr>
                            <w:rFonts w:ascii="Adobe Arabic" w:eastAsia="Times New Roman" w:hAnsi="Adobe Arabic" w:cs="Adobe Arabic" w:hint="cs"/>
                            <w:b/>
                            <w:bCs/>
                            <w:color w:val="168489"/>
                            <w:kern w:val="24"/>
                            <w:sz w:val="48"/>
                            <w:szCs w:val="48"/>
                            <w:rtl/>
                            <w:lang w:bidi="ar-SY"/>
                          </w:rPr>
                          <w:t>هذه</w:t>
                        </w:r>
                        <w:r>
                          <w:rPr>
                            <w:rFonts w:ascii="Adobe Arabic" w:eastAsia="Times New Roman" w:hAnsi="Adobe Arabic" w:cs="Adobe Arabic"/>
                            <w:b/>
                            <w:bCs/>
                            <w:color w:val="168489"/>
                            <w:kern w:val="24"/>
                            <w:sz w:val="48"/>
                            <w:szCs w:val="48"/>
                            <w:rtl/>
                            <w:lang w:bidi="ar-SY"/>
                          </w:rPr>
                          <w:t xml:space="preserve"> </w:t>
                        </w:r>
                        <w:r w:rsidR="0009673E">
                          <w:rPr>
                            <w:rFonts w:ascii="Adobe Arabic" w:eastAsia="Times New Roman" w:hAnsi="Adobe Arabic" w:cs="Adobe Arabic" w:hint="cs"/>
                            <w:b/>
                            <w:bCs/>
                            <w:color w:val="168489"/>
                            <w:kern w:val="24"/>
                            <w:sz w:val="48"/>
                            <w:szCs w:val="48"/>
                            <w:rtl/>
                            <w:lang w:bidi="ar-SY"/>
                          </w:rPr>
                          <w:t>الدورة</w:t>
                        </w:r>
                        <w:r>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Pr>
                            <w:rFonts w:ascii="Adobe Arabic" w:eastAsia="Times New Roman" w:hAnsi="Adobe Arabic" w:cs="Adobe Arabic"/>
                            <w:b/>
                            <w:bCs/>
                            <w:color w:val="168489"/>
                            <w:kern w:val="24"/>
                            <w:sz w:val="48"/>
                            <w:szCs w:val="48"/>
                            <w:rtl/>
                            <w:lang w:bidi="ar-SY"/>
                          </w:rPr>
                          <w:t xml:space="preserve">؟ </w:t>
                        </w:r>
                      </w:p>
                    </w:txbxContent>
                  </v:textbox>
                </v:shape>
                <w10:anchorlock/>
              </v:group>
            </w:pict>
          </mc:Fallback>
        </mc:AlternateContent>
      </w:r>
    </w:p>
    <w:p w14:paraId="2E11EED8" w14:textId="77777777" w:rsidR="00134CDB" w:rsidRDefault="00134CDB" w:rsidP="00F01FA2">
      <w:pPr>
        <w:spacing w:after="160" w:line="600" w:lineRule="auto"/>
        <w:jc w:val="center"/>
        <w:rPr>
          <w:rFonts w:ascii="Adobe Arabic" w:hAnsi="Adobe Arabic" w:cs="Adobe Arabic"/>
          <w:sz w:val="36"/>
          <w:szCs w:val="40"/>
          <w:lang w:bidi="ar-SY"/>
        </w:rPr>
      </w:pPr>
    </w:p>
    <w:p w14:paraId="0104A28C" w14:textId="77777777" w:rsidR="00FD0BE5" w:rsidRDefault="00134CDB"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29DC92AD" w14:textId="77777777" w:rsidR="00F01FA2" w:rsidRPr="00134CDB" w:rsidRDefault="00F01FA2" w:rsidP="00F01FA2">
      <w:pPr>
        <w:spacing w:after="160" w:line="600" w:lineRule="auto"/>
        <w:jc w:val="center"/>
        <w:rPr>
          <w:rFonts w:ascii="Adobe Arabic" w:hAnsi="Adobe Arabic" w:cs="Adobe Arabic"/>
          <w:sz w:val="36"/>
          <w:szCs w:val="40"/>
          <w:rtl/>
          <w:lang w:bidi="ar-SY"/>
        </w:rPr>
      </w:pPr>
    </w:p>
    <w:bookmarkEnd w:id="1"/>
    <w:p w14:paraId="5CC236CF" w14:textId="1D97F533" w:rsidR="00F01FA2" w:rsidRPr="006B59BE" w:rsidRDefault="00C05F04" w:rsidP="006B59BE">
      <w:pPr>
        <w:spacing w:after="160" w:line="259" w:lineRule="auto"/>
        <w:jc w:val="center"/>
        <w:rPr>
          <w:rFonts w:cs="PT Bold Heading"/>
          <w:sz w:val="52"/>
          <w:szCs w:val="56"/>
          <w:lang w:bidi="ar-EG"/>
        </w:rPr>
      </w:pPr>
      <w:r>
        <w:rPr>
          <w:rFonts w:cs="PT Bold Heading"/>
          <w:noProof/>
          <w:sz w:val="52"/>
          <w:szCs w:val="56"/>
        </w:rPr>
        <w:drawing>
          <wp:inline distT="0" distB="0" distL="0" distR="0" wp14:anchorId="5BE51530" wp14:editId="7E6AAF32">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82">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00986395">
        <w:rPr>
          <w:rFonts w:cs="PT Bold Heading"/>
          <w:sz w:val="52"/>
          <w:szCs w:val="56"/>
          <w:rtl/>
          <w:lang w:bidi="ar-EG"/>
        </w:rPr>
        <w:br w:type="page"/>
      </w:r>
    </w:p>
    <w:p w14:paraId="19460297" w14:textId="0630D460" w:rsidR="00FC05DF" w:rsidRDefault="00FC05DF" w:rsidP="00FC05DF">
      <w:pPr>
        <w:rPr>
          <w:rtl/>
        </w:rPr>
      </w:pPr>
      <w:r w:rsidRPr="00F01FA2">
        <w:rPr>
          <w:noProof/>
        </w:rPr>
        <w:lastRenderedPageBreak/>
        <mc:AlternateContent>
          <mc:Choice Requires="wpg">
            <w:drawing>
              <wp:inline distT="0" distB="0" distL="0" distR="0" wp14:anchorId="1A501BED" wp14:editId="3072FE43">
                <wp:extent cx="5538027" cy="994452"/>
                <wp:effectExtent l="0" t="0" r="0" b="0"/>
                <wp:docPr id="352541842" name="Group 3"/>
                <wp:cNvGraphicFramePr/>
                <a:graphic xmlns:a="http://schemas.openxmlformats.org/drawingml/2006/main">
                  <a:graphicData uri="http://schemas.microsoft.com/office/word/2010/wordprocessingGroup">
                    <wpg:wgp>
                      <wpg:cNvGrpSpPr/>
                      <wpg:grpSpPr>
                        <a:xfrm>
                          <a:off x="0" y="0"/>
                          <a:ext cx="5538027" cy="994452"/>
                          <a:chOff x="1041989" y="0"/>
                          <a:chExt cx="5538027" cy="994452"/>
                        </a:xfrm>
                      </wpg:grpSpPr>
                      <wps:wsp>
                        <wps:cNvPr id="745445506" name="TextBox 4"/>
                        <wps:cNvSpPr txBox="1"/>
                        <wps:spPr>
                          <a:xfrm>
                            <a:off x="5730947" y="457877"/>
                            <a:ext cx="849069" cy="536575"/>
                          </a:xfrm>
                          <a:prstGeom prst="rect">
                            <a:avLst/>
                          </a:prstGeom>
                          <a:noFill/>
                        </wps:spPr>
                        <wps:txbx>
                          <w:txbxContent>
                            <w:p w14:paraId="2DDE2051" w14:textId="77777777" w:rsidR="00FC05DF" w:rsidRDefault="00FC05DF" w:rsidP="00FC05DF">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01406005" name="Picture 801406005" descr="Puzzle "/>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92"/>
                            <a:ext cx="4493367" cy="536575"/>
                          </a:xfrm>
                          <a:prstGeom prst="rect">
                            <a:avLst/>
                          </a:prstGeom>
                          <a:noFill/>
                        </wps:spPr>
                        <wps:txbx>
                          <w:txbxContent>
                            <w:p w14:paraId="3D8A8583" w14:textId="77777777" w:rsidR="00FC05DF" w:rsidRPr="004A69A2" w:rsidRDefault="00FC05DF" w:rsidP="00FC05DF">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inline>
            </w:drawing>
          </mc:Choice>
          <mc:Fallback>
            <w:pict>
              <v:group w14:anchorId="1A501BED" id="Group 3" o:spid="_x0000_s1068" style="width:436.05pt;height:78.3pt;mso-position-horizontal-relative:char;mso-position-vertical-relative:line" coordorigin="10419" coordsize="55380,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">
                <v:shape id="TextBox 4" o:spid="_x0000_s1069" type="#_x0000_t202" style="position:absolute;left:57309;top:4578;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2DDE2051" w14:textId="77777777" w:rsidR="00FC05DF" w:rsidRDefault="00FC05DF" w:rsidP="00FC05DF">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70"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71"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">
                  <v:imagedata r:id="rId83" o:title="Puzzle "/>
                </v:shape>
                <v:shape id="TextBox 7" o:spid="_x0000_s1072" type="#_x0000_t202" style="position:absolute;left:10419;top:2056;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3D8A8583" w14:textId="77777777" w:rsidR="00FC05DF" w:rsidRPr="004A69A2" w:rsidRDefault="00FC05DF" w:rsidP="00FC05DF">
                        <w:pPr>
                          <w:rPr>
                            <w:rFonts w:ascii="Adobe Arabic" w:hAnsi="Adobe Arabic" w:cs="Adobe Arabic"/>
                            <w:b/>
                            <w:bCs/>
                            <w:color w:val="2B5474"/>
                            <w:kern w:val="24"/>
                            <w:sz w:val="56"/>
                            <w:szCs w:val="56"/>
                            <w:rtl/>
                          </w:rPr>
                        </w:pPr>
                        <w:r w:rsidRPr="004A69A2">
                          <w:rPr>
                            <w:rFonts w:ascii="Adobe Arabic" w:hAnsi="Adobe Arabic" w:cs="Adobe Arabic"/>
                            <w:b/>
                            <w:bCs/>
                            <w:color w:val="2B5474"/>
                            <w:kern w:val="24"/>
                            <w:sz w:val="56"/>
                            <w:szCs w:val="56"/>
                            <w:rtl/>
                            <w:lang w:bidi="ar-SY"/>
                          </w:rPr>
                          <w:t xml:space="preserve">نشاط </w:t>
                        </w:r>
                        <w:r w:rsidRPr="004A69A2">
                          <w:rPr>
                            <w:rFonts w:ascii="Adobe Arabic" w:hAnsi="Adobe Arabic" w:cs="Adobe Arabic" w:hint="cs"/>
                            <w:b/>
                            <w:bCs/>
                            <w:color w:val="2B5474"/>
                            <w:kern w:val="24"/>
                            <w:sz w:val="56"/>
                            <w:szCs w:val="56"/>
                            <w:rtl/>
                          </w:rPr>
                          <w:t>تعارف المشاركين</w:t>
                        </w:r>
                      </w:p>
                    </w:txbxContent>
                  </v:textbox>
                </v:shape>
                <w10:anchorlock/>
              </v:group>
            </w:pict>
          </mc:Fallback>
        </mc:AlternateContent>
      </w:r>
    </w:p>
    <w:p w14:paraId="772A6448" w14:textId="77777777" w:rsidR="006B59BE" w:rsidRPr="004A3ABD" w:rsidRDefault="006B59BE" w:rsidP="00FC05DF">
      <w:pPr>
        <w:rPr>
          <w:rtl/>
        </w:rPr>
      </w:pPr>
      <w:r>
        <w:rPr>
          <w:b/>
          <w:bCs/>
          <w:color w:val="168489"/>
          <w:rtl/>
        </w:rPr>
        <w:t>الهدف:</w:t>
      </w:r>
      <w:r>
        <w:rPr>
          <w:rtl/>
        </w:rPr>
        <w:t xml:space="preserve"> تعارف المشاركين وتحفيز التفكير الاستشرافي حول مستقبل القيادة في عصر </w:t>
      </w:r>
      <w:hyperlink r:id="rId84">
        <w:r>
          <w:rPr>
            <w:rStyle w:val="Hyperlink"/>
            <w:rtl/>
          </w:rPr>
          <w:t>الذكاء الاصطناعي</w:t>
        </w:r>
      </w:hyperlink>
      <w:r>
        <w:rPr>
          <w:rtl/>
        </w:rPr>
        <w:t>.</w:t>
      </w:r>
    </w:p>
    <w:p w14:paraId="3E5C990D" w14:textId="4C06C671" w:rsidR="00FC05DF" w:rsidRDefault="002A68EE" w:rsidP="002A68EE">
      <w:pPr>
        <w:ind w:left="-897"/>
        <w:rPr>
          <w:rtl/>
        </w:rPr>
      </w:pPr>
      <w:r>
        <w:rPr>
          <w:noProof/>
        </w:rPr>
        <mc:AlternateContent>
          <mc:Choice Requires="wps">
            <w:drawing>
              <wp:inline distT="0" distB="0" distL="0" distR="0" wp14:anchorId="3AF7B58B" wp14:editId="79951E88">
                <wp:extent cx="6811010" cy="5835650"/>
                <wp:effectExtent l="0" t="0" r="27940" b="12700"/>
                <wp:docPr id="3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1010" cy="5835650"/>
                        </a:xfrm>
                        <a:prstGeom prst="roundRect">
                          <a:avLst>
                            <a:gd name="adj" fmla="val 16667"/>
                          </a:avLst>
                        </a:prstGeom>
                        <a:solidFill>
                          <a:srgbClr val="EAF4E4"/>
                        </a:solidFill>
                        <a:ln w="12700">
                          <a:solidFill>
                            <a:schemeClr val="accent6"/>
                          </a:solidFill>
                          <a:miter lim="800000"/>
                          <a:headEnd/>
                          <a:tailEnd/>
                        </a:ln>
                      </wps:spPr>
                      <wps:txbx>
                        <w:txbxContent>
                          <w:p w14:paraId="7EA1AD4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B809B8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FDBB99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B6C12D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C1B063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3CB26F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3A3365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768623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A8C1A0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BCEDCF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A002E4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3FC09E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714878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9A14BF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BEC4CD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34C0B7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76206F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6B2071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6C6397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D979B1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C24B94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7E504C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7F434D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E9CA01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9B710E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F0FAF9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7CF95CF" w14:textId="77777777" w:rsidR="002A68EE" w:rsidRDefault="002A68EE" w:rsidP="002A68E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3AF7B58B" id="Rectangle: Rounded Corners 1815" o:spid="_x0000_s1073" style="width:536.3pt;height:45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" fillcolor="#eaf4e4" strokecolor="#70ad47 [3209]" strokeweight="1pt">
                <v:stroke joinstyle="miter"/>
                <v:textbox inset="0,3mm,0">
                  <w:txbxContent>
                    <w:p w14:paraId="7EA1AD4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B809B8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FDBB99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B6C12D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C1B063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3CB26F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3A3365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768623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A8C1A0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BCEDCF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A002E4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3FC09E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714878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9A14BF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BEC4CD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34C0B7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76206F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6B2071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6C6397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D979B1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C24B94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7E504C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7F434D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E9CA01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9B710E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F0FAF9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7CF95CF" w14:textId="77777777" w:rsidR="002A68EE" w:rsidRDefault="002A68EE" w:rsidP="002A68EE">
                      <w:pPr>
                        <w:jc w:val="center"/>
                        <w:rPr>
                          <w:sz w:val="22"/>
                          <w:szCs w:val="28"/>
                          <w:rtl/>
                          <w:lang w:bidi="ar-SY"/>
                        </w:rPr>
                      </w:pPr>
                    </w:p>
                  </w:txbxContent>
                </v:textbox>
                <w10:anchorlock/>
              </v:roundrect>
            </w:pict>
          </mc:Fallback>
        </mc:AlternateContent>
      </w:r>
    </w:p>
    <w:p w14:paraId="1A209DC2" w14:textId="7050D791" w:rsidR="00FC05DF" w:rsidRDefault="00FC05DF" w:rsidP="00FC05DF">
      <w:pPr>
        <w:jc w:val="center"/>
        <w:rPr>
          <w:rtl/>
        </w:rPr>
      </w:pPr>
      <w:r w:rsidRPr="00F131A0">
        <w:rPr>
          <w:noProof/>
        </w:rPr>
        <w:drawing>
          <wp:inline distT="0" distB="0" distL="0" distR="0" wp14:anchorId="686AD4F0" wp14:editId="6577FC23">
            <wp:extent cx="1186815" cy="1104265"/>
            <wp:effectExtent l="0" t="0" r="0" b="635"/>
            <wp:docPr id="1452062346" name="Picture 2" descr="Text book with pencil isolated icon Royalty Free Vector">
              <a:extLst xmlns:a="http://schemas.openxmlformats.org/drawingml/2006/main">
                <a:ext uri="{FF2B5EF4-FFF2-40B4-BE49-F238E27FC236}">
                  <a16:creationId xmlns:a16="http://schemas.microsoft.com/office/drawing/2014/main" id="{1A6465C8-AB79-4D97-B3FD-1659EA0037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2" descr="Text book with pencil isolated icon Royalty Free Vector">
                      <a:extLst>
                        <a:ext uri="{FF2B5EF4-FFF2-40B4-BE49-F238E27FC236}">
                          <a16:creationId xmlns:a16="http://schemas.microsoft.com/office/drawing/2014/main" id="{1A6465C8-AB79-4D97-B3FD-1659EA00373A}"/>
                        </a:ext>
                      </a:extLst>
                    </pic:cNvPr>
                    <pic:cNvPicPr>
                      <a:picLocks noChangeAspect="1" noChangeArrowheads="1"/>
                    </pic:cNvPicPr>
                  </pic:nvPicPr>
                  <pic:blipFill rotWithShape="1">
                    <a:blip r:embed="rId85" cstate="print">
                      <a:duotone>
                        <a:schemeClr val="accent3">
                          <a:shade val="45000"/>
                          <a:satMod val="135000"/>
                        </a:schemeClr>
                        <a:prstClr val="white"/>
                      </a:duotone>
                      <a:extLst>
                        <a:ext uri="{BEBA8EAE-BF5A-486C-A8C5-ECC9F3942E4B}">
                          <a14:imgProps xmlns:a14="http://schemas.microsoft.com/office/drawing/2010/main">
                            <a14:imgLayer r:embed="rId86">
                              <a14:imgEffect>
                                <a14:backgroundRemoval t="9444" b="90000" l="10000" r="91600">
                                  <a14:foregroundMark x1="12100" y1="9537" x2="12100" y2="9537"/>
                                  <a14:foregroundMark x1="33100" y1="49074" x2="33100" y2="49074"/>
                                  <a14:foregroundMark x1="45200" y1="79352" x2="27500" y2="78889"/>
                                  <a14:foregroundMark x1="27500" y1="78889" x2="16600" y2="74537"/>
                                  <a14:foregroundMark x1="16600" y1="74537" x2="20500" y2="73056"/>
                                  <a14:foregroundMark x1="48600" y1="79352" x2="41200" y2="74537"/>
                                  <a14:foregroundMark x1="41200" y1="74537" x2="58500" y2="61019"/>
                                  <a14:foregroundMark x1="58500" y1="61019" x2="9700" y2="51852"/>
                                  <a14:foregroundMark x1="9700" y1="51852" x2="78200" y2="59537"/>
                                  <a14:foregroundMark x1="78200" y1="59537" x2="88300" y2="57500"/>
                                  <a14:foregroundMark x1="88300" y1="57500" x2="91600" y2="38889"/>
                                  <a14:foregroundMark x1="91600" y1="38889" x2="84900" y2="63241"/>
                                  <a14:foregroundMark x1="84900" y1="63241" x2="67500" y2="63611"/>
                                  <a14:foregroundMark x1="67500" y1="63611" x2="49500" y2="51296"/>
                                  <a14:foregroundMark x1="49500" y1="51296" x2="46300" y2="40000"/>
                                  <a14:foregroundMark x1="46300" y1="40000" x2="56000" y2="46759"/>
                                  <a14:foregroundMark x1="56000" y1="46759" x2="72900" y2="51019"/>
                                  <a14:foregroundMark x1="72900" y1="51019" x2="76700" y2="60648"/>
                                  <a14:foregroundMark x1="76700" y1="60648" x2="68800" y2="76759"/>
                                  <a14:foregroundMark x1="68800" y1="76759" x2="81100" y2="83981"/>
                                  <a14:foregroundMark x1="81100" y1="83981" x2="25400" y2="76852"/>
                                  <a14:foregroundMark x1="25400" y1="76852" x2="21600" y2="47037"/>
                                  <a14:foregroundMark x1="21600" y1="47037" x2="35200" y2="43519"/>
                                  <a14:foregroundMark x1="35200" y1="43519" x2="66500" y2="54352"/>
                                  <a14:foregroundMark x1="66500" y1="54352" x2="74500" y2="53796"/>
                                </a14:backgroundRemoval>
                              </a14:imgEffect>
                            </a14:imgLayer>
                          </a14:imgProps>
                        </a:ext>
                        <a:ext uri="{28A0092B-C50C-407E-A947-70E740481C1C}">
                          <a14:useLocalDpi xmlns:a14="http://schemas.microsoft.com/office/drawing/2010/main" val="0"/>
                        </a:ext>
                      </a:extLst>
                    </a:blip>
                    <a:srcRect t="2751" b="11111"/>
                    <a:stretch/>
                  </pic:blipFill>
                  <pic:spPr bwMode="auto">
                    <a:xfrm>
                      <a:off x="0" y="0"/>
                      <a:ext cx="1186815" cy="1104265"/>
                    </a:xfrm>
                    <a:prstGeom prst="rect">
                      <a:avLst/>
                    </a:prstGeom>
                    <a:noFill/>
                  </pic:spPr>
                </pic:pic>
              </a:graphicData>
            </a:graphic>
          </wp:inline>
        </w:drawing>
      </w:r>
    </w:p>
    <w:p w14:paraId="35905F1F" w14:textId="0B343A1E" w:rsidR="00FC05DF" w:rsidRDefault="00FC05DF" w:rsidP="00FC05DF">
      <w:pPr>
        <w:keepNext/>
        <w:jc w:val="center"/>
        <w:rPr>
          <w:rtl/>
        </w:rPr>
      </w:pPr>
      <w:r w:rsidRPr="00DA7905">
        <w:rPr>
          <w:rFonts w:eastAsia="Times New Roman" w:cs="Times New Roman"/>
          <w:b/>
          <w:bCs/>
          <w:noProof/>
          <w:sz w:val="36"/>
          <w:szCs w:val="36"/>
        </w:rPr>
        <w:lastRenderedPageBreak/>
        <mc:AlternateContent>
          <mc:Choice Requires="wpg">
            <w:drawing>
              <wp:inline distT="0" distB="0" distL="0" distR="0" wp14:anchorId="6DA64605" wp14:editId="1ED925B4">
                <wp:extent cx="5711825" cy="748003"/>
                <wp:effectExtent l="0" t="0" r="22225" b="14605"/>
                <wp:docPr id="1608696550"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608696551" name="مجموعة 881967268"/>
                        <wpg:cNvGrpSpPr/>
                        <wpg:grpSpPr>
                          <a:xfrm>
                            <a:off x="0" y="159523"/>
                            <a:ext cx="5711825" cy="588477"/>
                            <a:chOff x="0" y="159448"/>
                            <a:chExt cx="6312597" cy="652243"/>
                          </a:xfrm>
                        </wpg:grpSpPr>
                        <wps:wsp>
                          <wps:cNvPr id="160869655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6553" name="مربع نص 2043426344"/>
                          <wps:cNvSpPr txBox="1"/>
                          <wps:spPr>
                            <a:xfrm>
                              <a:off x="817519" y="159448"/>
                              <a:ext cx="2073788" cy="453954"/>
                            </a:xfrm>
                            <a:prstGeom prst="rect">
                              <a:avLst/>
                            </a:prstGeom>
                            <a:noFill/>
                          </wps:spPr>
                          <wps:txbx>
                            <w:txbxContent>
                              <w:p w14:paraId="7E9DEA58" w14:textId="77777777" w:rsidR="00FC05DF" w:rsidRPr="00724F18" w:rsidRDefault="00FC05DF" w:rsidP="00FC05D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608696554"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6555" name="Picture 1608696555" descr="Light bulb "/>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DA64605" id="Group 13" o:spid="_x0000_s1074"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">
                <v:group id="مجموعة 881967268" o:spid="_x0000_s1075"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">
                  <v:roundrect id="مستطيل مستدير الزوايا 769901" o:spid="_x0000_s1076"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" fillcolor="#168489" strokecolor="#168489" strokeweight="1pt">
                    <v:stroke joinstyle="miter"/>
                  </v:roundrect>
                  <v:shape id="مربع نص 2043426344" o:spid="_x0000_s1077"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" filled="f" stroked="f">
                    <v:textbox style="mso-fit-shape-to-text:t">
                      <w:txbxContent>
                        <w:p w14:paraId="7E9DEA58" w14:textId="77777777" w:rsidR="00FC05DF" w:rsidRPr="00724F18" w:rsidRDefault="00FC05DF" w:rsidP="00FC05D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1078"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" fillcolor="#168489" strokecolor="#168489" strokeweight="1pt">
                    <v:stroke joinstyle="miter"/>
                  </v:roundrect>
                </v:group>
                <v:shape id="Picture 1608696555" o:spid="_x0000_s1079"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">
                  <v:imagedata r:id="rId87" o:title="Light bulb "/>
                </v:shape>
                <w10:anchorlock/>
              </v:group>
            </w:pict>
          </mc:Fallback>
        </mc:AlternateContent>
      </w:r>
    </w:p>
    <w:p w14:paraId="4ECE4E69" w14:textId="77777777" w:rsidR="006B59BE" w:rsidRDefault="006B59BE" w:rsidP="00FC05DF">
      <w:pPr>
        <w:rPr>
          <w:rtl/>
        </w:rPr>
      </w:pPr>
      <w:r>
        <w:rPr>
          <w:rtl/>
        </w:rPr>
        <w:t>أهلاً بكم في الجلسة الأولى من برنامجنا التدريبي حول القيادة الاستراتيجية و</w:t>
      </w:r>
      <w:hyperlink r:id="rId88">
        <w:r>
          <w:rPr>
            <w:rStyle w:val="Hyperlink"/>
            <w:rtl/>
          </w:rPr>
          <w:t>الذكاء الاصطناعي</w:t>
        </w:r>
      </w:hyperlink>
      <w:r>
        <w:rPr>
          <w:rtl/>
        </w:rPr>
        <w:t xml:space="preserve">. نعيش اليوم في عالم يتّسم بالتغيّر المتسارع والتعقيد المتزايد، حيث أصبحت القيادة الاستراتيجية ضرورة ملحّة وليست ترفاً. </w:t>
      </w:r>
    </w:p>
    <w:p w14:paraId="5BA2E9E2" w14:textId="77777777" w:rsidR="006B59BE" w:rsidRPr="00765D75" w:rsidRDefault="006B59BE" w:rsidP="00FC05DF">
      <w:pPr>
        <w:rPr>
          <w:rtl/>
        </w:rPr>
      </w:pPr>
      <w:r w:rsidRPr="00765D75">
        <w:rPr>
          <w:rtl/>
        </w:rPr>
        <w:t>في هذه الجلسة، سنستكشف مفهوم القيادة الاستراتيجية وأهمّيتها في ظلّ التحوّلات العالمية الراهنة، ونتعرّف على الفروق الجوهرية بينها وبين القيادة التقليدية، بالإضافة إلى استكشاف أدوار القائد الاستراتيجي في بيئات تتّسم بعدم اليقين.</w:t>
      </w:r>
    </w:p>
    <w:p w14:paraId="13F377D8" w14:textId="77777777" w:rsidR="006B59BE" w:rsidRDefault="006B59BE" w:rsidP="00FC05DF">
      <w:pPr>
        <w:rPr>
          <w:rtl/>
        </w:rPr>
      </w:pPr>
    </w:p>
    <w:p w14:paraId="78AB40F9" w14:textId="77777777" w:rsidR="00FC05DF" w:rsidRDefault="00FC05DF" w:rsidP="00FC05DF">
      <w:pPr>
        <w:rPr>
          <w:rtl/>
        </w:rPr>
      </w:pPr>
    </w:p>
    <w:p w14:paraId="616150CC" w14:textId="77777777" w:rsidR="00FC05DF" w:rsidRDefault="00FC05DF" w:rsidP="00FC05DF">
      <w:pPr>
        <w:rPr>
          <w:rtl/>
        </w:rPr>
      </w:pPr>
    </w:p>
    <w:p w14:paraId="6BDD6D97" w14:textId="77777777" w:rsidR="00FC05DF" w:rsidRDefault="00FC05DF" w:rsidP="00FC05DF">
      <w:pPr>
        <w:rPr>
          <w:rtl/>
        </w:rPr>
      </w:pPr>
    </w:p>
    <w:p w14:paraId="3BF57D52" w14:textId="53D5879B" w:rsidR="00FC05DF" w:rsidRDefault="00FC05DF" w:rsidP="00FC05DF">
      <w:pPr>
        <w:jc w:val="center"/>
        <w:rPr>
          <w:rtl/>
        </w:rPr>
      </w:pPr>
      <w:r>
        <w:rPr>
          <w:noProof/>
        </w:rPr>
        <w:drawing>
          <wp:inline distT="0" distB="0" distL="0" distR="0" wp14:anchorId="41C036D3" wp14:editId="06041D9D">
            <wp:extent cx="1318152" cy="1272784"/>
            <wp:effectExtent l="0" t="0" r="0" b="3810"/>
            <wp:docPr id="1608697151" name="Picture 1608697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5EB11302" w14:textId="77777777" w:rsidR="00FC05DF" w:rsidRDefault="00FC05DF" w:rsidP="00FC05DF">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4C5009D1" wp14:editId="359565AE">
                <wp:extent cx="5537836" cy="992761"/>
                <wp:effectExtent l="0" t="0" r="0" b="0"/>
                <wp:docPr id="619260994"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619260995" name="Group 619260995"/>
                        <wpg:cNvGrpSpPr/>
                        <wpg:grpSpPr>
                          <a:xfrm>
                            <a:off x="1" y="0"/>
                            <a:ext cx="5537836" cy="992761"/>
                            <a:chOff x="0" y="0"/>
                            <a:chExt cx="5538027" cy="992804"/>
                          </a:xfrm>
                        </wpg:grpSpPr>
                        <wps:wsp>
                          <wps:cNvPr id="619260996" name="TextBox 4"/>
                          <wps:cNvSpPr txBox="1"/>
                          <wps:spPr>
                            <a:xfrm>
                              <a:off x="4688958" y="456229"/>
                              <a:ext cx="849069" cy="536575"/>
                            </a:xfrm>
                            <a:prstGeom prst="rect">
                              <a:avLst/>
                            </a:prstGeom>
                            <a:noFill/>
                          </wps:spPr>
                          <wps:txbx>
                            <w:txbxContent>
                              <w:p w14:paraId="692A6D66" w14:textId="77777777" w:rsidR="00FC05DF" w:rsidRDefault="00FC05DF" w:rsidP="00FC05D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619260997" name="Rectangle: Rounded Corners 619260997"/>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9260998" name="TextBox 7"/>
                          <wps:cNvSpPr txBox="1"/>
                          <wps:spPr>
                            <a:xfrm>
                              <a:off x="0" y="203938"/>
                              <a:ext cx="4493415" cy="536598"/>
                            </a:xfrm>
                            <a:prstGeom prst="rect">
                              <a:avLst/>
                            </a:prstGeom>
                            <a:noFill/>
                          </wps:spPr>
                          <wps:txbx>
                            <w:txbxContent>
                              <w:p w14:paraId="1BB3E050" w14:textId="77777777" w:rsidR="00FC05DF" w:rsidRDefault="00FC05DF" w:rsidP="00FC05D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619260999" name="Picture 619260999" descr="Brainstorming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C5009D1" id="Group 63" o:spid="_x0000_s1080"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">
                <v:group id="Group 619260995" o:spid="_x0000_s1081"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">
                  <v:shape id="TextBox 4" o:spid="_x0000_s1082"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" filled="f" stroked="f">
                    <v:textbox style="mso-fit-shape-to-text:t">
                      <w:txbxContent>
                        <w:p w14:paraId="692A6D66" w14:textId="77777777" w:rsidR="00FC05DF" w:rsidRDefault="00FC05DF" w:rsidP="00FC05D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619260997" o:spid="_x0000_s1083"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" fillcolor="#168489" stroked="f" strokeweight="1pt">
                    <v:stroke joinstyle="miter"/>
                  </v:roundrect>
                  <v:shape id="TextBox 7" o:spid="_x0000_s1084"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" filled="f" stroked="f">
                    <v:textbox style="mso-fit-shape-to-text:t">
                      <w:txbxContent>
                        <w:p w14:paraId="1BB3E050" w14:textId="77777777" w:rsidR="00FC05DF" w:rsidRDefault="00FC05DF" w:rsidP="00FC05D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619260999" o:spid="_x0000_s1085"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">
                  <v:imagedata r:id="rId91" o:title="Brainstorming "/>
                </v:shape>
                <w10:anchorlock/>
              </v:group>
            </w:pict>
          </mc:Fallback>
        </mc:AlternateContent>
      </w:r>
    </w:p>
    <w:p w14:paraId="4A332B89" w14:textId="72E5FA77" w:rsidR="00FC05DF" w:rsidRDefault="00FC05DF" w:rsidP="00FC05DF">
      <w:pPr>
        <w:rPr>
          <w:rtl/>
        </w:rPr>
      </w:pPr>
      <w:r w:rsidRPr="00E67690">
        <w:rPr>
          <w:noProof/>
          <w:sz w:val="34"/>
        </w:rPr>
        <w:drawing>
          <wp:anchor distT="0" distB="0" distL="114300" distR="114300" simplePos="0" relativeHeight="252806144" behindDoc="0" locked="0" layoutInCell="1" allowOverlap="1" wp14:anchorId="3F6A8B05" wp14:editId="75640B3E">
            <wp:simplePos x="0" y="0"/>
            <wp:positionH relativeFrom="margin">
              <wp:align>right</wp:align>
            </wp:positionH>
            <wp:positionV relativeFrom="paragraph">
              <wp:posOffset>11801</wp:posOffset>
            </wp:positionV>
            <wp:extent cx="457200" cy="457200"/>
            <wp:effectExtent l="0" t="0" r="0" b="0"/>
            <wp:wrapSquare wrapText="bothSides"/>
            <wp:docPr id="619261000" name="Picture 619261000"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F3372D">
        <w:rPr>
          <w:rtl/>
        </w:rPr>
        <w:t>ما التحدّيات الرئيسية التي تواجهها القيادات في مؤسّساتكم في ظلّ التغيّرات المتسارعة؟</w:t>
      </w:r>
    </w:p>
    <w:p w14:paraId="6A4F15A4" w14:textId="77777777" w:rsidR="002A68EE" w:rsidRDefault="002A68EE" w:rsidP="002A68EE">
      <w:pPr>
        <w:ind w:left="-755"/>
        <w:jc w:val="center"/>
        <w:rPr>
          <w:rtl/>
        </w:rPr>
      </w:pPr>
      <w:r>
        <w:rPr>
          <w:noProof/>
        </w:rPr>
        <mc:AlternateContent>
          <mc:Choice Requires="wps">
            <w:drawing>
              <wp:inline distT="0" distB="0" distL="0" distR="0" wp14:anchorId="2551C8A5" wp14:editId="07CC7D46">
                <wp:extent cx="6709410" cy="5842000"/>
                <wp:effectExtent l="0" t="0" r="15240" b="25400"/>
                <wp:docPr id="148057757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9410" cy="5842000"/>
                        </a:xfrm>
                        <a:prstGeom prst="roundRect">
                          <a:avLst>
                            <a:gd name="adj" fmla="val 16667"/>
                          </a:avLst>
                        </a:prstGeom>
                        <a:solidFill>
                          <a:srgbClr val="EAF4E4"/>
                        </a:solidFill>
                        <a:ln w="12700">
                          <a:solidFill>
                            <a:schemeClr val="accent6"/>
                          </a:solidFill>
                          <a:miter lim="800000"/>
                          <a:headEnd/>
                          <a:tailEnd/>
                        </a:ln>
                      </wps:spPr>
                      <wps:txbx>
                        <w:txbxContent>
                          <w:p w14:paraId="1A5036D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255C90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00CE37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97FE7C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AEAE3E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036080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3DEC68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4733CE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3F345A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6C4D1B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7AD56F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FEDBEC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EBDE1D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58CE7D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9A7FA6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C3F0C1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9BF251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4FDFA2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E72A97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FDC51B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2387DE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C43C4C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EE05A9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001077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28900B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CECDF5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641FB28" w14:textId="77777777" w:rsidR="002A68EE" w:rsidRDefault="002A68EE" w:rsidP="002A68E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551C8A5" id="_x0000_s1086" style="width:528.3pt;height:460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" fillcolor="#eaf4e4" strokecolor="#70ad47 [3209]" strokeweight="1pt">
                <v:stroke joinstyle="miter"/>
                <v:textbox inset="0,3mm,0">
                  <w:txbxContent>
                    <w:p w14:paraId="1A5036D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255C90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00CE37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97FE7C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AEAE3E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036080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3DEC68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4733CE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3F345A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6C4D1B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7AD56F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FEDBEC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EBDE1D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58CE7D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9A7FA6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C3F0C1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9BF251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4FDFA2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E72A97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FDC51B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2387DE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C43C4C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EE05A9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001077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28900B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CECDF5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641FB28" w14:textId="77777777" w:rsidR="002A68EE" w:rsidRDefault="002A68EE" w:rsidP="002A68EE">
                      <w:pPr>
                        <w:jc w:val="center"/>
                        <w:rPr>
                          <w:sz w:val="22"/>
                          <w:szCs w:val="28"/>
                          <w:rtl/>
                          <w:lang w:bidi="ar-SY"/>
                        </w:rPr>
                      </w:pPr>
                    </w:p>
                  </w:txbxContent>
                </v:textbox>
                <w10:anchorlock/>
              </v:roundrect>
            </w:pict>
          </mc:Fallback>
        </mc:AlternateContent>
      </w:r>
    </w:p>
    <w:p w14:paraId="030E07DB" w14:textId="393611A1" w:rsidR="00FC05DF" w:rsidRPr="00C675B1" w:rsidRDefault="00FC05DF" w:rsidP="002A68EE">
      <w:pPr>
        <w:ind w:left="-46"/>
        <w:jc w:val="center"/>
        <w:rPr>
          <w:rtl/>
        </w:rPr>
      </w:pPr>
      <w:r>
        <w:rPr>
          <w:noProof/>
        </w:rPr>
        <w:drawing>
          <wp:inline distT="0" distB="0" distL="0" distR="0" wp14:anchorId="5B23703A" wp14:editId="79954027">
            <wp:extent cx="1216025" cy="1216025"/>
            <wp:effectExtent l="0" t="0" r="0" b="0"/>
            <wp:docPr id="619261003" name="Picture 619261003"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79EA5E98" w14:textId="21E43C51" w:rsidR="006B59BE" w:rsidRDefault="00FC05DF" w:rsidP="00FC05DF">
      <w:pPr>
        <w:rPr>
          <w:rtl/>
        </w:rPr>
      </w:pPr>
      <w:r w:rsidRPr="002A078C">
        <w:rPr>
          <w:rFonts w:ascii="Sakkal Majalla" w:hAnsi="Sakkal Majalla"/>
          <w:noProof/>
          <w:color w:val="002060"/>
          <w:sz w:val="34"/>
        </w:rPr>
        <w:lastRenderedPageBreak/>
        <mc:AlternateContent>
          <mc:Choice Requires="wpg">
            <w:drawing>
              <wp:inline distT="0" distB="0" distL="0" distR="0" wp14:anchorId="4BEAA9CB" wp14:editId="2C96CE3E">
                <wp:extent cx="5731510" cy="895350"/>
                <wp:effectExtent l="0" t="0" r="21590" b="19050"/>
                <wp:docPr id="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 name="مجموعة 39"/>
                        <wpg:cNvGrpSpPr/>
                        <wpg:grpSpPr>
                          <a:xfrm>
                            <a:off x="0" y="0"/>
                            <a:ext cx="5731510" cy="895350"/>
                            <a:chOff x="0" y="0"/>
                            <a:chExt cx="5878196" cy="918845"/>
                          </a:xfrm>
                        </wpg:grpSpPr>
                        <wpg:grpSp>
                          <wpg:cNvPr id="11" name="مجموعة 40"/>
                          <wpg:cNvGrpSpPr/>
                          <wpg:grpSpPr>
                            <a:xfrm>
                              <a:off x="0" y="0"/>
                              <a:ext cx="5878196" cy="918845"/>
                              <a:chOff x="0" y="0"/>
                              <a:chExt cx="6240348" cy="919070"/>
                            </a:xfrm>
                          </wpg:grpSpPr>
                          <wpg:grpSp>
                            <wpg:cNvPr id="12" name="مجموعة 41"/>
                            <wpg:cNvGrpSpPr/>
                            <wpg:grpSpPr>
                              <a:xfrm>
                                <a:off x="0" y="169208"/>
                                <a:ext cx="5433072" cy="580613"/>
                                <a:chOff x="0" y="169208"/>
                                <a:chExt cx="5433072" cy="580613"/>
                              </a:xfrm>
                            </wpg:grpSpPr>
                            <wps:wsp>
                              <wps:cNvPr id="1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7" name="مربع نص 41"/>
                          <wps:cNvSpPr txBox="1"/>
                          <wps:spPr>
                            <a:xfrm>
                              <a:off x="204484" y="257055"/>
                              <a:ext cx="4616071" cy="387740"/>
                            </a:xfrm>
                            <a:prstGeom prst="rect">
                              <a:avLst/>
                            </a:prstGeom>
                            <a:noFill/>
                          </wps:spPr>
                          <wps:txbx>
                            <w:txbxContent>
                              <w:p w14:paraId="5F6ADE6F" w14:textId="16B1D0D4" w:rsidR="00FC05DF" w:rsidRDefault="00F621FA" w:rsidP="00FC05DF">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مفهوم القيادة الاستراتيجية وأهميتها في القرن الحادي والعشرين</w:t>
                                </w:r>
                              </w:p>
                            </w:txbxContent>
                          </wps:txbx>
                          <wps:bodyPr wrap="square" rtlCol="1">
                            <a:spAutoFit/>
                          </wps:bodyPr>
                        </wps:wsp>
                      </wpg:grpSp>
                    </wpg:wgp>
                  </a:graphicData>
                </a:graphic>
              </wp:inline>
            </w:drawing>
          </mc:Choice>
          <mc:Fallback>
            <w:pict>
              <v:group w14:anchorId="4BEAA9CB" id="مجموعة 11" o:spid="_x0000_s108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">
                <v:shape id="صورة 38" o:spid="_x0000_s108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">
                  <v:imagedata r:id="rId95" o:title=""/>
                </v:shape>
                <v:group id="مجموعة 39" o:spid="_x0000_s108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مجموعة 40" o:spid="_x0000_s109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مجموعة 41" o:spid="_x0000_s109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شكل حر 42" o:spid="_x0000_s109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09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" fillcolor="#168489" stroked="f" strokeweight="1pt">
                        <v:stroke joinstyle="miter"/>
                      </v:roundrect>
                    </v:group>
                    <v:oval id="شكل بيضاوي 44" o:spid="_x0000_s109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" filled="f" strokecolor="#a5a5a5 [2092]" strokeweight="1pt">
                      <v:stroke joinstyle="miter"/>
                    </v:oval>
                  </v:group>
                  <v:shape id="مربع نص 41" o:spid="_x0000_s109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" filled="f" stroked="f">
                    <v:textbox style="mso-fit-shape-to-text:t">
                      <w:txbxContent>
                        <w:p w14:paraId="5F6ADE6F" w14:textId="16B1D0D4" w:rsidR="00FC05DF" w:rsidRDefault="00F621FA" w:rsidP="00FC05DF">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مفهوم القيادة الاستراتيجية وأهميتها في القرن الحادي والعشرين</w:t>
                          </w:r>
                        </w:p>
                      </w:txbxContent>
                    </v:textbox>
                  </v:shape>
                </v:group>
                <w10:anchorlock/>
              </v:group>
            </w:pict>
          </mc:Fallback>
        </mc:AlternateContent>
      </w:r>
    </w:p>
    <w:p w14:paraId="2A354CCB" w14:textId="5ADA495E" w:rsidR="006B59BE" w:rsidRPr="00F621FA" w:rsidRDefault="00F621FA" w:rsidP="00F621FA">
      <w:pPr>
        <w:pStyle w:val="ad"/>
        <w:rPr>
          <w:b w:val="0"/>
          <w:bCs/>
          <w:color w:val="168489"/>
          <w:rtl/>
        </w:rPr>
      </w:pPr>
      <w:r w:rsidRPr="00E42DAD">
        <w:rPr>
          <w:noProof/>
          <w:color w:val="1E3D6A"/>
        </w:rPr>
        <mc:AlternateContent>
          <mc:Choice Requires="wpg">
            <w:drawing>
              <wp:anchor distT="0" distB="0" distL="114300" distR="114300" simplePos="0" relativeHeight="252847104" behindDoc="0" locked="0" layoutInCell="1" allowOverlap="1" wp14:anchorId="033D8207" wp14:editId="58BAEC7F">
                <wp:simplePos x="0" y="0"/>
                <wp:positionH relativeFrom="column">
                  <wp:posOffset>4946650</wp:posOffset>
                </wp:positionH>
                <wp:positionV relativeFrom="paragraph">
                  <wp:posOffset>9525</wp:posOffset>
                </wp:positionV>
                <wp:extent cx="784860" cy="638175"/>
                <wp:effectExtent l="0" t="0" r="0" b="28575"/>
                <wp:wrapSquare wrapText="bothSides"/>
                <wp:docPr id="1608697421"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1608697422" name="Picture 1608697422" descr="Problem "/>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7423" name="Rectangle: Rounded Corners 1608697423"/>
                        <wps:cNvSpPr/>
                        <wps:spPr>
                          <a:xfrm>
                            <a:off x="0" y="0"/>
                            <a:ext cx="91401"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44F3D82" id="Group 29" o:spid="_x0000_s1026" style="position:absolute;margin-left:389.5pt;margin-top:.75pt;width:61.8pt;height:50.25pt;z-index:252847104"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">
                <v:shape id="Picture 1608697422"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">
                  <v:imagedata r:id="rId96" o:title="Problem "/>
                </v:shape>
                <v:roundrect id="Rectangle: Rounded Corners 160869742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" fillcolor="#168489" strokecolor="#168489" strokeweight="1pt">
                  <v:stroke joinstyle="miter"/>
                </v:roundrect>
                <w10:wrap type="square"/>
              </v:group>
            </w:pict>
          </mc:Fallback>
        </mc:AlternateContent>
      </w:r>
      <w:r w:rsidR="006B59BE" w:rsidRPr="00F621FA">
        <w:rPr>
          <w:b w:val="0"/>
          <w:bCs/>
          <w:color w:val="168489"/>
          <w:rtl/>
        </w:rPr>
        <w:t>تعريف القيادة الاستراتيجية</w:t>
      </w:r>
    </w:p>
    <w:p w14:paraId="59CFC363" w14:textId="24268E34" w:rsidR="006B59BE" w:rsidRPr="00F3372D" w:rsidRDefault="004A64BB" w:rsidP="00FC05DF">
      <w:pPr>
        <w:rPr>
          <w:rtl/>
        </w:rPr>
      </w:pPr>
      <w:r>
        <w:rPr>
          <w:noProof/>
        </w:rPr>
        <w:drawing>
          <wp:anchor distT="0" distB="0" distL="114300" distR="114300" simplePos="0" relativeHeight="252895232" behindDoc="0" locked="0" layoutInCell="1" allowOverlap="1" wp14:anchorId="4DEAF92C" wp14:editId="762A236D">
            <wp:simplePos x="0" y="0"/>
            <wp:positionH relativeFrom="margin">
              <wp:align>left</wp:align>
            </wp:positionH>
            <wp:positionV relativeFrom="paragraph">
              <wp:posOffset>27497</wp:posOffset>
            </wp:positionV>
            <wp:extent cx="1223010" cy="1223010"/>
            <wp:effectExtent l="0" t="0" r="0" b="0"/>
            <wp:wrapSquare wrapText="bothSides"/>
            <wp:docPr id="1973967384" name="Picture 1973967384" descr="Strategic think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Strategic thinking "/>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3372D">
        <w:rPr>
          <w:rtl/>
        </w:rPr>
        <w:t>القيادة الاستراتيجية هي القدرة على استشراف المستقبل وصياغة رؤية واضحة، وتوجيه الموارد التنظيمية بفعالية، وتمكين الآخرين لتحقيق أهداف المنظّمة في بيئة متغيّرة. كما يعرّفها هنري مينتزبرغ بأنّها "القدرة على الموازنة بين الاستقرار والتغيير، بين الكفاءة والابتكار، وبين الاستجابة للحاضر والاستعداد للمستقبل."</w:t>
      </w:r>
      <w:r w:rsidRPr="004A64BB">
        <w:t xml:space="preserve"> </w:t>
      </w:r>
    </w:p>
    <w:p w14:paraId="12879D49" w14:textId="77777777" w:rsidR="006B59BE" w:rsidRDefault="006B59BE" w:rsidP="00F621FA">
      <w:pPr>
        <w:pStyle w:val="ad"/>
        <w:rPr>
          <w:b w:val="0"/>
          <w:bCs/>
          <w:color w:val="168489"/>
        </w:rPr>
      </w:pPr>
      <w:r w:rsidRPr="00F621FA">
        <w:rPr>
          <w:b w:val="0"/>
          <w:bCs/>
          <w:color w:val="168489"/>
          <w:rtl/>
        </w:rPr>
        <w:t>عناصر القيادة الاستراتيجية</w:t>
      </w:r>
    </w:p>
    <w:p w14:paraId="129BE7E7" w14:textId="28EA15D9" w:rsidR="004A64BB" w:rsidRPr="00F621FA" w:rsidRDefault="004A64BB" w:rsidP="004A64BB">
      <w:pPr>
        <w:pStyle w:val="ad"/>
        <w:rPr>
          <w:b w:val="0"/>
          <w:bCs/>
          <w:color w:val="168489"/>
          <w:rtl/>
        </w:rPr>
      </w:pPr>
      <w:r w:rsidRPr="004A64BB">
        <w:rPr>
          <w:b w:val="0"/>
          <w:bCs/>
          <w:noProof/>
          <w:color w:val="168489"/>
        </w:rPr>
        <mc:AlternateContent>
          <mc:Choice Requires="wpg">
            <w:drawing>
              <wp:inline distT="0" distB="0" distL="0" distR="0" wp14:anchorId="3754DB7B" wp14:editId="501DB425">
                <wp:extent cx="5954190" cy="2789956"/>
                <wp:effectExtent l="0" t="0" r="27940" b="29845"/>
                <wp:docPr id="1973967385" name="Group 58"/>
                <wp:cNvGraphicFramePr/>
                <a:graphic xmlns:a="http://schemas.openxmlformats.org/drawingml/2006/main">
                  <a:graphicData uri="http://schemas.microsoft.com/office/word/2010/wordprocessingGroup">
                    <wpg:wgp>
                      <wpg:cNvGrpSpPr/>
                      <wpg:grpSpPr>
                        <a:xfrm>
                          <a:off x="0" y="0"/>
                          <a:ext cx="5954190" cy="2789956"/>
                          <a:chOff x="0" y="0"/>
                          <a:chExt cx="5954194" cy="2789958"/>
                        </a:xfrm>
                      </wpg:grpSpPr>
                      <wpg:grpSp>
                        <wpg:cNvPr id="1973967386" name="Group 1973967386"/>
                        <wpg:cNvGrpSpPr/>
                        <wpg:grpSpPr>
                          <a:xfrm>
                            <a:off x="0" y="0"/>
                            <a:ext cx="5954194" cy="2789958"/>
                            <a:chOff x="0" y="0"/>
                            <a:chExt cx="6069927" cy="2844190"/>
                          </a:xfrm>
                        </wpg:grpSpPr>
                        <wps:wsp>
                          <wps:cNvPr id="1973967387" name="Freeform: Shape 1973967387"/>
                          <wps:cNvSpPr/>
                          <wps:spPr>
                            <a:xfrm flipH="1">
                              <a:off x="3281753" y="59608"/>
                              <a:ext cx="864323" cy="550829"/>
                            </a:xfrm>
                            <a:custGeom>
                              <a:avLst/>
                              <a:gdLst>
                                <a:gd name="connsiteX0" fmla="*/ 1086587 w 1425518"/>
                                <a:gd name="connsiteY0" fmla="*/ 0 h 908476"/>
                                <a:gd name="connsiteX1" fmla="*/ 887320 w 1425518"/>
                                <a:gd name="connsiteY1" fmla="*/ 95992 h 908476"/>
                                <a:gd name="connsiteX2" fmla="*/ 8958 w 1425518"/>
                                <a:gd name="connsiteY2" fmla="*/ 893731 h 908476"/>
                                <a:gd name="connsiteX3" fmla="*/ 0 w 1425518"/>
                                <a:gd name="connsiteY3" fmla="*/ 908476 h 908476"/>
                                <a:gd name="connsiteX4" fmla="*/ 961692 w 1425518"/>
                                <a:gd name="connsiteY4" fmla="*/ 908476 h 908476"/>
                                <a:gd name="connsiteX5" fmla="*/ 1425518 w 1425518"/>
                                <a:gd name="connsiteY5" fmla="*/ 444650 h 908476"/>
                                <a:gd name="connsiteX6" fmla="*/ 1142234 w 1425518"/>
                                <a:gd name="connsiteY6" fmla="*/ 17274 h 908476"/>
                                <a:gd name="connsiteX7" fmla="*/ 1086587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1086587" y="0"/>
                                  </a:moveTo>
                                  <a:lnTo>
                                    <a:pt x="887320" y="95992"/>
                                  </a:lnTo>
                                  <a:cubicBezTo>
                                    <a:pt x="534304" y="287762"/>
                                    <a:pt x="232820" y="562371"/>
                                    <a:pt x="8958" y="893731"/>
                                  </a:cubicBezTo>
                                  <a:lnTo>
                                    <a:pt x="0" y="908476"/>
                                  </a:lnTo>
                                  <a:lnTo>
                                    <a:pt x="961692" y="908476"/>
                                  </a:lnTo>
                                  <a:cubicBezTo>
                                    <a:pt x="1217856" y="908476"/>
                                    <a:pt x="1425518" y="700814"/>
                                    <a:pt x="1425518" y="444650"/>
                                  </a:cubicBezTo>
                                  <a:cubicBezTo>
                                    <a:pt x="1425518" y="252527"/>
                                    <a:pt x="1308708" y="87686"/>
                                    <a:pt x="1142234" y="17274"/>
                                  </a:cubicBezTo>
                                  <a:lnTo>
                                    <a:pt x="108658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88" name="Freeform: Shape 1973967388"/>
                          <wps:cNvSpPr/>
                          <wps:spPr>
                            <a:xfrm flipH="1">
                              <a:off x="1923852" y="59608"/>
                              <a:ext cx="864322" cy="550829"/>
                            </a:xfrm>
                            <a:custGeom>
                              <a:avLst/>
                              <a:gdLst>
                                <a:gd name="connsiteX0" fmla="*/ 338931 w 1425517"/>
                                <a:gd name="connsiteY0" fmla="*/ 0 h 908476"/>
                                <a:gd name="connsiteX1" fmla="*/ 283284 w 1425517"/>
                                <a:gd name="connsiteY1" fmla="*/ 17274 h 908476"/>
                                <a:gd name="connsiteX2" fmla="*/ 0 w 1425517"/>
                                <a:gd name="connsiteY2" fmla="*/ 444650 h 908476"/>
                                <a:gd name="connsiteX3" fmla="*/ 463826 w 1425517"/>
                                <a:gd name="connsiteY3" fmla="*/ 908476 h 908476"/>
                                <a:gd name="connsiteX4" fmla="*/ 1425517 w 1425517"/>
                                <a:gd name="connsiteY4" fmla="*/ 908476 h 908476"/>
                                <a:gd name="connsiteX5" fmla="*/ 1416559 w 1425517"/>
                                <a:gd name="connsiteY5" fmla="*/ 893731 h 908476"/>
                                <a:gd name="connsiteX6" fmla="*/ 538197 w 1425517"/>
                                <a:gd name="connsiteY6" fmla="*/ 95992 h 908476"/>
                                <a:gd name="connsiteX7" fmla="*/ 338931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338931" y="0"/>
                                  </a:moveTo>
                                  <a:lnTo>
                                    <a:pt x="283284" y="17274"/>
                                  </a:lnTo>
                                  <a:cubicBezTo>
                                    <a:pt x="116810" y="87686"/>
                                    <a:pt x="0" y="252527"/>
                                    <a:pt x="0" y="444650"/>
                                  </a:cubicBezTo>
                                  <a:cubicBezTo>
                                    <a:pt x="0" y="700814"/>
                                    <a:pt x="207662" y="908476"/>
                                    <a:pt x="463826" y="908476"/>
                                  </a:cubicBezTo>
                                  <a:lnTo>
                                    <a:pt x="1425517" y="908476"/>
                                  </a:lnTo>
                                  <a:lnTo>
                                    <a:pt x="1416559" y="893731"/>
                                  </a:lnTo>
                                  <a:cubicBezTo>
                                    <a:pt x="1192697" y="562371"/>
                                    <a:pt x="891213" y="287762"/>
                                    <a:pt x="538197" y="95992"/>
                                  </a:cubicBezTo>
                                  <a:lnTo>
                                    <a:pt x="338931"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89" name="Freeform: Shape 1973967389"/>
                          <wps:cNvSpPr/>
                          <wps:spPr>
                            <a:xfrm flipH="1">
                              <a:off x="1671297" y="1164858"/>
                              <a:ext cx="610667" cy="562456"/>
                            </a:xfrm>
                            <a:custGeom>
                              <a:avLst/>
                              <a:gdLst>
                                <a:gd name="connsiteX0" fmla="*/ 962391 w 1007166"/>
                                <a:gd name="connsiteY0" fmla="*/ 0 h 927652"/>
                                <a:gd name="connsiteX1" fmla="*/ 463826 w 1007166"/>
                                <a:gd name="connsiteY1" fmla="*/ 0 h 927652"/>
                                <a:gd name="connsiteX2" fmla="*/ 0 w 1007166"/>
                                <a:gd name="connsiteY2" fmla="*/ 463826 h 927652"/>
                                <a:gd name="connsiteX3" fmla="*/ 463826 w 1007166"/>
                                <a:gd name="connsiteY3" fmla="*/ 927652 h 927652"/>
                                <a:gd name="connsiteX4" fmla="*/ 962391 w 1007166"/>
                                <a:gd name="connsiteY4" fmla="*/ 927652 h 927652"/>
                                <a:gd name="connsiteX5" fmla="*/ 994303 w 1007166"/>
                                <a:gd name="connsiteY5" fmla="*/ 718558 h 927652"/>
                                <a:gd name="connsiteX6" fmla="*/ 1007166 w 1007166"/>
                                <a:gd name="connsiteY6" fmla="*/ 463826 h 927652"/>
                                <a:gd name="connsiteX7" fmla="*/ 994303 w 1007166"/>
                                <a:gd name="connsiteY7" fmla="*/ 209094 h 927652"/>
                                <a:gd name="connsiteX8" fmla="*/ 962391 w 100716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6" h="927652">
                                  <a:moveTo>
                                    <a:pt x="962391" y="0"/>
                                  </a:moveTo>
                                  <a:lnTo>
                                    <a:pt x="463826" y="0"/>
                                  </a:lnTo>
                                  <a:cubicBezTo>
                                    <a:pt x="207662" y="0"/>
                                    <a:pt x="0" y="207662"/>
                                    <a:pt x="0" y="463826"/>
                                  </a:cubicBezTo>
                                  <a:cubicBezTo>
                                    <a:pt x="0" y="719990"/>
                                    <a:pt x="207662" y="927652"/>
                                    <a:pt x="463826" y="927652"/>
                                  </a:cubicBezTo>
                                  <a:lnTo>
                                    <a:pt x="962391" y="927652"/>
                                  </a:lnTo>
                                  <a:lnTo>
                                    <a:pt x="994303" y="718558"/>
                                  </a:lnTo>
                                  <a:cubicBezTo>
                                    <a:pt x="1002809" y="634804"/>
                                    <a:pt x="1007166" y="549824"/>
                                    <a:pt x="1007166" y="463826"/>
                                  </a:cubicBezTo>
                                  <a:cubicBezTo>
                                    <a:pt x="1007166" y="377828"/>
                                    <a:pt x="1002809" y="292848"/>
                                    <a:pt x="994303" y="209094"/>
                                  </a:cubicBezTo>
                                  <a:lnTo>
                                    <a:pt x="962391" y="0"/>
                                  </a:ln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0" name="Freeform: Shape 1973967390"/>
                          <wps:cNvSpPr/>
                          <wps:spPr>
                            <a:xfrm flipH="1">
                              <a:off x="3787963" y="1164858"/>
                              <a:ext cx="610667" cy="562456"/>
                            </a:xfrm>
                            <a:custGeom>
                              <a:avLst/>
                              <a:gdLst>
                                <a:gd name="connsiteX0" fmla="*/ 543341 w 1007167"/>
                                <a:gd name="connsiteY0" fmla="*/ 0 h 927652"/>
                                <a:gd name="connsiteX1" fmla="*/ 44775 w 1007167"/>
                                <a:gd name="connsiteY1" fmla="*/ 0 h 927652"/>
                                <a:gd name="connsiteX2" fmla="*/ 12863 w 1007167"/>
                                <a:gd name="connsiteY2" fmla="*/ 209094 h 927652"/>
                                <a:gd name="connsiteX3" fmla="*/ 0 w 1007167"/>
                                <a:gd name="connsiteY3" fmla="*/ 463826 h 927652"/>
                                <a:gd name="connsiteX4" fmla="*/ 12863 w 1007167"/>
                                <a:gd name="connsiteY4" fmla="*/ 718558 h 927652"/>
                                <a:gd name="connsiteX5" fmla="*/ 44775 w 1007167"/>
                                <a:gd name="connsiteY5" fmla="*/ 927652 h 927652"/>
                                <a:gd name="connsiteX6" fmla="*/ 543341 w 1007167"/>
                                <a:gd name="connsiteY6" fmla="*/ 927652 h 927652"/>
                                <a:gd name="connsiteX7" fmla="*/ 1007167 w 1007167"/>
                                <a:gd name="connsiteY7" fmla="*/ 463826 h 927652"/>
                                <a:gd name="connsiteX8" fmla="*/ 543341 w 1007167"/>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007167" h="927652">
                                  <a:moveTo>
                                    <a:pt x="543341" y="0"/>
                                  </a:moveTo>
                                  <a:lnTo>
                                    <a:pt x="44775" y="0"/>
                                  </a:lnTo>
                                  <a:lnTo>
                                    <a:pt x="12863" y="209094"/>
                                  </a:lnTo>
                                  <a:cubicBezTo>
                                    <a:pt x="4357" y="292848"/>
                                    <a:pt x="0" y="377828"/>
                                    <a:pt x="0" y="463826"/>
                                  </a:cubicBezTo>
                                  <a:cubicBezTo>
                                    <a:pt x="0" y="549824"/>
                                    <a:pt x="4357" y="634804"/>
                                    <a:pt x="12863" y="718558"/>
                                  </a:cubicBezTo>
                                  <a:lnTo>
                                    <a:pt x="44775" y="927652"/>
                                  </a:lnTo>
                                  <a:lnTo>
                                    <a:pt x="543341" y="927652"/>
                                  </a:lnTo>
                                  <a:cubicBezTo>
                                    <a:pt x="799505" y="927652"/>
                                    <a:pt x="1007167" y="719990"/>
                                    <a:pt x="1007167" y="463826"/>
                                  </a:cubicBezTo>
                                  <a:cubicBezTo>
                                    <a:pt x="1007167" y="207662"/>
                                    <a:pt x="799505" y="0"/>
                                    <a:pt x="543341" y="0"/>
                                  </a:cubicBezTo>
                                  <a:close/>
                                </a:path>
                              </a:pathLst>
                            </a:custGeom>
                            <a:solidFill>
                              <a:srgbClr val="168489"/>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1" name="Freeform: Shape 1973967391"/>
                          <wps:cNvSpPr/>
                          <wps:spPr>
                            <a:xfrm flipH="1">
                              <a:off x="1923852" y="2281734"/>
                              <a:ext cx="864322" cy="550829"/>
                            </a:xfrm>
                            <a:custGeom>
                              <a:avLst/>
                              <a:gdLst>
                                <a:gd name="connsiteX0" fmla="*/ 1425517 w 1425517"/>
                                <a:gd name="connsiteY0" fmla="*/ 0 h 908476"/>
                                <a:gd name="connsiteX1" fmla="*/ 463826 w 1425517"/>
                                <a:gd name="connsiteY1" fmla="*/ 0 h 908476"/>
                                <a:gd name="connsiteX2" fmla="*/ 0 w 1425517"/>
                                <a:gd name="connsiteY2" fmla="*/ 463826 h 908476"/>
                                <a:gd name="connsiteX3" fmla="*/ 283284 w 1425517"/>
                                <a:gd name="connsiteY3" fmla="*/ 891202 h 908476"/>
                                <a:gd name="connsiteX4" fmla="*/ 338931 w 1425517"/>
                                <a:gd name="connsiteY4" fmla="*/ 908476 h 908476"/>
                                <a:gd name="connsiteX5" fmla="*/ 538197 w 1425517"/>
                                <a:gd name="connsiteY5" fmla="*/ 812484 h 908476"/>
                                <a:gd name="connsiteX6" fmla="*/ 1416559 w 1425517"/>
                                <a:gd name="connsiteY6" fmla="*/ 14745 h 908476"/>
                                <a:gd name="connsiteX7" fmla="*/ 1425517 w 1425517"/>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7" h="908476">
                                  <a:moveTo>
                                    <a:pt x="1425517" y="0"/>
                                  </a:moveTo>
                                  <a:lnTo>
                                    <a:pt x="463826" y="0"/>
                                  </a:lnTo>
                                  <a:cubicBezTo>
                                    <a:pt x="207662" y="0"/>
                                    <a:pt x="0" y="207662"/>
                                    <a:pt x="0" y="463826"/>
                                  </a:cubicBezTo>
                                  <a:cubicBezTo>
                                    <a:pt x="0" y="655949"/>
                                    <a:pt x="116810" y="820790"/>
                                    <a:pt x="283284" y="891202"/>
                                  </a:cubicBezTo>
                                  <a:lnTo>
                                    <a:pt x="338931" y="908476"/>
                                  </a:lnTo>
                                  <a:lnTo>
                                    <a:pt x="538197" y="812484"/>
                                  </a:lnTo>
                                  <a:cubicBezTo>
                                    <a:pt x="891213" y="620715"/>
                                    <a:pt x="1192697" y="346105"/>
                                    <a:pt x="1416559" y="14745"/>
                                  </a:cubicBezTo>
                                  <a:lnTo>
                                    <a:pt x="1425517" y="0"/>
                                  </a:ln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2" name="Freeform: Shape 1973967392"/>
                          <wps:cNvSpPr/>
                          <wps:spPr>
                            <a:xfrm flipH="1">
                              <a:off x="3281753" y="2281734"/>
                              <a:ext cx="864323" cy="550829"/>
                            </a:xfrm>
                            <a:custGeom>
                              <a:avLst/>
                              <a:gdLst>
                                <a:gd name="connsiteX0" fmla="*/ 961692 w 1425518"/>
                                <a:gd name="connsiteY0" fmla="*/ 0 h 908476"/>
                                <a:gd name="connsiteX1" fmla="*/ 0 w 1425518"/>
                                <a:gd name="connsiteY1" fmla="*/ 0 h 908476"/>
                                <a:gd name="connsiteX2" fmla="*/ 8958 w 1425518"/>
                                <a:gd name="connsiteY2" fmla="*/ 14745 h 908476"/>
                                <a:gd name="connsiteX3" fmla="*/ 887320 w 1425518"/>
                                <a:gd name="connsiteY3" fmla="*/ 812484 h 908476"/>
                                <a:gd name="connsiteX4" fmla="*/ 1086587 w 1425518"/>
                                <a:gd name="connsiteY4" fmla="*/ 908476 h 908476"/>
                                <a:gd name="connsiteX5" fmla="*/ 1142234 w 1425518"/>
                                <a:gd name="connsiteY5" fmla="*/ 891202 h 908476"/>
                                <a:gd name="connsiteX6" fmla="*/ 1425518 w 1425518"/>
                                <a:gd name="connsiteY6" fmla="*/ 463826 h 908476"/>
                                <a:gd name="connsiteX7" fmla="*/ 961692 w 1425518"/>
                                <a:gd name="connsiteY7" fmla="*/ 0 h 90847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25518" h="908476">
                                  <a:moveTo>
                                    <a:pt x="961692" y="0"/>
                                  </a:moveTo>
                                  <a:lnTo>
                                    <a:pt x="0" y="0"/>
                                  </a:lnTo>
                                  <a:lnTo>
                                    <a:pt x="8958" y="14745"/>
                                  </a:lnTo>
                                  <a:cubicBezTo>
                                    <a:pt x="232820" y="346105"/>
                                    <a:pt x="534304" y="620715"/>
                                    <a:pt x="887320" y="812484"/>
                                  </a:cubicBezTo>
                                  <a:lnTo>
                                    <a:pt x="1086587" y="908476"/>
                                  </a:lnTo>
                                  <a:lnTo>
                                    <a:pt x="1142234" y="891202"/>
                                  </a:lnTo>
                                  <a:cubicBezTo>
                                    <a:pt x="1308708" y="820790"/>
                                    <a:pt x="1425518" y="655949"/>
                                    <a:pt x="1425518" y="463826"/>
                                  </a:cubicBezTo>
                                  <a:cubicBezTo>
                                    <a:pt x="1425518" y="207662"/>
                                    <a:pt x="1217856" y="0"/>
                                    <a:pt x="961692" y="0"/>
                                  </a:cubicBezTo>
                                  <a:close/>
                                </a:path>
                              </a:pathLst>
                            </a:custGeom>
                            <a:solidFill>
                              <a:srgbClr val="A0C9CA"/>
                            </a:solidFill>
                            <a:ln>
                              <a:solidFill>
                                <a:srgbClr val="99BCDA"/>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3" name="Freeform: Shape 1973967393"/>
                          <wps:cNvSpPr/>
                          <wps:spPr>
                            <a:xfrm flipH="1">
                              <a:off x="506210" y="47981"/>
                              <a:ext cx="2076462" cy="562456"/>
                            </a:xfrm>
                            <a:custGeom>
                              <a:avLst/>
                              <a:gdLst>
                                <a:gd name="connsiteX0" fmla="*/ 2960860 w 3424686"/>
                                <a:gd name="connsiteY0" fmla="*/ 0 h 927652"/>
                                <a:gd name="connsiteX1" fmla="*/ 124895 w 3424686"/>
                                <a:gd name="connsiteY1" fmla="*/ 0 h 927652"/>
                                <a:gd name="connsiteX2" fmla="*/ 31418 w 3424686"/>
                                <a:gd name="connsiteY2" fmla="*/ 9423 h 927652"/>
                                <a:gd name="connsiteX3" fmla="*/ 0 w 3424686"/>
                                <a:gd name="connsiteY3" fmla="*/ 19176 h 927652"/>
                                <a:gd name="connsiteX4" fmla="*/ 199266 w 3424686"/>
                                <a:gd name="connsiteY4" fmla="*/ 115168 h 927652"/>
                                <a:gd name="connsiteX5" fmla="*/ 1077628 w 3424686"/>
                                <a:gd name="connsiteY5" fmla="*/ 912907 h 927652"/>
                                <a:gd name="connsiteX6" fmla="*/ 1086586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24895" y="0"/>
                                  </a:lnTo>
                                  <a:cubicBezTo>
                                    <a:pt x="92875" y="0"/>
                                    <a:pt x="61612" y="3245"/>
                                    <a:pt x="31418" y="9423"/>
                                  </a:cubicBezTo>
                                  <a:lnTo>
                                    <a:pt x="0" y="19176"/>
                                  </a:lnTo>
                                  <a:lnTo>
                                    <a:pt x="199266" y="115168"/>
                                  </a:lnTo>
                                  <a:cubicBezTo>
                                    <a:pt x="552282" y="306938"/>
                                    <a:pt x="853766" y="581547"/>
                                    <a:pt x="1077628" y="912907"/>
                                  </a:cubicBezTo>
                                  <a:lnTo>
                                    <a:pt x="1086586" y="927652"/>
                                  </a:ln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4" name="Freeform: Shape 1973967394"/>
                          <wps:cNvSpPr/>
                          <wps:spPr>
                            <a:xfrm flipH="1">
                              <a:off x="3487254" y="47981"/>
                              <a:ext cx="2076462" cy="562456"/>
                            </a:xfrm>
                            <a:custGeom>
                              <a:avLst/>
                              <a:gdLst>
                                <a:gd name="connsiteX0" fmla="*/ 3299791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2338099 w 3424686"/>
                                <a:gd name="connsiteY4" fmla="*/ 927652 h 927652"/>
                                <a:gd name="connsiteX5" fmla="*/ 2347057 w 3424686"/>
                                <a:gd name="connsiteY5" fmla="*/ 912907 h 927652"/>
                                <a:gd name="connsiteX6" fmla="*/ 3225419 w 3424686"/>
                                <a:gd name="connsiteY6" fmla="*/ 115168 h 927652"/>
                                <a:gd name="connsiteX7" fmla="*/ 3424686 w 3424686"/>
                                <a:gd name="connsiteY7" fmla="*/ 19176 h 927652"/>
                                <a:gd name="connsiteX8" fmla="*/ 3393268 w 3424686"/>
                                <a:gd name="connsiteY8" fmla="*/ 9423 h 927652"/>
                                <a:gd name="connsiteX9" fmla="*/ 3299791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3299791" y="0"/>
                                  </a:moveTo>
                                  <a:lnTo>
                                    <a:pt x="463826" y="0"/>
                                  </a:lnTo>
                                  <a:cubicBezTo>
                                    <a:pt x="207662" y="0"/>
                                    <a:pt x="0" y="207662"/>
                                    <a:pt x="0" y="463826"/>
                                  </a:cubicBezTo>
                                  <a:cubicBezTo>
                                    <a:pt x="0" y="719990"/>
                                    <a:pt x="207662" y="927652"/>
                                    <a:pt x="463826" y="927652"/>
                                  </a:cubicBezTo>
                                  <a:lnTo>
                                    <a:pt x="2338099" y="927652"/>
                                  </a:lnTo>
                                  <a:lnTo>
                                    <a:pt x="2347057" y="912907"/>
                                  </a:lnTo>
                                  <a:cubicBezTo>
                                    <a:pt x="2570919" y="581547"/>
                                    <a:pt x="2872403" y="306938"/>
                                    <a:pt x="3225419" y="115168"/>
                                  </a:cubicBezTo>
                                  <a:lnTo>
                                    <a:pt x="3424686" y="19176"/>
                                  </a:lnTo>
                                  <a:lnTo>
                                    <a:pt x="3393268" y="9423"/>
                                  </a:lnTo>
                                  <a:cubicBezTo>
                                    <a:pt x="3363074" y="3245"/>
                                    <a:pt x="3331812" y="0"/>
                                    <a:pt x="3299791"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5" name="Freeform: Shape 1973967395"/>
                          <wps:cNvSpPr/>
                          <wps:spPr>
                            <a:xfrm flipH="1">
                              <a:off x="0" y="1164858"/>
                              <a:ext cx="1698445" cy="562456"/>
                            </a:xfrm>
                            <a:custGeom>
                              <a:avLst/>
                              <a:gdLst>
                                <a:gd name="connsiteX0" fmla="*/ 2337400 w 2801226"/>
                                <a:gd name="connsiteY0" fmla="*/ 0 h 927652"/>
                                <a:gd name="connsiteX1" fmla="*/ 0 w 2801226"/>
                                <a:gd name="connsiteY1" fmla="*/ 0 h 927652"/>
                                <a:gd name="connsiteX2" fmla="*/ 31912 w 2801226"/>
                                <a:gd name="connsiteY2" fmla="*/ 209094 h 927652"/>
                                <a:gd name="connsiteX3" fmla="*/ 44775 w 2801226"/>
                                <a:gd name="connsiteY3" fmla="*/ 463826 h 927652"/>
                                <a:gd name="connsiteX4" fmla="*/ 31912 w 2801226"/>
                                <a:gd name="connsiteY4" fmla="*/ 718558 h 927652"/>
                                <a:gd name="connsiteX5" fmla="*/ 0 w 2801226"/>
                                <a:gd name="connsiteY5" fmla="*/ 927652 h 927652"/>
                                <a:gd name="connsiteX6" fmla="*/ 2337400 w 2801226"/>
                                <a:gd name="connsiteY6" fmla="*/ 927652 h 927652"/>
                                <a:gd name="connsiteX7" fmla="*/ 2801226 w 2801226"/>
                                <a:gd name="connsiteY7" fmla="*/ 463826 h 927652"/>
                                <a:gd name="connsiteX8" fmla="*/ 2337400 w 2801226"/>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6" h="927652">
                                  <a:moveTo>
                                    <a:pt x="2337400" y="0"/>
                                  </a:moveTo>
                                  <a:lnTo>
                                    <a:pt x="0" y="0"/>
                                  </a:lnTo>
                                  <a:lnTo>
                                    <a:pt x="31912" y="209094"/>
                                  </a:lnTo>
                                  <a:cubicBezTo>
                                    <a:pt x="40418" y="292848"/>
                                    <a:pt x="44775" y="377828"/>
                                    <a:pt x="44775" y="463826"/>
                                  </a:cubicBezTo>
                                  <a:cubicBezTo>
                                    <a:pt x="44775" y="549824"/>
                                    <a:pt x="40418" y="634804"/>
                                    <a:pt x="31912" y="718558"/>
                                  </a:cubicBezTo>
                                  <a:lnTo>
                                    <a:pt x="0" y="927652"/>
                                  </a:lnTo>
                                  <a:lnTo>
                                    <a:pt x="2337400" y="927652"/>
                                  </a:lnTo>
                                  <a:cubicBezTo>
                                    <a:pt x="2593564" y="927652"/>
                                    <a:pt x="2801226" y="719990"/>
                                    <a:pt x="2801226" y="463826"/>
                                  </a:cubicBezTo>
                                  <a:cubicBezTo>
                                    <a:pt x="2801226" y="207662"/>
                                    <a:pt x="2593564" y="0"/>
                                    <a:pt x="233740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6" name="Freeform: Shape 1973967396"/>
                          <wps:cNvSpPr/>
                          <wps:spPr>
                            <a:xfrm flipH="1">
                              <a:off x="4371483" y="1164858"/>
                              <a:ext cx="1698444" cy="562456"/>
                            </a:xfrm>
                            <a:custGeom>
                              <a:avLst/>
                              <a:gdLst>
                                <a:gd name="connsiteX0" fmla="*/ 2801225 w 2801225"/>
                                <a:gd name="connsiteY0" fmla="*/ 0 h 927652"/>
                                <a:gd name="connsiteX1" fmla="*/ 463826 w 2801225"/>
                                <a:gd name="connsiteY1" fmla="*/ 0 h 927652"/>
                                <a:gd name="connsiteX2" fmla="*/ 0 w 2801225"/>
                                <a:gd name="connsiteY2" fmla="*/ 463826 h 927652"/>
                                <a:gd name="connsiteX3" fmla="*/ 463826 w 2801225"/>
                                <a:gd name="connsiteY3" fmla="*/ 927652 h 927652"/>
                                <a:gd name="connsiteX4" fmla="*/ 2801225 w 2801225"/>
                                <a:gd name="connsiteY4" fmla="*/ 927652 h 927652"/>
                                <a:gd name="connsiteX5" fmla="*/ 2769313 w 2801225"/>
                                <a:gd name="connsiteY5" fmla="*/ 718558 h 927652"/>
                                <a:gd name="connsiteX6" fmla="*/ 2756450 w 2801225"/>
                                <a:gd name="connsiteY6" fmla="*/ 463826 h 927652"/>
                                <a:gd name="connsiteX7" fmla="*/ 2769313 w 2801225"/>
                                <a:gd name="connsiteY7" fmla="*/ 209094 h 927652"/>
                                <a:gd name="connsiteX8" fmla="*/ 2801225 w 2801225"/>
                                <a:gd name="connsiteY8"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801225" h="927652">
                                  <a:moveTo>
                                    <a:pt x="2801225" y="0"/>
                                  </a:moveTo>
                                  <a:lnTo>
                                    <a:pt x="463826" y="0"/>
                                  </a:lnTo>
                                  <a:cubicBezTo>
                                    <a:pt x="207662" y="0"/>
                                    <a:pt x="0" y="207662"/>
                                    <a:pt x="0" y="463826"/>
                                  </a:cubicBezTo>
                                  <a:cubicBezTo>
                                    <a:pt x="0" y="719990"/>
                                    <a:pt x="207662" y="927652"/>
                                    <a:pt x="463826" y="927652"/>
                                  </a:cubicBezTo>
                                  <a:lnTo>
                                    <a:pt x="2801225" y="927652"/>
                                  </a:lnTo>
                                  <a:lnTo>
                                    <a:pt x="2769313" y="718558"/>
                                  </a:lnTo>
                                  <a:cubicBezTo>
                                    <a:pt x="2760807" y="634804"/>
                                    <a:pt x="2756450" y="549824"/>
                                    <a:pt x="2756450" y="463826"/>
                                  </a:cubicBezTo>
                                  <a:cubicBezTo>
                                    <a:pt x="2756450" y="377828"/>
                                    <a:pt x="2760807" y="292848"/>
                                    <a:pt x="2769313" y="209094"/>
                                  </a:cubicBezTo>
                                  <a:lnTo>
                                    <a:pt x="2801225"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7" name="Freeform: Shape 1973967397"/>
                          <wps:cNvSpPr/>
                          <wps:spPr>
                            <a:xfrm flipH="1">
                              <a:off x="506210" y="2281734"/>
                              <a:ext cx="2076462" cy="562456"/>
                            </a:xfrm>
                            <a:custGeom>
                              <a:avLst/>
                              <a:gdLst>
                                <a:gd name="connsiteX0" fmla="*/ 2960860 w 3424686"/>
                                <a:gd name="connsiteY0" fmla="*/ 0 h 927652"/>
                                <a:gd name="connsiteX1" fmla="*/ 1086586 w 3424686"/>
                                <a:gd name="connsiteY1" fmla="*/ 0 h 927652"/>
                                <a:gd name="connsiteX2" fmla="*/ 1077628 w 3424686"/>
                                <a:gd name="connsiteY2" fmla="*/ 14745 h 927652"/>
                                <a:gd name="connsiteX3" fmla="*/ 199266 w 3424686"/>
                                <a:gd name="connsiteY3" fmla="*/ 812484 h 927652"/>
                                <a:gd name="connsiteX4" fmla="*/ 0 w 3424686"/>
                                <a:gd name="connsiteY4" fmla="*/ 908476 h 927652"/>
                                <a:gd name="connsiteX5" fmla="*/ 31418 w 3424686"/>
                                <a:gd name="connsiteY5" fmla="*/ 918229 h 927652"/>
                                <a:gd name="connsiteX6" fmla="*/ 124895 w 3424686"/>
                                <a:gd name="connsiteY6" fmla="*/ 927652 h 927652"/>
                                <a:gd name="connsiteX7" fmla="*/ 2960860 w 3424686"/>
                                <a:gd name="connsiteY7" fmla="*/ 927652 h 927652"/>
                                <a:gd name="connsiteX8" fmla="*/ 3424686 w 3424686"/>
                                <a:gd name="connsiteY8" fmla="*/ 463826 h 927652"/>
                                <a:gd name="connsiteX9" fmla="*/ 2960860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960860" y="0"/>
                                  </a:moveTo>
                                  <a:lnTo>
                                    <a:pt x="1086586" y="0"/>
                                  </a:lnTo>
                                  <a:lnTo>
                                    <a:pt x="1077628" y="14745"/>
                                  </a:lnTo>
                                  <a:cubicBezTo>
                                    <a:pt x="853766" y="346105"/>
                                    <a:pt x="552282" y="620715"/>
                                    <a:pt x="199266" y="812484"/>
                                  </a:cubicBezTo>
                                  <a:lnTo>
                                    <a:pt x="0" y="908476"/>
                                  </a:lnTo>
                                  <a:lnTo>
                                    <a:pt x="31418" y="918229"/>
                                  </a:lnTo>
                                  <a:cubicBezTo>
                                    <a:pt x="61612" y="924408"/>
                                    <a:pt x="92875" y="927652"/>
                                    <a:pt x="124895" y="927652"/>
                                  </a:cubicBezTo>
                                  <a:lnTo>
                                    <a:pt x="2960860" y="927652"/>
                                  </a:lnTo>
                                  <a:cubicBezTo>
                                    <a:pt x="3217024" y="927652"/>
                                    <a:pt x="3424686" y="719990"/>
                                    <a:pt x="3424686" y="463826"/>
                                  </a:cubicBezTo>
                                  <a:cubicBezTo>
                                    <a:pt x="3424686" y="207662"/>
                                    <a:pt x="3217024" y="0"/>
                                    <a:pt x="2960860" y="0"/>
                                  </a:cubicBez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8" name="Freeform: Shape 1973967398"/>
                          <wps:cNvSpPr/>
                          <wps:spPr>
                            <a:xfrm flipH="1">
                              <a:off x="3487254" y="2281734"/>
                              <a:ext cx="2076462" cy="562456"/>
                            </a:xfrm>
                            <a:custGeom>
                              <a:avLst/>
                              <a:gdLst>
                                <a:gd name="connsiteX0" fmla="*/ 2338099 w 3424686"/>
                                <a:gd name="connsiteY0" fmla="*/ 0 h 927652"/>
                                <a:gd name="connsiteX1" fmla="*/ 463826 w 3424686"/>
                                <a:gd name="connsiteY1" fmla="*/ 0 h 927652"/>
                                <a:gd name="connsiteX2" fmla="*/ 0 w 3424686"/>
                                <a:gd name="connsiteY2" fmla="*/ 463826 h 927652"/>
                                <a:gd name="connsiteX3" fmla="*/ 463826 w 3424686"/>
                                <a:gd name="connsiteY3" fmla="*/ 927652 h 927652"/>
                                <a:gd name="connsiteX4" fmla="*/ 3299791 w 3424686"/>
                                <a:gd name="connsiteY4" fmla="*/ 927652 h 927652"/>
                                <a:gd name="connsiteX5" fmla="*/ 3393268 w 3424686"/>
                                <a:gd name="connsiteY5" fmla="*/ 918229 h 927652"/>
                                <a:gd name="connsiteX6" fmla="*/ 3424686 w 3424686"/>
                                <a:gd name="connsiteY6" fmla="*/ 908476 h 927652"/>
                                <a:gd name="connsiteX7" fmla="*/ 3225419 w 3424686"/>
                                <a:gd name="connsiteY7" fmla="*/ 812484 h 927652"/>
                                <a:gd name="connsiteX8" fmla="*/ 2347057 w 3424686"/>
                                <a:gd name="connsiteY8" fmla="*/ 14745 h 927652"/>
                                <a:gd name="connsiteX9" fmla="*/ 2338099 w 3424686"/>
                                <a:gd name="connsiteY9" fmla="*/ 0 h 9276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3424686" h="927652">
                                  <a:moveTo>
                                    <a:pt x="2338099" y="0"/>
                                  </a:moveTo>
                                  <a:lnTo>
                                    <a:pt x="463826" y="0"/>
                                  </a:lnTo>
                                  <a:cubicBezTo>
                                    <a:pt x="207662" y="0"/>
                                    <a:pt x="0" y="207662"/>
                                    <a:pt x="0" y="463826"/>
                                  </a:cubicBezTo>
                                  <a:cubicBezTo>
                                    <a:pt x="0" y="719990"/>
                                    <a:pt x="207662" y="927652"/>
                                    <a:pt x="463826" y="927652"/>
                                  </a:cubicBezTo>
                                  <a:lnTo>
                                    <a:pt x="3299791" y="927652"/>
                                  </a:lnTo>
                                  <a:cubicBezTo>
                                    <a:pt x="3331812" y="927652"/>
                                    <a:pt x="3363074" y="924408"/>
                                    <a:pt x="3393268" y="918229"/>
                                  </a:cubicBezTo>
                                  <a:lnTo>
                                    <a:pt x="3424686" y="908476"/>
                                  </a:lnTo>
                                  <a:lnTo>
                                    <a:pt x="3225419" y="812484"/>
                                  </a:lnTo>
                                  <a:cubicBezTo>
                                    <a:pt x="2872403" y="620715"/>
                                    <a:pt x="2570919" y="346105"/>
                                    <a:pt x="2347057" y="14745"/>
                                  </a:cubicBezTo>
                                  <a:lnTo>
                                    <a:pt x="233809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399" name="TextBox 18"/>
                          <wps:cNvSpPr txBox="1">
                            <a:spLocks noChangeArrowheads="1"/>
                          </wps:cNvSpPr>
                          <wps:spPr bwMode="auto">
                            <a:xfrm>
                              <a:off x="3904863" y="0"/>
                              <a:ext cx="1698443" cy="530892"/>
                            </a:xfrm>
                            <a:prstGeom prst="rect">
                              <a:avLst/>
                            </a:prstGeom>
                          </wps:spPr>
                          <wps:txbx>
                            <w:txbxContent>
                              <w:p w14:paraId="2B048187"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الرؤية الاستراتيجية</w:t>
                                </w:r>
                              </w:p>
                            </w:txbxContent>
                          </wps:txbx>
                          <wps:bodyPr rot="0" vert="horz" wrap="square" lIns="0" tIns="45720" rIns="0" bIns="45720" anchor="b" anchorCtr="0" upright="1">
                            <a:noAutofit/>
                          </wps:bodyPr>
                        </wps:wsp>
                        <wps:wsp>
                          <wps:cNvPr id="1973967400" name="TextBox 18"/>
                          <wps:cNvSpPr txBox="1">
                            <a:spLocks noChangeArrowheads="1"/>
                          </wps:cNvSpPr>
                          <wps:spPr bwMode="auto">
                            <a:xfrm>
                              <a:off x="558699" y="109419"/>
                              <a:ext cx="1503233" cy="411848"/>
                            </a:xfrm>
                            <a:prstGeom prst="rect">
                              <a:avLst/>
                            </a:prstGeom>
                          </wps:spPr>
                          <wps:txbx>
                            <w:txbxContent>
                              <w:p w14:paraId="66E9E97D"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التفكير النظمي</w:t>
                                </w:r>
                              </w:p>
                            </w:txbxContent>
                          </wps:txbx>
                          <wps:bodyPr rot="0" vert="horz" wrap="square" lIns="0" tIns="45720" rIns="0" bIns="45720" anchor="b" anchorCtr="0" upright="1">
                            <a:noAutofit/>
                          </wps:bodyPr>
                        </wps:wsp>
                        <wps:wsp>
                          <wps:cNvPr id="1973967401" name="TextBox 18"/>
                          <wps:cNvSpPr txBox="1">
                            <a:spLocks noChangeArrowheads="1"/>
                          </wps:cNvSpPr>
                          <wps:spPr bwMode="auto">
                            <a:xfrm>
                              <a:off x="4000401" y="2182517"/>
                              <a:ext cx="1549244" cy="595495"/>
                            </a:xfrm>
                            <a:prstGeom prst="rect">
                              <a:avLst/>
                            </a:prstGeom>
                          </wps:spPr>
                          <wps:txbx>
                            <w:txbxContent>
                              <w:p w14:paraId="7DE6FD90"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المرونة الاستراتيجية</w:t>
                                </w:r>
                              </w:p>
                            </w:txbxContent>
                          </wps:txbx>
                          <wps:bodyPr rot="0" vert="horz" wrap="square" lIns="0" tIns="45720" rIns="0" bIns="45720" anchor="b" anchorCtr="0" upright="1">
                            <a:noAutofit/>
                          </wps:bodyPr>
                        </wps:wsp>
                        <wps:wsp>
                          <wps:cNvPr id="1973967402" name="TextBox 18"/>
                          <wps:cNvSpPr txBox="1">
                            <a:spLocks noChangeArrowheads="1"/>
                          </wps:cNvSpPr>
                          <wps:spPr bwMode="auto">
                            <a:xfrm>
                              <a:off x="598118" y="2277395"/>
                              <a:ext cx="1280066" cy="500617"/>
                            </a:xfrm>
                            <a:prstGeom prst="rect">
                              <a:avLst/>
                            </a:prstGeom>
                          </wps:spPr>
                          <wps:txbx>
                            <w:txbxContent>
                              <w:p w14:paraId="3C867CE1"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التعلّم المستمرّ</w:t>
                                </w:r>
                              </w:p>
                            </w:txbxContent>
                          </wps:txbx>
                          <wps:bodyPr rot="0" vert="horz" wrap="square" lIns="0" tIns="45720" rIns="0" bIns="45720" anchor="b" anchorCtr="0" upright="1">
                            <a:noAutofit/>
                          </wps:bodyPr>
                        </wps:wsp>
                        <wps:wsp>
                          <wps:cNvPr id="1973967403" name="TextBox 18"/>
                          <wps:cNvSpPr txBox="1">
                            <a:spLocks noChangeArrowheads="1"/>
                          </wps:cNvSpPr>
                          <wps:spPr bwMode="auto">
                            <a:xfrm>
                              <a:off x="4367459" y="1222638"/>
                              <a:ext cx="1693383" cy="395451"/>
                            </a:xfrm>
                            <a:prstGeom prst="rect">
                              <a:avLst/>
                            </a:prstGeom>
                          </wps:spPr>
                          <wps:txbx>
                            <w:txbxContent>
                              <w:p w14:paraId="36893605"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إدارة التغيير</w:t>
                                </w:r>
                              </w:p>
                            </w:txbxContent>
                          </wps:txbx>
                          <wps:bodyPr rot="0" vert="horz" wrap="square" lIns="0" tIns="45720" rIns="0" bIns="45720" anchor="b" anchorCtr="0" upright="1">
                            <a:noAutofit/>
                          </wps:bodyPr>
                        </wps:wsp>
                        <wps:wsp>
                          <wps:cNvPr id="1973967404" name="TextBox 18"/>
                          <wps:cNvSpPr txBox="1">
                            <a:spLocks noChangeArrowheads="1"/>
                          </wps:cNvSpPr>
                          <wps:spPr bwMode="auto">
                            <a:xfrm>
                              <a:off x="73302" y="1186995"/>
                              <a:ext cx="1564895" cy="431093"/>
                            </a:xfrm>
                            <a:prstGeom prst="rect">
                              <a:avLst/>
                            </a:prstGeom>
                          </wps:spPr>
                          <wps:txbx>
                            <w:txbxContent>
                              <w:p w14:paraId="58300A33"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الذكاء العاطفي</w:t>
                                </w:r>
                              </w:p>
                            </w:txbxContent>
                          </wps:txbx>
                          <wps:bodyPr rot="0" vert="horz" wrap="square" lIns="0" tIns="45720" rIns="0" bIns="45720" anchor="b" anchorCtr="0" upright="1">
                            <a:noAutofit/>
                          </wps:bodyPr>
                        </wps:wsp>
                      </wpg:grpSp>
                      <wps:wsp>
                        <wps:cNvPr id="1973967405" name="Freeform 35"/>
                        <wps:cNvSpPr/>
                        <wps:spPr>
                          <a:xfrm>
                            <a:off x="3354230" y="160445"/>
                            <a:ext cx="331896" cy="379776"/>
                          </a:xfrm>
                          <a:custGeom>
                            <a:avLst/>
                            <a:gdLst/>
                            <a:ahLst/>
                            <a:cxnLst/>
                            <a:rect l="l" t="t" r="r" b="b"/>
                            <a:pathLst>
                              <a:path w="972630" h="996176">
                                <a:moveTo>
                                  <a:pt x="0" y="0"/>
                                </a:moveTo>
                                <a:lnTo>
                                  <a:pt x="972630" y="0"/>
                                </a:lnTo>
                                <a:lnTo>
                                  <a:pt x="972630" y="996176"/>
                                </a:lnTo>
                                <a:lnTo>
                                  <a:pt x="0" y="996176"/>
                                </a:lnTo>
                                <a:lnTo>
                                  <a:pt x="0" y="0"/>
                                </a:lnTo>
                                <a:close/>
                              </a:path>
                            </a:pathLst>
                          </a:custGeom>
                          <a:blipFill>
                            <a:blip r:embed="rId98" cstate="email">
                              <a:extLst>
                                <a:ext uri="{28A0092B-C50C-407E-A947-70E740481C1C}">
                                  <a14:useLocalDpi xmlns:a14="http://schemas.microsoft.com/office/drawing/2010/main"/>
                                </a:ext>
                                <a:ext uri="{96DAC541-7B7A-43D3-8B79-37D633B846F1}">
                                  <asvg:svgBlip xmlns:asvg="http://schemas.microsoft.com/office/drawing/2016/SVG/main" r:embed="rId99"/>
                                </a:ext>
                              </a:extLst>
                            </a:blip>
                            <a:stretch>
                              <a:fillRect/>
                            </a:stretch>
                          </a:blipFill>
                          <a:ln cap="sq">
                            <a:noFill/>
                            <a:prstDash val="solid"/>
                            <a:miter/>
                          </a:ln>
                        </wps:spPr>
                        <wps:bodyPr/>
                      </wps:wsp>
                      <wps:wsp>
                        <wps:cNvPr id="1973967406" name="Freeform 37"/>
                        <wps:cNvSpPr/>
                        <wps:spPr>
                          <a:xfrm>
                            <a:off x="3310384" y="2282963"/>
                            <a:ext cx="380355" cy="402117"/>
                          </a:xfrm>
                          <a:custGeom>
                            <a:avLst/>
                            <a:gdLst/>
                            <a:ahLst/>
                            <a:cxnLst/>
                            <a:rect l="l" t="t" r="r" b="b"/>
                            <a:pathLst>
                              <a:path w="1108533" h="1108533">
                                <a:moveTo>
                                  <a:pt x="0" y="0"/>
                                </a:moveTo>
                                <a:lnTo>
                                  <a:pt x="1108533" y="0"/>
                                </a:lnTo>
                                <a:lnTo>
                                  <a:pt x="1108533" y="1108532"/>
                                </a:lnTo>
                                <a:lnTo>
                                  <a:pt x="0" y="1108532"/>
                                </a:lnTo>
                                <a:lnTo>
                                  <a:pt x="0" y="0"/>
                                </a:lnTo>
                                <a:close/>
                              </a:path>
                            </a:pathLst>
                          </a:custGeom>
                          <a:blipFill>
                            <a:blip r:embed="rId100" cstate="email">
                              <a:extLst>
                                <a:ext uri="{28A0092B-C50C-407E-A947-70E740481C1C}">
                                  <a14:useLocalDpi xmlns:a14="http://schemas.microsoft.com/office/drawing/2010/main"/>
                                </a:ext>
                                <a:ext uri="{96DAC541-7B7A-43D3-8B79-37D633B846F1}">
                                  <asvg:svgBlip xmlns:asvg="http://schemas.microsoft.com/office/drawing/2016/SVG/main" r:embed="rId101"/>
                                </a:ext>
                              </a:extLst>
                            </a:blip>
                            <a:stretch>
                              <a:fillRect/>
                            </a:stretch>
                          </a:blipFill>
                          <a:ln cap="sq">
                            <a:noFill/>
                            <a:prstDash val="solid"/>
                            <a:miter/>
                          </a:ln>
                        </wps:spPr>
                        <wps:bodyPr/>
                      </wps:wsp>
                      <pic:pic xmlns:pic="http://schemas.openxmlformats.org/drawingml/2006/picture">
                        <pic:nvPicPr>
                          <pic:cNvPr id="1973967407" name="Graphic 21" descr="Group brainstorm with solid fill"/>
                          <pic:cNvPicPr/>
                        </pic:nvPicPr>
                        <pic:blipFill>
                          <a:blip r:embed="rId102" cstate="print">
                            <a:extLst>
                              <a:ext uri="{28A0092B-C50C-407E-A947-70E740481C1C}">
                                <a14:useLocalDpi xmlns:a14="http://schemas.microsoft.com/office/drawing/2010/main" val="0"/>
                              </a:ext>
                              <a:ext uri="{96DAC541-7B7A-43D3-8B79-37D633B846F1}">
                                <asvg:svgBlip xmlns:asvg="http://schemas.microsoft.com/office/drawing/2016/SVG/main" r:embed="rId103"/>
                              </a:ext>
                            </a:extLst>
                          </a:blip>
                          <a:stretch>
                            <a:fillRect/>
                          </a:stretch>
                        </pic:blipFill>
                        <pic:spPr>
                          <a:xfrm>
                            <a:off x="2208259" y="167758"/>
                            <a:ext cx="434110" cy="416347"/>
                          </a:xfrm>
                          <a:prstGeom prst="rect">
                            <a:avLst/>
                          </a:prstGeom>
                        </pic:spPr>
                      </pic:pic>
                      <pic:pic xmlns:pic="http://schemas.openxmlformats.org/drawingml/2006/picture">
                        <pic:nvPicPr>
                          <pic:cNvPr id="1973967408" name="Graphic 4179" descr="Books with solid fill"/>
                          <pic:cNvPicPr>
                            <a:picLocks noChangeAspect="1"/>
                          </pic:cNvPicPr>
                        </pic:nvPicPr>
                        <pic:blipFill>
                          <a:blip r:embed="rId104" cstate="print">
                            <a:extLst>
                              <a:ext uri="{28A0092B-C50C-407E-A947-70E740481C1C}">
                                <a14:useLocalDpi xmlns:a14="http://schemas.microsoft.com/office/drawing/2010/main" val="0"/>
                              </a:ext>
                              <a:ext uri="{96DAC541-7B7A-43D3-8B79-37D633B846F1}">
                                <asvg:svgBlip xmlns:asvg="http://schemas.microsoft.com/office/drawing/2016/SVG/main" r:embed="rId105"/>
                              </a:ext>
                            </a:extLst>
                          </a:blip>
                          <a:stretch>
                            <a:fillRect/>
                          </a:stretch>
                        </pic:blipFill>
                        <pic:spPr>
                          <a:xfrm>
                            <a:off x="2254110" y="2291300"/>
                            <a:ext cx="403034" cy="403034"/>
                          </a:xfrm>
                          <a:prstGeom prst="rect">
                            <a:avLst/>
                          </a:prstGeom>
                        </pic:spPr>
                      </pic:pic>
                      <pic:pic xmlns:pic="http://schemas.openxmlformats.org/drawingml/2006/picture">
                        <pic:nvPicPr>
                          <pic:cNvPr id="1973967409" name="Graphic 44" descr="Bar graph with upward trend with solid fill"/>
                          <pic:cNvPicPr>
                            <a:picLocks noChangeAspect="1"/>
                          </pic:cNvPicPr>
                        </pic:nvPicPr>
                        <pic:blipFill>
                          <a:blip r:embed="rId106">
                            <a:extLst>
                              <a:ext uri="{96DAC541-7B7A-43D3-8B79-37D633B846F1}">
                                <asvg:svgBlip xmlns:asvg="http://schemas.microsoft.com/office/drawing/2016/SVG/main" r:embed="rId107"/>
                              </a:ext>
                            </a:extLst>
                          </a:blip>
                          <a:stretch>
                            <a:fillRect/>
                          </a:stretch>
                        </pic:blipFill>
                        <pic:spPr>
                          <a:xfrm>
                            <a:off x="3808280" y="1212540"/>
                            <a:ext cx="445270" cy="445270"/>
                          </a:xfrm>
                          <a:prstGeom prst="rect">
                            <a:avLst/>
                          </a:prstGeom>
                        </pic:spPr>
                      </pic:pic>
                      <pic:pic xmlns:pic="http://schemas.openxmlformats.org/drawingml/2006/picture">
                        <pic:nvPicPr>
                          <pic:cNvPr id="1973967410" name="Graphic 57" descr="Heart"/>
                          <pic:cNvPicPr>
                            <a:picLocks noChangeAspect="1"/>
                          </pic:cNvPicPr>
                        </pic:nvPicPr>
                        <pic:blipFill>
                          <a:blip r:embed="rId108" cstate="print">
                            <a:extLst>
                              <a:ext uri="{28A0092B-C50C-407E-A947-70E740481C1C}">
                                <a14:useLocalDpi xmlns:a14="http://schemas.microsoft.com/office/drawing/2010/main" val="0"/>
                              </a:ext>
                              <a:ext uri="{96DAC541-7B7A-43D3-8B79-37D633B846F1}">
                                <asvg:svgBlip xmlns:asvg="http://schemas.microsoft.com/office/drawing/2016/SVG/main" r:embed="rId109"/>
                              </a:ext>
                            </a:extLst>
                          </a:blip>
                          <a:stretch>
                            <a:fillRect/>
                          </a:stretch>
                        </pic:blipFill>
                        <pic:spPr>
                          <a:xfrm>
                            <a:off x="1675291" y="1194342"/>
                            <a:ext cx="486519" cy="486519"/>
                          </a:xfrm>
                          <a:prstGeom prst="rect">
                            <a:avLst/>
                          </a:prstGeom>
                        </pic:spPr>
                      </pic:pic>
                    </wpg:wgp>
                  </a:graphicData>
                </a:graphic>
              </wp:inline>
            </w:drawing>
          </mc:Choice>
          <mc:Fallback>
            <w:pict>
              <v:group w14:anchorId="3754DB7B" id="Group 58" o:spid="_x0000_s1096" style="width:468.85pt;height:219.7pt;mso-position-horizontal-relative:char;mso-position-vertical-relative:line" coordsize="59541,2789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">
                <v:group id="Group 1973967386" o:spid="_x0000_s1097" style="position:absolute;width:59541;height:27899" coordsize="60699,28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">
                  <v:shape id="Freeform: Shape 1973967387" o:spid="_x0000_s1098" style="position:absolute;left:32817;top:596;width:8643;height:5508;flip:x;visibility:visible;mso-wrap-style:square;v-text-anchor:middle" coordsize="1425518,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" path="m1086587,l887320,95992c534304,287762,232820,562371,8958,893731l,908476r961692,c1217856,908476,1425518,700814,1425518,444650v,-192123,-116810,-356964,-283284,-427376l1086587,xe" fillcolor="#a0c9ca" strokecolor="#99bcda" strokeweight="1pt">
                    <v:stroke joinstyle="miter"/>
                    <v:path arrowok="t" o:connecttype="custom" o:connectlocs="658822,0;538002,58202;5431,541889;0,550829;583095,550829;864323,269601;692562,10474;658822,0" o:connectangles="0,0,0,0,0,0,0,0"/>
                  </v:shape>
                  <v:shape id="Freeform: Shape 1973967388" o:spid="_x0000_s1099" style="position:absolute;left:19238;top:596;width:8643;height:5508;flip:x;visibility:visible;mso-wrap-style:square;v-text-anchor:middle" coordsize="1425517,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" path="m338931,l283284,17274c116810,87686,,252527,,444650,,700814,207662,908476,463826,908476r961691,l1416559,893731c1192697,562371,891213,287762,538197,95992l338931,xe" fillcolor="#a0c9ca" strokecolor="#99bcda" strokeweight="1pt">
                    <v:stroke joinstyle="miter"/>
                    <v:path arrowok="t" o:connecttype="custom" o:connectlocs="205501,0;171761,10474;0,269601;281228,550829;864322,550829;858891,541889;326321,58202;205501,0" o:connectangles="0,0,0,0,0,0,0,0"/>
                  </v:shape>
                  <v:shape id="Freeform: Shape 1973967389" o:spid="_x0000_s1100" style="position:absolute;left:16712;top:11648;width:6107;height:5625;flip:x;visibility:visible;mso-wrap-style:square;v-text-anchor:middle" coordsize="100716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" path="m962391,l463826,c207662,,,207662,,463826,,719990,207662,927652,463826,927652r498565,l994303,718558v8506,-83754,12863,-168734,12863,-254732c1007166,377828,1002809,292848,994303,209094l962391,xe" fillcolor="#168489" strokecolor="#0058a3" strokeweight="1pt">
                    <v:stroke joinstyle="miter"/>
                    <v:path arrowok="t" o:connecttype="custom" o:connectlocs="583519,0;281228,0;0,281228;281228,562456;583519,562456;602868,435678;610667,281228;602868,126778;583519,0" o:connectangles="0,0,0,0,0,0,0,0,0"/>
                  </v:shape>
                  <v:shape id="Freeform: Shape 1973967390" o:spid="_x0000_s1101" style="position:absolute;left:37879;top:11648;width:6107;height:5625;flip:x;visibility:visible;mso-wrap-style:square;v-text-anchor:middle" coordsize="1007167,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" path="m543341,l44775,,12863,209094c4357,292848,,377828,,463826v,85998,4357,170978,12863,254732l44775,927652r498566,c799505,927652,1007167,719990,1007167,463826,1007167,207662,799505,,543341,xe" fillcolor="#168489" strokecolor="#0058a3" strokeweight="1pt">
                    <v:stroke joinstyle="miter"/>
                    <v:path arrowok="t" o:connecttype="custom" o:connectlocs="329439,0;27148,0;7799,126778;0,281228;7799,435678;27148,562456;329439,562456;610667,281228;329439,0" o:connectangles="0,0,0,0,0,0,0,0,0"/>
                  </v:shape>
                  <v:shape id="Freeform: Shape 1973967391" o:spid="_x0000_s1102" style="position:absolute;left:19238;top:22817;width:8643;height:5508;flip:x;visibility:visible;mso-wrap-style:square;v-text-anchor:middle" coordsize="1425517,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" path="m1425517,l463826,c207662,,,207662,,463826,,655949,116810,820790,283284,891202r55647,17274l538197,812484c891213,620715,1192697,346105,1416559,14745l1425517,xe" fillcolor="#a0c9ca" strokecolor="#99bcda" strokeweight="1pt">
                    <v:stroke joinstyle="miter"/>
                    <v:path arrowok="t" o:connecttype="custom" o:connectlocs="864322,0;281228,0;0,281228;171761,540355;205501,550829;326321,492627;858891,8940;864322,0" o:connectangles="0,0,0,0,0,0,0,0"/>
                  </v:shape>
                  <v:shape id="Freeform: Shape 1973967392" o:spid="_x0000_s1103" style="position:absolute;left:32817;top:22817;width:8643;height:5508;flip:x;visibility:visible;mso-wrap-style:square;v-text-anchor:middle" coordsize="1425518,9084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" path="m961692,l,,8958,14745c232820,346105,534304,620715,887320,812484r199267,95992l1142234,891202v166474,-70412,283284,-235253,283284,-427376c1425518,207662,1217856,,961692,xe" fillcolor="#a0c9ca" strokecolor="#99bcda" strokeweight="1pt">
                    <v:stroke joinstyle="miter"/>
                    <v:path arrowok="t" o:connecttype="custom" o:connectlocs="583095,0;0,0;5431,8940;538002,492627;658822,550829;692562,540355;864323,281228;583095,0" o:connectangles="0,0,0,0,0,0,0,0"/>
                  </v:shape>
                  <v:shape id="Freeform: Shape 1973967393" o:spid="_x0000_s1104" style="position:absolute;left:5062;top:479;width:20764;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" path="m2960860,l124895,c92875,,61612,3245,31418,9423l,19176r199266,95992c552282,306938,853766,581547,1077628,912907r8958,14745l2960860,927652v256164,,463826,-207662,463826,-463826c3424686,207662,3217024,,2960860,xe" fillcolor="white [3212]" strokecolor="#168489" strokeweight="1pt">
                    <v:stroke joinstyle="miter"/>
                    <v:path arrowok="t" o:connecttype="custom" o:connectlocs="1795234,0;75727,0;19049,5713;0,11627;120819,69829;653389,553516;658821,562456;1795234,562456;2076462,281228;1795234,0" o:connectangles="0,0,0,0,0,0,0,0,0,0"/>
                  </v:shape>
                  <v:shape id="Freeform: Shape 1973967394" o:spid="_x0000_s1105" style="position:absolute;left:34872;top:479;width:20765;height:5625;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" path="m3299791,l463826,c207662,,,207662,,463826,,719990,207662,927652,463826,927652r1874273,l2347057,912907c2570919,581547,2872403,306938,3225419,115168l3424686,19176,3393268,9423c3363074,3245,3331812,,3299791,xe" fillcolor="white [3212]" strokecolor="#168489" strokeweight="1pt">
                    <v:stroke joinstyle="miter"/>
                    <v:path arrowok="t" o:connecttype="custom" o:connectlocs="2000735,0;281228,0;0,281228;281228,562456;1417641,562456;1423072,553516;1955642,69829;2076462,11627;2057413,5713;2000735,0" o:connectangles="0,0,0,0,0,0,0,0,0,0"/>
                  </v:shape>
                  <v:shape id="Freeform: Shape 1973967395" o:spid="_x0000_s1106" style="position:absolute;top:11648;width:16984;height:5625;flip:x;visibility:visible;mso-wrap-style:square;v-text-anchor:middle" coordsize="280122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" path="m2337400,l,,31912,209094v8506,83754,12863,168734,12863,254732c44775,549824,40418,634804,31912,718558l,927652r2337400,c2593564,927652,2801226,719990,2801226,463826,2801226,207662,2593564,,2337400,xe" fillcolor="white [3212]" strokecolor="#168489" strokeweight="1pt">
                    <v:stroke joinstyle="miter"/>
                    <v:path arrowok="t" o:connecttype="custom" o:connectlocs="1417217,0;0,0;19349,126778;27148,281228;19349,435678;0,562456;1417217,562456;1698445,281228;1417217,0" o:connectangles="0,0,0,0,0,0,0,0,0"/>
                  </v:shape>
                  <v:shape id="Freeform: Shape 1973967396" o:spid="_x0000_s1107" style="position:absolute;left:43714;top:11648;width:16985;height:5625;flip:x;visibility:visible;mso-wrap-style:square;v-text-anchor:middle" coordsize="2801225,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" path="m2801225,l463826,c207662,,,207662,,463826,,719990,207662,927652,463826,927652r2337399,l2769313,718558v-8506,-83754,-12863,-168734,-12863,-254732c2756450,377828,2760807,292848,2769313,209094l2801225,xe" fillcolor="white [3212]" strokecolor="#168489" strokeweight="1pt">
                    <v:stroke joinstyle="miter"/>
                    <v:path arrowok="t" o:connecttype="custom" o:connectlocs="1698444,0;281228,0;0,281228;281228,562456;1698444,562456;1679095,435678;1671296,281228;1679095,126778;1698444,0" o:connectangles="0,0,0,0,0,0,0,0,0"/>
                  </v:shape>
                  <v:shape id="Freeform: Shape 1973967397" o:spid="_x0000_s1108" style="position:absolute;left:5062;top:22817;width:20764;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" path="m2960860,l1086586,r-8958,14745c853766,346105,552282,620715,199266,812484l,908476r31418,9753c61612,924408,92875,927652,124895,927652r2835965,c3217024,927652,3424686,719990,3424686,463826,3424686,207662,3217024,,2960860,xe" fillcolor="white [3212]" strokecolor="#168489" strokeweight="1pt">
                    <v:stroke joinstyle="miter"/>
                    <v:path arrowok="t" o:connecttype="custom" o:connectlocs="1795234,0;658821,0;653389,8940;120819,492627;0,550829;19049,556743;75727,562456;1795234,562456;2076462,281228;1795234,0" o:connectangles="0,0,0,0,0,0,0,0,0,0"/>
                  </v:shape>
                  <v:shape id="Freeform: Shape 1973967398" o:spid="_x0000_s1109" style="position:absolute;left:34872;top:22817;width:20765;height:5624;flip:x;visibility:visible;mso-wrap-style:square;v-text-anchor:middle" coordsize="3424686,927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" path="m2338099,l463826,c207662,,,207662,,463826,,719990,207662,927652,463826,927652r2835965,c3331812,927652,3363074,924408,3393268,918229r31418,-9753l3225419,812484c2872403,620715,2570919,346105,2347057,14745l2338099,xe" fillcolor="white [3212]" strokecolor="#168489" strokeweight="1pt">
                    <v:stroke joinstyle="miter"/>
                    <v:path arrowok="t" o:connecttype="custom" o:connectlocs="1417641,0;281228,0;0,281228;281228,562456;2000735,562456;2057413,556743;2076462,550829;1955642,492627;1423072,8940;1417641,0" o:connectangles="0,0,0,0,0,0,0,0,0,0"/>
                  </v:shape>
                  <v:shape id="TextBox 18" o:spid="_x0000_s1110" type="#_x0000_t202" style="position:absolute;left:39048;width:16985;height:530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" filled="f" stroked="f">
                    <v:textbox inset="0,,0">
                      <w:txbxContent>
                        <w:p w14:paraId="2B048187"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الرؤية الاستراتيجية</w:t>
                          </w:r>
                        </w:p>
                      </w:txbxContent>
                    </v:textbox>
                  </v:shape>
                  <v:shape id="TextBox 18" o:spid="_x0000_s1111" type="#_x0000_t202" style="position:absolute;left:5586;top:1094;width:15033;height:411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" filled="f" stroked="f">
                    <v:textbox inset="0,,0">
                      <w:txbxContent>
                        <w:p w14:paraId="66E9E97D"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التفكير النظمي</w:t>
                          </w:r>
                        </w:p>
                      </w:txbxContent>
                    </v:textbox>
                  </v:shape>
                  <v:shape id="TextBox 18" o:spid="_x0000_s1112" type="#_x0000_t202" style="position:absolute;left:40004;top:21825;width:15492;height:595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" filled="f" stroked="f">
                    <v:textbox inset="0,,0">
                      <w:txbxContent>
                        <w:p w14:paraId="7DE6FD90"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المرونة الاستراتيجية</w:t>
                          </w:r>
                        </w:p>
                      </w:txbxContent>
                    </v:textbox>
                  </v:shape>
                  <v:shape id="TextBox 18" o:spid="_x0000_s1113" type="#_x0000_t202" style="position:absolute;left:5981;top:22773;width:12800;height:500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" filled="f" stroked="f">
                    <v:textbox inset="0,,0">
                      <w:txbxContent>
                        <w:p w14:paraId="3C867CE1"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التعلّم المستمرّ</w:t>
                          </w:r>
                        </w:p>
                      </w:txbxContent>
                    </v:textbox>
                  </v:shape>
                  <v:shape id="TextBox 18" o:spid="_x0000_s1114" type="#_x0000_t202" style="position:absolute;left:43674;top:12226;width:16934;height:395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" filled="f" stroked="f">
                    <v:textbox inset="0,,0">
                      <w:txbxContent>
                        <w:p w14:paraId="36893605"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إدارة التغيير</w:t>
                          </w:r>
                        </w:p>
                      </w:txbxContent>
                    </v:textbox>
                  </v:shape>
                  <v:shape id="TextBox 18" o:spid="_x0000_s1115" type="#_x0000_t202" style="position:absolute;left:733;top:11869;width:15648;height:431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" filled="f" stroked="f">
                    <v:textbox inset="0,,0">
                      <w:txbxContent>
                        <w:p w14:paraId="58300A33" w14:textId="77777777" w:rsidR="004A64BB" w:rsidRDefault="004A64BB" w:rsidP="004A64BB">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الذكاء العاطفي</w:t>
                          </w:r>
                        </w:p>
                      </w:txbxContent>
                    </v:textbox>
                  </v:shape>
                </v:group>
                <v:shape id="Freeform 35" o:spid="_x0000_s1116" style="position:absolute;left:33542;top:1604;width:3319;height:3798;visibility:visible;mso-wrap-style:square;v-text-anchor:top" coordsize="972630,996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" path="m,l972630,r,996176l,996176,,xe" stroked="f">
                  <v:fill r:id="rId110" o:title="" recolor="t" rotate="t" type="frame"/>
                  <v:stroke joinstyle="miter" endcap="square"/>
                  <v:path arrowok="t"/>
                </v:shape>
                <v:shape id="Freeform 37" o:spid="_x0000_s1117" style="position:absolute;left:33103;top:22829;width:3804;height:4021;visibility:visible;mso-wrap-style:square;v-text-anchor:top" coordsize="1108533,1108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" path="m,l1108533,r,1108532l,1108532,,xe" stroked="f">
                  <v:fill r:id="rId111" o:title="" recolor="t" rotate="t" type="frame"/>
                  <v:stroke joinstyle="miter" endcap="square"/>
                  <v:path arrowok="t"/>
                </v:shape>
                <v:shape id="Graphic 21" o:spid="_x0000_s1118" type="#_x0000_t75" alt="Group brainstorm with solid fill" style="position:absolute;left:22082;top:1677;width:4341;height:4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">
                  <v:imagedata r:id="rId112" o:title="Group brainstorm with solid fill"/>
                </v:shape>
                <v:shape id="Graphic 4179" o:spid="_x0000_s1119" type="#_x0000_t75" alt="Books with solid fill" style="position:absolute;left:22541;top:22913;width:4030;height:4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">
                  <v:imagedata r:id="rId113" o:title="Books with solid fill"/>
                </v:shape>
                <v:shape id="Graphic 44" o:spid="_x0000_s1120" type="#_x0000_t75" alt="Bar graph with upward trend with solid fill" style="position:absolute;left:38082;top:12125;width:4453;height:44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">
                  <v:imagedata r:id="rId114" o:title="Bar graph with upward trend with solid fill"/>
                </v:shape>
                <v:shape id="Graphic 57" o:spid="_x0000_s1121" type="#_x0000_t75" alt="Heart" style="position:absolute;left:16752;top:11943;width:4866;height:4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">
                  <v:imagedata r:id="rId115" o:title="Heart"/>
                </v:shape>
                <w10:anchorlock/>
              </v:group>
            </w:pict>
          </mc:Fallback>
        </mc:AlternateContent>
      </w:r>
    </w:p>
    <w:p w14:paraId="77A9B7B5" w14:textId="77777777" w:rsidR="006B59BE" w:rsidRPr="00F3372D" w:rsidRDefault="006B59BE" w:rsidP="00FC05DF">
      <w:pPr>
        <w:rPr>
          <w:rtl/>
        </w:rPr>
      </w:pPr>
      <w:r w:rsidRPr="00F621FA">
        <w:rPr>
          <w:color w:val="168489"/>
          <w:rtl/>
        </w:rPr>
        <w:t xml:space="preserve">1. الرؤية الاستراتيجية: </w:t>
      </w:r>
      <w:r w:rsidRPr="00F3372D">
        <w:rPr>
          <w:rtl/>
        </w:rPr>
        <w:t>القدرة على استشراف المستقبل وتحديد الاتجاه.</w:t>
      </w:r>
    </w:p>
    <w:p w14:paraId="44F991D1" w14:textId="77777777" w:rsidR="006B59BE" w:rsidRPr="00F3372D" w:rsidRDefault="006B59BE" w:rsidP="00FC05DF">
      <w:pPr>
        <w:rPr>
          <w:rtl/>
        </w:rPr>
      </w:pPr>
      <w:r w:rsidRPr="00F621FA">
        <w:rPr>
          <w:color w:val="168489"/>
          <w:rtl/>
        </w:rPr>
        <w:t>2. التفكير النظمي:</w:t>
      </w:r>
      <w:r w:rsidRPr="00F3372D">
        <w:rPr>
          <w:rtl/>
        </w:rPr>
        <w:t xml:space="preserve"> فهم العلاقات المتداخلة والتأثيرات المتبادلة.</w:t>
      </w:r>
    </w:p>
    <w:p w14:paraId="355BCA88" w14:textId="77777777" w:rsidR="006B59BE" w:rsidRPr="00F3372D" w:rsidRDefault="006B59BE" w:rsidP="00FC05DF">
      <w:pPr>
        <w:rPr>
          <w:rtl/>
        </w:rPr>
      </w:pPr>
      <w:r w:rsidRPr="00F621FA">
        <w:rPr>
          <w:color w:val="168489"/>
          <w:rtl/>
        </w:rPr>
        <w:t>3. إدارة التغيير:</w:t>
      </w:r>
      <w:r w:rsidRPr="00F3372D">
        <w:rPr>
          <w:rtl/>
        </w:rPr>
        <w:t xml:space="preserve"> قيادة عمليات التحوّل بفعالية وكفاءة.</w:t>
      </w:r>
    </w:p>
    <w:p w14:paraId="1D758173" w14:textId="77777777" w:rsidR="006B59BE" w:rsidRPr="00F3372D" w:rsidRDefault="006B59BE" w:rsidP="00FC05DF">
      <w:pPr>
        <w:rPr>
          <w:rtl/>
        </w:rPr>
      </w:pPr>
      <w:r w:rsidRPr="00F621FA">
        <w:rPr>
          <w:color w:val="168489"/>
          <w:rtl/>
        </w:rPr>
        <w:t>4. الذكاء العاطفي:</w:t>
      </w:r>
      <w:r w:rsidRPr="00F3372D">
        <w:rPr>
          <w:rtl/>
        </w:rPr>
        <w:t xml:space="preserve"> فهم وإدارة العواطف الذاتية وعواطف الآخرين.</w:t>
      </w:r>
    </w:p>
    <w:p w14:paraId="3FF3DB8A" w14:textId="77777777" w:rsidR="006B59BE" w:rsidRPr="00F3372D" w:rsidRDefault="006B59BE" w:rsidP="00FC05DF">
      <w:pPr>
        <w:rPr>
          <w:rtl/>
        </w:rPr>
      </w:pPr>
      <w:r w:rsidRPr="00F621FA">
        <w:rPr>
          <w:color w:val="168489"/>
          <w:rtl/>
        </w:rPr>
        <w:t>5. المرونة الاستراتيجية:</w:t>
      </w:r>
      <w:r w:rsidRPr="00F3372D">
        <w:rPr>
          <w:rtl/>
        </w:rPr>
        <w:t xml:space="preserve"> القدرة على التكيّف مع المتغيّرات المفاجئة.</w:t>
      </w:r>
    </w:p>
    <w:p w14:paraId="093A10E8" w14:textId="77777777" w:rsidR="006B59BE" w:rsidRPr="00F3372D" w:rsidRDefault="006B59BE" w:rsidP="00FC05DF">
      <w:pPr>
        <w:rPr>
          <w:rtl/>
        </w:rPr>
      </w:pPr>
      <w:r w:rsidRPr="00F621FA">
        <w:rPr>
          <w:color w:val="168489"/>
          <w:rtl/>
        </w:rPr>
        <w:t xml:space="preserve">6. التعلّم المستمرّ: </w:t>
      </w:r>
      <w:r w:rsidRPr="00F3372D">
        <w:rPr>
          <w:rtl/>
        </w:rPr>
        <w:t>الانفتاح على الأفكار الجديدة والتعلّم من التجارب.</w:t>
      </w:r>
    </w:p>
    <w:p w14:paraId="13A74A9B" w14:textId="77777777" w:rsidR="006B59BE" w:rsidRPr="00F621FA" w:rsidRDefault="006B59BE" w:rsidP="004A64BB">
      <w:pPr>
        <w:pStyle w:val="ad"/>
        <w:keepNext/>
        <w:rPr>
          <w:b w:val="0"/>
          <w:bCs/>
          <w:color w:val="168489"/>
          <w:rtl/>
        </w:rPr>
      </w:pPr>
      <w:r w:rsidRPr="00F621FA">
        <w:rPr>
          <w:b w:val="0"/>
          <w:bCs/>
          <w:color w:val="168489"/>
          <w:rtl/>
        </w:rPr>
        <w:lastRenderedPageBreak/>
        <w:t>أهمّية القيادة الاستراتيجية في القرن الحادي والعشرين</w:t>
      </w:r>
    </w:p>
    <w:p w14:paraId="13E5EA3D" w14:textId="77777777" w:rsidR="006B59BE" w:rsidRDefault="006B59BE" w:rsidP="00FC05DF">
      <w:r w:rsidRPr="00F3372D">
        <w:rPr>
          <w:rtl/>
        </w:rPr>
        <w:t>تزداد أهمّية القيادة الاستراتيجية في عصرنا الحالي للأسباب التالية:</w:t>
      </w:r>
    </w:p>
    <w:p w14:paraId="2CB61E47" w14:textId="65A82D76" w:rsidR="004A64BB" w:rsidRDefault="004A64BB" w:rsidP="004A64BB">
      <w:pPr>
        <w:rPr>
          <w:rtl/>
        </w:rPr>
      </w:pPr>
      <w:r w:rsidRPr="004A64BB">
        <w:rPr>
          <w:noProof/>
        </w:rPr>
        <mc:AlternateContent>
          <mc:Choice Requires="wpg">
            <w:drawing>
              <wp:inline distT="0" distB="0" distL="0" distR="0" wp14:anchorId="7FE501B2" wp14:editId="4B1C2456">
                <wp:extent cx="5837693" cy="1961544"/>
                <wp:effectExtent l="0" t="0" r="0" b="635"/>
                <wp:docPr id="1973967411" name="Group 21"/>
                <wp:cNvGraphicFramePr/>
                <a:graphic xmlns:a="http://schemas.openxmlformats.org/drawingml/2006/main">
                  <a:graphicData uri="http://schemas.microsoft.com/office/word/2010/wordprocessingGroup">
                    <wpg:wgp>
                      <wpg:cNvGrpSpPr/>
                      <wpg:grpSpPr>
                        <a:xfrm>
                          <a:off x="0" y="0"/>
                          <a:ext cx="5837693" cy="1961544"/>
                          <a:chOff x="0" y="0"/>
                          <a:chExt cx="5837693" cy="1961544"/>
                        </a:xfrm>
                      </wpg:grpSpPr>
                      <wpg:grpSp>
                        <wpg:cNvPr id="1973967412" name="Group 1973967412"/>
                        <wpg:cNvGrpSpPr/>
                        <wpg:grpSpPr>
                          <a:xfrm>
                            <a:off x="0" y="779725"/>
                            <a:ext cx="1330089" cy="1181819"/>
                            <a:chOff x="0" y="779725"/>
                            <a:chExt cx="2353310" cy="2090977"/>
                          </a:xfrm>
                          <a:solidFill>
                            <a:schemeClr val="bg1">
                              <a:lumMod val="50000"/>
                            </a:schemeClr>
                          </a:solidFill>
                        </wpg:grpSpPr>
                        <wps:wsp>
                          <wps:cNvPr id="1973967413" name="Freeform 4"/>
                          <wps:cNvSpPr/>
                          <wps:spPr>
                            <a:xfrm>
                              <a:off x="0"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grpFill/>
                          </wps:spPr>
                          <wps:bodyPr/>
                        </wps:wsp>
                      </wpg:grpSp>
                      <wpg:grpSp>
                        <wpg:cNvPr id="1973967414" name="Group 1973967414"/>
                        <wpg:cNvGrpSpPr/>
                        <wpg:grpSpPr>
                          <a:xfrm rot="10800000">
                            <a:off x="0" y="4271"/>
                            <a:ext cx="1330807" cy="779725"/>
                            <a:chOff x="0" y="4271"/>
                            <a:chExt cx="2215278" cy="1297940"/>
                          </a:xfrm>
                          <a:solidFill>
                            <a:schemeClr val="bg1">
                              <a:lumMod val="50000"/>
                            </a:schemeClr>
                          </a:solidFill>
                        </wpg:grpSpPr>
                        <wps:wsp>
                          <wps:cNvPr id="1973967415" name="Freeform 6"/>
                          <wps:cNvSpPr/>
                          <wps:spPr>
                            <a:xfrm>
                              <a:off x="0" y="4271"/>
                              <a:ext cx="2215278" cy="1297940"/>
                            </a:xfrm>
                            <a:custGeom>
                              <a:avLst/>
                              <a:gdLst/>
                              <a:ahLst/>
                              <a:cxnLst/>
                              <a:rect l="l" t="t" r="r" b="b"/>
                              <a:pathLst>
                                <a:path w="2215278" h="1297940">
                                  <a:moveTo>
                                    <a:pt x="0" y="0"/>
                                  </a:moveTo>
                                  <a:lnTo>
                                    <a:pt x="1107639" y="1297940"/>
                                  </a:lnTo>
                                  <a:lnTo>
                                    <a:pt x="2215278" y="0"/>
                                  </a:lnTo>
                                  <a:close/>
                                </a:path>
                              </a:pathLst>
                            </a:custGeom>
                            <a:grpFill/>
                          </wps:spPr>
                          <wps:bodyPr/>
                        </wps:wsp>
                      </wpg:grpSp>
                      <wpg:grpSp>
                        <wpg:cNvPr id="1973967416" name="Group 1973967416"/>
                        <wpg:cNvGrpSpPr/>
                        <wpg:grpSpPr>
                          <a:xfrm>
                            <a:off x="265057" y="4271"/>
                            <a:ext cx="400347" cy="234565"/>
                            <a:chOff x="265057" y="4271"/>
                            <a:chExt cx="2215278" cy="1297940"/>
                          </a:xfrm>
                        </wpg:grpSpPr>
                        <wps:wsp>
                          <wps:cNvPr id="1973967417" name="Freeform 8"/>
                          <wps:cNvSpPr/>
                          <wps:spPr>
                            <a:xfrm>
                              <a:off x="265057" y="4271"/>
                              <a:ext cx="2215278" cy="1297940"/>
                            </a:xfrm>
                            <a:custGeom>
                              <a:avLst/>
                              <a:gdLst/>
                              <a:ahLst/>
                              <a:cxnLst/>
                              <a:rect l="l" t="t" r="r" b="b"/>
                              <a:pathLst>
                                <a:path w="2215278" h="1297940">
                                  <a:moveTo>
                                    <a:pt x="0" y="0"/>
                                  </a:moveTo>
                                  <a:lnTo>
                                    <a:pt x="1107639" y="1297940"/>
                                  </a:lnTo>
                                  <a:lnTo>
                                    <a:pt x="2215278" y="0"/>
                                  </a:lnTo>
                                  <a:close/>
                                </a:path>
                              </a:pathLst>
                            </a:custGeom>
                            <a:solidFill>
                              <a:schemeClr val="accent5">
                                <a:lumMod val="20000"/>
                                <a:lumOff val="80000"/>
                              </a:schemeClr>
                            </a:solidFill>
                          </wps:spPr>
                          <wps:bodyPr/>
                        </wps:wsp>
                      </wpg:grpSp>
                      <wpg:grpSp>
                        <wpg:cNvPr id="1973967418" name="Group 1973967418"/>
                        <wpg:cNvGrpSpPr/>
                        <wpg:grpSpPr>
                          <a:xfrm>
                            <a:off x="366827" y="387308"/>
                            <a:ext cx="593617" cy="593617"/>
                            <a:chOff x="366827" y="387308"/>
                            <a:chExt cx="6350000" cy="6350000"/>
                          </a:xfrm>
                        </wpg:grpSpPr>
                        <wps:wsp>
                          <wps:cNvPr id="1973967419" name="Freeform 34"/>
                          <wps:cNvSpPr/>
                          <wps:spPr>
                            <a:xfrm>
                              <a:off x="366827"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973967420" name="TextBox 40"/>
                        <wps:cNvSpPr txBox="1"/>
                        <wps:spPr>
                          <a:xfrm>
                            <a:off x="155749" y="1134626"/>
                            <a:ext cx="1016000" cy="286385"/>
                          </a:xfrm>
                          <a:prstGeom prst="rect">
                            <a:avLst/>
                          </a:prstGeom>
                        </wps:spPr>
                        <wps:txbx>
                          <w:txbxContent>
                            <w:p w14:paraId="01E926D5" w14:textId="355D0344" w:rsidR="004A64BB" w:rsidRDefault="004A64BB" w:rsidP="004A64BB">
                              <w:pPr>
                                <w:bidi w:val="0"/>
                                <w:jc w:val="center"/>
                                <w:rPr>
                                  <w:rFonts w:ascii="Adobe Arabic" w:hAnsi="Adobe Arabic" w:cs="Adobe Arabic"/>
                                  <w:color w:val="FFFFFF"/>
                                  <w:kern w:val="24"/>
                                  <w:sz w:val="36"/>
                                  <w:szCs w:val="36"/>
                                  <w:lang w:bidi="ar-EG"/>
                                </w:rPr>
                              </w:pPr>
                              <w:r w:rsidRPr="004A64BB">
                                <w:rPr>
                                  <w:rFonts w:ascii="Adobe Arabic" w:hAnsi="Adobe Arabic" w:cs="Adobe Arabic"/>
                                  <w:color w:val="FFFFFF"/>
                                  <w:kern w:val="24"/>
                                  <w:sz w:val="36"/>
                                  <w:szCs w:val="36"/>
                                  <w:rtl/>
                                  <w:lang w:bidi="ar-EG"/>
                                </w:rPr>
                                <w:t>التحوّل الرقمي</w:t>
                              </w:r>
                            </w:p>
                          </w:txbxContent>
                        </wps:txbx>
                        <wps:bodyPr lIns="0" tIns="0" rIns="0" bIns="0" rtlCol="0" anchor="t">
                          <a:spAutoFit/>
                        </wps:bodyPr>
                      </wps:wsp>
                      <wps:wsp>
                        <wps:cNvPr id="1973967421" name="TextBox 4150"/>
                        <wps:cNvSpPr txBox="1"/>
                        <wps:spPr>
                          <a:xfrm>
                            <a:off x="422292" y="458004"/>
                            <a:ext cx="506730" cy="433705"/>
                          </a:xfrm>
                          <a:prstGeom prst="rect">
                            <a:avLst/>
                          </a:prstGeom>
                          <a:noFill/>
                        </wps:spPr>
                        <wps:txbx>
                          <w:txbxContent>
                            <w:p w14:paraId="156C99CE" w14:textId="77777777" w:rsidR="004A64BB" w:rsidRDefault="004A64BB" w:rsidP="004A64BB">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04</w:t>
                              </w:r>
                            </w:p>
                          </w:txbxContent>
                        </wps:txbx>
                        <wps:bodyPr wrap="square" rtlCol="0">
                          <a:spAutoFit/>
                        </wps:bodyPr>
                      </wps:wsp>
                      <wpg:grpSp>
                        <wpg:cNvPr id="1973967422" name="Group 1973967422"/>
                        <wpg:cNvGrpSpPr/>
                        <wpg:grpSpPr>
                          <a:xfrm>
                            <a:off x="1502295" y="0"/>
                            <a:ext cx="4335398" cy="1961544"/>
                            <a:chOff x="1502295" y="0"/>
                            <a:chExt cx="4335398" cy="1961544"/>
                          </a:xfrm>
                        </wpg:grpSpPr>
                        <wpg:grpSp>
                          <wpg:cNvPr id="1973967423" name="Group 1973967423"/>
                          <wpg:cNvGrpSpPr/>
                          <wpg:grpSpPr>
                            <a:xfrm>
                              <a:off x="3004591" y="779725"/>
                              <a:ext cx="1330089" cy="1181819"/>
                              <a:chOff x="3004591" y="779725"/>
                              <a:chExt cx="2353310" cy="2090977"/>
                            </a:xfrm>
                          </wpg:grpSpPr>
                          <wps:wsp>
                            <wps:cNvPr id="1973967424" name="Freeform 16"/>
                            <wps:cNvSpPr/>
                            <wps:spPr>
                              <a:xfrm>
                                <a:off x="3004591"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chemeClr val="accent5">
                                  <a:lumMod val="75000"/>
                                </a:schemeClr>
                              </a:solidFill>
                            </wps:spPr>
                            <wps:bodyPr/>
                          </wps:wsp>
                        </wpg:grpSp>
                        <wpg:grpSp>
                          <wpg:cNvPr id="1973967425" name="Group 1973967425"/>
                          <wpg:cNvGrpSpPr/>
                          <wpg:grpSpPr>
                            <a:xfrm rot="10800000">
                              <a:off x="3004591" y="4271"/>
                              <a:ext cx="1330807" cy="779725"/>
                              <a:chOff x="3004591" y="4271"/>
                              <a:chExt cx="2215278" cy="1297940"/>
                            </a:xfrm>
                          </wpg:grpSpPr>
                          <wps:wsp>
                            <wps:cNvPr id="1973967426" name="Freeform 18"/>
                            <wps:cNvSpPr/>
                            <wps:spPr>
                              <a:xfrm>
                                <a:off x="3004591" y="4271"/>
                                <a:ext cx="2215278" cy="1297940"/>
                              </a:xfrm>
                              <a:custGeom>
                                <a:avLst/>
                                <a:gdLst/>
                                <a:ahLst/>
                                <a:cxnLst/>
                                <a:rect l="l" t="t" r="r" b="b"/>
                                <a:pathLst>
                                  <a:path w="2215278" h="1297940">
                                    <a:moveTo>
                                      <a:pt x="0" y="0"/>
                                    </a:moveTo>
                                    <a:lnTo>
                                      <a:pt x="1107639" y="1297940"/>
                                    </a:lnTo>
                                    <a:lnTo>
                                      <a:pt x="2215278" y="0"/>
                                    </a:lnTo>
                                    <a:close/>
                                  </a:path>
                                </a:pathLst>
                              </a:custGeom>
                              <a:solidFill>
                                <a:schemeClr val="accent5">
                                  <a:lumMod val="75000"/>
                                </a:schemeClr>
                              </a:solidFill>
                            </wps:spPr>
                            <wps:bodyPr/>
                          </wps:wsp>
                        </wpg:grpSp>
                        <wpg:grpSp>
                          <wpg:cNvPr id="1973967427" name="Group 1973967427"/>
                          <wpg:cNvGrpSpPr/>
                          <wpg:grpSpPr>
                            <a:xfrm>
                              <a:off x="3269647" y="4271"/>
                              <a:ext cx="400347" cy="234565"/>
                              <a:chOff x="3269647" y="4271"/>
                              <a:chExt cx="2215278" cy="1297940"/>
                            </a:xfrm>
                          </wpg:grpSpPr>
                          <wps:wsp>
                            <wps:cNvPr id="1973967428" name="Freeform 20"/>
                            <wps:cNvSpPr/>
                            <wps:spPr>
                              <a:xfrm>
                                <a:off x="3269647" y="4271"/>
                                <a:ext cx="2215278" cy="1297940"/>
                              </a:xfrm>
                              <a:custGeom>
                                <a:avLst/>
                                <a:gdLst/>
                                <a:ahLst/>
                                <a:cxnLst/>
                                <a:rect l="l" t="t" r="r" b="b"/>
                                <a:pathLst>
                                  <a:path w="2215278" h="1297940">
                                    <a:moveTo>
                                      <a:pt x="0" y="0"/>
                                    </a:moveTo>
                                    <a:lnTo>
                                      <a:pt x="1107639" y="1297940"/>
                                    </a:lnTo>
                                    <a:lnTo>
                                      <a:pt x="2215278" y="0"/>
                                    </a:lnTo>
                                    <a:close/>
                                  </a:path>
                                </a:pathLst>
                              </a:custGeom>
                              <a:solidFill>
                                <a:schemeClr val="bg1">
                                  <a:lumMod val="85000"/>
                                </a:schemeClr>
                              </a:solidFill>
                            </wps:spPr>
                            <wps:bodyPr/>
                          </wps:wsp>
                        </wpg:grpSp>
                        <wpg:grpSp>
                          <wpg:cNvPr id="1973967429" name="Group 1973967429"/>
                          <wpg:cNvGrpSpPr/>
                          <wpg:grpSpPr>
                            <a:xfrm>
                              <a:off x="3373186" y="387308"/>
                              <a:ext cx="593617" cy="593617"/>
                              <a:chOff x="3373186" y="387308"/>
                              <a:chExt cx="6350000" cy="6350000"/>
                            </a:xfrm>
                          </wpg:grpSpPr>
                          <wps:wsp>
                            <wps:cNvPr id="1973967430" name="Freeform 30"/>
                            <wps:cNvSpPr/>
                            <wps:spPr>
                              <a:xfrm>
                                <a:off x="3373186"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973967431" name="TextBox 40"/>
                          <wps:cNvSpPr txBox="1"/>
                          <wps:spPr>
                            <a:xfrm>
                              <a:off x="3161677" y="1134721"/>
                              <a:ext cx="1016000" cy="286385"/>
                            </a:xfrm>
                            <a:prstGeom prst="rect">
                              <a:avLst/>
                            </a:prstGeom>
                          </wps:spPr>
                          <wps:txbx>
                            <w:txbxContent>
                              <w:p w14:paraId="184214B2" w14:textId="0F1A3984" w:rsidR="004A64BB" w:rsidRDefault="004A64BB" w:rsidP="004A64BB">
                                <w:pPr>
                                  <w:bidi w:val="0"/>
                                  <w:jc w:val="center"/>
                                  <w:rPr>
                                    <w:rFonts w:ascii="Adobe Arabic" w:hAnsi="Adobe Arabic" w:cs="Adobe Arabic"/>
                                    <w:color w:val="FFFFFF"/>
                                    <w:kern w:val="24"/>
                                    <w:sz w:val="36"/>
                                    <w:szCs w:val="36"/>
                                    <w:lang w:bidi="ar-EG"/>
                                  </w:rPr>
                                </w:pPr>
                                <w:r w:rsidRPr="00F621FA">
                                  <w:rPr>
                                    <w:rFonts w:eastAsia="Calibri" w:hAnsi="Adobe Arabic" w:cs="Adobe Arabic"/>
                                    <w:b/>
                                    <w:bCs/>
                                    <w:color w:val="FFFFFF"/>
                                    <w:kern w:val="24"/>
                                    <w:sz w:val="36"/>
                                    <w:szCs w:val="36"/>
                                    <w:rtl/>
                                    <w:lang w:bidi="ar-EG"/>
                                  </w:rPr>
                                  <w:t>سرعة التغيير</w:t>
                                </w:r>
                              </w:p>
                            </w:txbxContent>
                          </wps:txbx>
                          <wps:bodyPr lIns="0" tIns="0" rIns="0" bIns="0" rtlCol="0" anchor="t">
                            <a:spAutoFit/>
                          </wps:bodyPr>
                        </wps:wsp>
                        <wps:wsp>
                          <wps:cNvPr id="1973967432" name="TextBox 4148"/>
                          <wps:cNvSpPr txBox="1"/>
                          <wps:spPr>
                            <a:xfrm>
                              <a:off x="3412934" y="458004"/>
                              <a:ext cx="506730" cy="433705"/>
                            </a:xfrm>
                            <a:prstGeom prst="rect">
                              <a:avLst/>
                            </a:prstGeom>
                            <a:noFill/>
                          </wps:spPr>
                          <wps:txbx>
                            <w:txbxContent>
                              <w:p w14:paraId="101DCF14" w14:textId="77777777" w:rsidR="004A64BB" w:rsidRDefault="004A64BB" w:rsidP="004A64BB">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02</w:t>
                                </w:r>
                              </w:p>
                            </w:txbxContent>
                          </wps:txbx>
                          <wps:bodyPr wrap="square" rtlCol="0">
                            <a:spAutoFit/>
                          </wps:bodyPr>
                        </wps:wsp>
                        <wpg:grpSp>
                          <wpg:cNvPr id="1973967433" name="Group 1973967433"/>
                          <wpg:cNvGrpSpPr/>
                          <wpg:grpSpPr>
                            <a:xfrm>
                              <a:off x="1502295" y="779725"/>
                              <a:ext cx="1330089" cy="1181819"/>
                              <a:chOff x="1502295" y="779725"/>
                              <a:chExt cx="2353310" cy="2090977"/>
                            </a:xfrm>
                          </wpg:grpSpPr>
                          <wps:wsp>
                            <wps:cNvPr id="1973967434" name="Freeform 10"/>
                            <wps:cNvSpPr/>
                            <wps:spPr>
                              <a:xfrm>
                                <a:off x="1502295"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rgbClr val="FFD366"/>
                              </a:solidFill>
                            </wps:spPr>
                            <wps:bodyPr/>
                          </wps:wsp>
                        </wpg:grpSp>
                        <wpg:grpSp>
                          <wpg:cNvPr id="1973967435" name="Group 1973967435"/>
                          <wpg:cNvGrpSpPr/>
                          <wpg:grpSpPr>
                            <a:xfrm rot="10800000">
                              <a:off x="1502295" y="4271"/>
                              <a:ext cx="1330807" cy="779725"/>
                              <a:chOff x="1502295" y="4271"/>
                              <a:chExt cx="2215278" cy="1297940"/>
                            </a:xfrm>
                          </wpg:grpSpPr>
                          <wps:wsp>
                            <wps:cNvPr id="1973967436" name="Freeform 12"/>
                            <wps:cNvSpPr/>
                            <wps:spPr>
                              <a:xfrm>
                                <a:off x="1502295" y="4271"/>
                                <a:ext cx="2215278" cy="1297940"/>
                              </a:xfrm>
                              <a:custGeom>
                                <a:avLst/>
                                <a:gdLst/>
                                <a:ahLst/>
                                <a:cxnLst/>
                                <a:rect l="l" t="t" r="r" b="b"/>
                                <a:pathLst>
                                  <a:path w="2215278" h="1297940">
                                    <a:moveTo>
                                      <a:pt x="0" y="0"/>
                                    </a:moveTo>
                                    <a:lnTo>
                                      <a:pt x="1107639" y="1297940"/>
                                    </a:lnTo>
                                    <a:lnTo>
                                      <a:pt x="2215278" y="0"/>
                                    </a:lnTo>
                                    <a:close/>
                                  </a:path>
                                </a:pathLst>
                              </a:custGeom>
                              <a:solidFill>
                                <a:srgbClr val="FFD366"/>
                              </a:solidFill>
                            </wps:spPr>
                            <wps:bodyPr/>
                          </wps:wsp>
                        </wpg:grpSp>
                        <wpg:grpSp>
                          <wpg:cNvPr id="1973967437" name="Group 1973967437"/>
                          <wpg:cNvGrpSpPr/>
                          <wpg:grpSpPr>
                            <a:xfrm>
                              <a:off x="1767352" y="4271"/>
                              <a:ext cx="400347" cy="234565"/>
                              <a:chOff x="1767352" y="4271"/>
                              <a:chExt cx="2215278" cy="1297940"/>
                            </a:xfrm>
                          </wpg:grpSpPr>
                          <wps:wsp>
                            <wps:cNvPr id="1973967438" name="Freeform 14"/>
                            <wps:cNvSpPr/>
                            <wps:spPr>
                              <a:xfrm>
                                <a:off x="1767352" y="4271"/>
                                <a:ext cx="2215278" cy="1297940"/>
                              </a:xfrm>
                              <a:custGeom>
                                <a:avLst/>
                                <a:gdLst/>
                                <a:ahLst/>
                                <a:cxnLst/>
                                <a:rect l="l" t="t" r="r" b="b"/>
                                <a:pathLst>
                                  <a:path w="2215278" h="1297940">
                                    <a:moveTo>
                                      <a:pt x="0" y="0"/>
                                    </a:moveTo>
                                    <a:lnTo>
                                      <a:pt x="1107639" y="1297940"/>
                                    </a:lnTo>
                                    <a:lnTo>
                                      <a:pt x="2215278" y="0"/>
                                    </a:lnTo>
                                    <a:close/>
                                  </a:path>
                                </a:pathLst>
                              </a:custGeom>
                              <a:solidFill>
                                <a:schemeClr val="accent4">
                                  <a:lumMod val="40000"/>
                                  <a:lumOff val="60000"/>
                                </a:schemeClr>
                              </a:solidFill>
                            </wps:spPr>
                            <wps:bodyPr/>
                          </wps:wsp>
                        </wpg:grpSp>
                        <wpg:grpSp>
                          <wpg:cNvPr id="1973967439" name="Group 1973967439"/>
                          <wpg:cNvGrpSpPr/>
                          <wpg:grpSpPr>
                            <a:xfrm>
                              <a:off x="4506886" y="779725"/>
                              <a:ext cx="1330089" cy="1181819"/>
                              <a:chOff x="4506886" y="779725"/>
                              <a:chExt cx="2353310" cy="2090977"/>
                            </a:xfrm>
                          </wpg:grpSpPr>
                          <wps:wsp>
                            <wps:cNvPr id="1973967440" name="Freeform 22"/>
                            <wps:cNvSpPr/>
                            <wps:spPr>
                              <a:xfrm>
                                <a:off x="4506886"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rgbClr val="168489"/>
                              </a:solidFill>
                            </wps:spPr>
                            <wps:bodyPr/>
                          </wps:wsp>
                        </wpg:grpSp>
                        <wpg:grpSp>
                          <wpg:cNvPr id="1973967441" name="Group 1973967441"/>
                          <wpg:cNvGrpSpPr/>
                          <wpg:grpSpPr>
                            <a:xfrm rot="10800000">
                              <a:off x="4506886" y="4271"/>
                              <a:ext cx="1330807" cy="779725"/>
                              <a:chOff x="4506886" y="4271"/>
                              <a:chExt cx="2215278" cy="1297940"/>
                            </a:xfrm>
                          </wpg:grpSpPr>
                          <wps:wsp>
                            <wps:cNvPr id="1973967442" name="Freeform 24"/>
                            <wps:cNvSpPr/>
                            <wps:spPr>
                              <a:xfrm>
                                <a:off x="4506886" y="4271"/>
                                <a:ext cx="2215278" cy="1297940"/>
                              </a:xfrm>
                              <a:custGeom>
                                <a:avLst/>
                                <a:gdLst/>
                                <a:ahLst/>
                                <a:cxnLst/>
                                <a:rect l="l" t="t" r="r" b="b"/>
                                <a:pathLst>
                                  <a:path w="2215278" h="1297940">
                                    <a:moveTo>
                                      <a:pt x="0" y="0"/>
                                    </a:moveTo>
                                    <a:lnTo>
                                      <a:pt x="1107639" y="1297940"/>
                                    </a:lnTo>
                                    <a:lnTo>
                                      <a:pt x="2215278" y="0"/>
                                    </a:lnTo>
                                    <a:close/>
                                  </a:path>
                                </a:pathLst>
                              </a:custGeom>
                              <a:solidFill>
                                <a:srgbClr val="168489"/>
                              </a:solidFill>
                            </wps:spPr>
                            <wps:bodyPr/>
                          </wps:wsp>
                        </wpg:grpSp>
                        <wpg:grpSp>
                          <wpg:cNvPr id="1973967443" name="Group 1973967443"/>
                          <wpg:cNvGrpSpPr/>
                          <wpg:grpSpPr>
                            <a:xfrm>
                              <a:off x="4771943" y="0"/>
                              <a:ext cx="400347" cy="234565"/>
                              <a:chOff x="4771943" y="0"/>
                              <a:chExt cx="2215278" cy="1297940"/>
                            </a:xfrm>
                          </wpg:grpSpPr>
                          <wps:wsp>
                            <wps:cNvPr id="1973967444" name="Freeform 26"/>
                            <wps:cNvSpPr/>
                            <wps:spPr>
                              <a:xfrm>
                                <a:off x="4771943" y="0"/>
                                <a:ext cx="2215278" cy="1297940"/>
                              </a:xfrm>
                              <a:custGeom>
                                <a:avLst/>
                                <a:gdLst/>
                                <a:ahLst/>
                                <a:cxnLst/>
                                <a:rect l="l" t="t" r="r" b="b"/>
                                <a:pathLst>
                                  <a:path w="2215278" h="1297940">
                                    <a:moveTo>
                                      <a:pt x="0" y="0"/>
                                    </a:moveTo>
                                    <a:lnTo>
                                      <a:pt x="1107639" y="1297940"/>
                                    </a:lnTo>
                                    <a:lnTo>
                                      <a:pt x="2215278" y="0"/>
                                    </a:lnTo>
                                    <a:close/>
                                  </a:path>
                                </a:pathLst>
                              </a:custGeom>
                              <a:solidFill>
                                <a:srgbClr val="7CD4D2"/>
                              </a:solidFill>
                            </wps:spPr>
                            <wps:bodyPr/>
                          </wps:wsp>
                        </wpg:grpSp>
                        <wpg:grpSp>
                          <wpg:cNvPr id="1973967445" name="Group 1973967445"/>
                          <wpg:cNvGrpSpPr/>
                          <wpg:grpSpPr>
                            <a:xfrm>
                              <a:off x="4875481" y="401259"/>
                              <a:ext cx="593617" cy="593617"/>
                              <a:chOff x="4875481" y="401259"/>
                              <a:chExt cx="6350000" cy="6350000"/>
                            </a:xfrm>
                          </wpg:grpSpPr>
                          <wps:wsp>
                            <wps:cNvPr id="1973967446" name="Freeform 28"/>
                            <wps:cNvSpPr/>
                            <wps:spPr>
                              <a:xfrm>
                                <a:off x="4875481" y="401259"/>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g:grpSp>
                          <wpg:cNvPr id="1973967447" name="Group 1973967447"/>
                          <wpg:cNvGrpSpPr/>
                          <wpg:grpSpPr>
                            <a:xfrm>
                              <a:off x="1869122" y="387308"/>
                              <a:ext cx="593617" cy="593617"/>
                              <a:chOff x="1869122" y="387308"/>
                              <a:chExt cx="6350000" cy="6350000"/>
                            </a:xfrm>
                          </wpg:grpSpPr>
                          <wps:wsp>
                            <wps:cNvPr id="1973967448" name="Freeform 32"/>
                            <wps:cNvSpPr/>
                            <wps:spPr>
                              <a:xfrm>
                                <a:off x="1869122"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973967449" name="TextBox 40"/>
                          <wps:cNvSpPr txBox="1"/>
                          <wps:spPr>
                            <a:xfrm>
                              <a:off x="4663938" y="1134721"/>
                              <a:ext cx="1015365" cy="286385"/>
                            </a:xfrm>
                            <a:prstGeom prst="rect">
                              <a:avLst/>
                            </a:prstGeom>
                          </wps:spPr>
                          <wps:txbx>
                            <w:txbxContent>
                              <w:p w14:paraId="5D7547DA" w14:textId="561CC060" w:rsidR="004A64BB" w:rsidRDefault="004A64BB" w:rsidP="004A64BB">
                                <w:pPr>
                                  <w:bidi w:val="0"/>
                                  <w:jc w:val="center"/>
                                  <w:rPr>
                                    <w:rFonts w:ascii="Adobe Arabic" w:hAnsi="Adobe Arabic" w:cs="Adobe Arabic"/>
                                    <w:color w:val="FFFFFF"/>
                                    <w:kern w:val="24"/>
                                    <w:sz w:val="36"/>
                                    <w:szCs w:val="36"/>
                                    <w:lang w:bidi="ar-EG"/>
                                  </w:rPr>
                                </w:pPr>
                                <w:r w:rsidRPr="00F621FA">
                                  <w:rPr>
                                    <w:rFonts w:eastAsia="Calibri" w:hAnsi="Adobe Arabic" w:cs="Adobe Arabic"/>
                                    <w:b/>
                                    <w:bCs/>
                                    <w:color w:val="FFFFFF"/>
                                    <w:kern w:val="24"/>
                                    <w:sz w:val="36"/>
                                    <w:szCs w:val="36"/>
                                    <w:rtl/>
                                    <w:lang w:bidi="ar-EG"/>
                                  </w:rPr>
                                  <w:t>التعقيد المتزايد</w:t>
                                </w:r>
                              </w:p>
                            </w:txbxContent>
                          </wps:txbx>
                          <wps:bodyPr lIns="0" tIns="0" rIns="0" bIns="0" rtlCol="0" anchor="t">
                            <a:spAutoFit/>
                          </wps:bodyPr>
                        </wps:wsp>
                        <wps:wsp>
                          <wps:cNvPr id="1973967450" name="TextBox 40"/>
                          <wps:cNvSpPr txBox="1"/>
                          <wps:spPr>
                            <a:xfrm>
                              <a:off x="1658009" y="1141644"/>
                              <a:ext cx="1016000" cy="286385"/>
                            </a:xfrm>
                            <a:prstGeom prst="rect">
                              <a:avLst/>
                            </a:prstGeom>
                          </wps:spPr>
                          <wps:txbx>
                            <w:txbxContent>
                              <w:p w14:paraId="2C53B541" w14:textId="3CDBC43D" w:rsidR="004A64BB" w:rsidRDefault="004A64BB" w:rsidP="004A64BB">
                                <w:pPr>
                                  <w:bidi w:val="0"/>
                                  <w:jc w:val="center"/>
                                  <w:rPr>
                                    <w:rFonts w:ascii="Adobe Arabic" w:hAnsi="Adobe Arabic" w:cs="Adobe Arabic"/>
                                    <w:color w:val="FFFFFF"/>
                                    <w:kern w:val="24"/>
                                    <w:sz w:val="36"/>
                                    <w:szCs w:val="36"/>
                                    <w:lang w:bidi="ar-EG"/>
                                  </w:rPr>
                                </w:pPr>
                                <w:r w:rsidRPr="00F621FA">
                                  <w:rPr>
                                    <w:rFonts w:eastAsia="Calibri" w:hAnsi="Adobe Arabic" w:cs="Adobe Arabic"/>
                                    <w:b/>
                                    <w:bCs/>
                                    <w:color w:val="FFFFFF"/>
                                    <w:kern w:val="24"/>
                                    <w:sz w:val="36"/>
                                    <w:szCs w:val="36"/>
                                    <w:rtl/>
                                    <w:lang w:bidi="ar-EG"/>
                                  </w:rPr>
                                  <w:t>الأزمات المتلاحقة</w:t>
                                </w:r>
                              </w:p>
                            </w:txbxContent>
                          </wps:txbx>
                          <wps:bodyPr lIns="0" tIns="0" rIns="0" bIns="0" rtlCol="0" anchor="t">
                            <a:spAutoFit/>
                          </wps:bodyPr>
                        </wps:wsp>
                        <wps:wsp>
                          <wps:cNvPr id="1973967451" name="TextBox 4147"/>
                          <wps:cNvSpPr txBox="1"/>
                          <wps:spPr>
                            <a:xfrm>
                              <a:off x="4937704" y="458004"/>
                              <a:ext cx="506730" cy="433705"/>
                            </a:xfrm>
                            <a:prstGeom prst="rect">
                              <a:avLst/>
                            </a:prstGeom>
                            <a:noFill/>
                          </wps:spPr>
                          <wps:txbx>
                            <w:txbxContent>
                              <w:p w14:paraId="6DDE5C70" w14:textId="77777777" w:rsidR="004A64BB" w:rsidRDefault="004A64BB" w:rsidP="004A64BB">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01</w:t>
                                </w:r>
                              </w:p>
                            </w:txbxContent>
                          </wps:txbx>
                          <wps:bodyPr wrap="square" rtlCol="0">
                            <a:spAutoFit/>
                          </wps:bodyPr>
                        </wps:wsp>
                        <wps:wsp>
                          <wps:cNvPr id="1973967452" name="TextBox 4149"/>
                          <wps:cNvSpPr txBox="1"/>
                          <wps:spPr>
                            <a:xfrm>
                              <a:off x="1913817" y="458004"/>
                              <a:ext cx="506730" cy="433705"/>
                            </a:xfrm>
                            <a:prstGeom prst="rect">
                              <a:avLst/>
                            </a:prstGeom>
                            <a:noFill/>
                          </wps:spPr>
                          <wps:txbx>
                            <w:txbxContent>
                              <w:p w14:paraId="6EA0C9B3" w14:textId="77777777" w:rsidR="004A64BB" w:rsidRDefault="004A64BB" w:rsidP="004A64BB">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03</w:t>
                                </w:r>
                              </w:p>
                            </w:txbxContent>
                          </wps:txbx>
                          <wps:bodyPr wrap="square" rtlCol="0">
                            <a:spAutoFit/>
                          </wps:bodyPr>
                        </wps:wsp>
                      </wpg:grpSp>
                    </wpg:wgp>
                  </a:graphicData>
                </a:graphic>
              </wp:inline>
            </w:drawing>
          </mc:Choice>
          <mc:Fallback>
            <w:pict>
              <v:group w14:anchorId="7FE501B2" id="Group 21" o:spid="_x0000_s1122" style="width:459.65pt;height:154.45pt;mso-position-horizontal-relative:char;mso-position-vertical-relative:line" coordsize="58376,19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">
                <v:group id="Group 1973967412" o:spid="_x0000_s1123" style="position:absolute;top:7797;width:13300;height:11818" coordorigin=",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">
                  <v:shape id="Freeform 4" o:spid="_x0000_s1124" style="position:absolute;top:7797;width:23533;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" path="m784860,2023667v120650,40640,257810,67310,392430,67310c1311910,2090977,1441450,2068117,1560830,2027477v2540,-1270,5080,-1270,7620,-2540c2016760,1862377,2346960,1433117,2353310,933861l2353310,,,,,933189v6350,502468,331470,931728,784860,1090478xe" filled="f" stroked="f">
                    <v:path arrowok="t"/>
                  </v:shape>
                </v:group>
                <v:group id="Group 1973967414" o:spid="_x0000_s1125" style="position:absolute;top:42;width:13308;height:7797;rotation:180" coordorigin=",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">
                  <v:shape id="Freeform 6" o:spid="_x0000_s1126" style="position:absolute;top:42;width:22152;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" path="m,l1107639,1297940,2215278,,,xe" filled="f" stroked="f">
                    <v:path arrowok="t"/>
                  </v:shape>
                </v:group>
                <v:group id="Group 1973967416" o:spid="_x0000_s1127" style="position:absolute;left:2650;top:42;width:4004;height:2346" coordorigin="2650,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">
                  <v:shape id="Freeform 8" o:spid="_x0000_s1128" style="position:absolute;left:2650;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" path="m,l1107639,1297940,2215278,,,xe" fillcolor="#deeaf6 [664]" stroked="f">
                    <v:path arrowok="t"/>
                  </v:shape>
                </v:group>
                <v:group id="Group 1973967418" o:spid="_x0000_s1129" style="position:absolute;left:3668;top:3873;width:5936;height:5936" coordorigin="3668,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">
                  <v:shape id="Freeform 34" o:spid="_x0000_s1130" style="position:absolute;left:3668;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" path="m3175000,c1421496,,,1421496,,3175000,,4928504,1421496,6350000,3175000,6350000v1753504,,3175000,-1421496,3175000,-3175000c6350000,1421496,4928504,,3175000,xe" stroked="f">
                    <v:path arrowok="t"/>
                  </v:shape>
                </v:group>
                <v:shape id="TextBox 40" o:spid="_x0000_s1131" type="#_x0000_t202" style="position:absolute;left:1557;top:11346;width:10160;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" filled="f" stroked="f">
                  <v:textbox style="mso-fit-shape-to-text:t" inset="0,0,0,0">
                    <w:txbxContent>
                      <w:p w14:paraId="01E926D5" w14:textId="355D0344" w:rsidR="004A64BB" w:rsidRDefault="004A64BB" w:rsidP="004A64BB">
                        <w:pPr>
                          <w:bidi w:val="0"/>
                          <w:jc w:val="center"/>
                          <w:rPr>
                            <w:rFonts w:ascii="Adobe Arabic" w:hAnsi="Adobe Arabic" w:cs="Adobe Arabic"/>
                            <w:color w:val="FFFFFF"/>
                            <w:kern w:val="24"/>
                            <w:sz w:val="36"/>
                            <w:szCs w:val="36"/>
                            <w:lang w:bidi="ar-EG"/>
                          </w:rPr>
                        </w:pPr>
                        <w:r w:rsidRPr="004A64BB">
                          <w:rPr>
                            <w:rFonts w:ascii="Adobe Arabic" w:hAnsi="Adobe Arabic" w:cs="Adobe Arabic"/>
                            <w:color w:val="FFFFFF"/>
                            <w:kern w:val="24"/>
                            <w:sz w:val="36"/>
                            <w:szCs w:val="36"/>
                            <w:rtl/>
                            <w:lang w:bidi="ar-EG"/>
                          </w:rPr>
                          <w:t>التحوّل الرقمي</w:t>
                        </w:r>
                      </w:p>
                    </w:txbxContent>
                  </v:textbox>
                </v:shape>
                <v:shape id="TextBox 4150" o:spid="_x0000_s1132" type="#_x0000_t202" style="position:absolute;left:4222;top:4580;width:5068;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" filled="f" stroked="f">
                  <v:textbox style="mso-fit-shape-to-text:t">
                    <w:txbxContent>
                      <w:p w14:paraId="156C99CE" w14:textId="77777777" w:rsidR="004A64BB" w:rsidRDefault="004A64BB" w:rsidP="004A64BB">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04</w:t>
                        </w:r>
                      </w:p>
                    </w:txbxContent>
                  </v:textbox>
                </v:shape>
                <v:group id="Group 1973967422" o:spid="_x0000_s1133" style="position:absolute;left:15022;width:43354;height:19615" coordorigin="15022" coordsize="43353,19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">
                  <v:group id="Group 1973967423" o:spid="_x0000_s1134" style="position:absolute;left:30045;top:7797;width:13301;height:11818" coordorigin="30045,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">
                    <v:shape id="Freeform 16" o:spid="_x0000_s1135" style="position:absolute;left:30045;top:7797;width:23534;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" path="m784860,2023667v120650,40640,257810,67310,392430,67310c1311910,2090977,1441450,2068117,1560830,2027477v2540,-1270,5080,-1270,7620,-2540c2016760,1862377,2346960,1433117,2353310,933861l2353310,,,,,933189v6350,502468,331470,931728,784860,1090478xe" fillcolor="#2e74b5 [2408]" stroked="f">
                      <v:path arrowok="t"/>
                    </v:shape>
                  </v:group>
                  <v:group id="Group 1973967425" o:spid="_x0000_s1136" style="position:absolute;left:30045;top:42;width:13308;height:7797;rotation:180" coordorigin="30045,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">
                    <v:shape id="Freeform 18" o:spid="_x0000_s1137" style="position:absolute;left:30045;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" path="m,l1107639,1297940,2215278,,,xe" fillcolor="#2e74b5 [2408]" stroked="f">
                      <v:path arrowok="t"/>
                    </v:shape>
                  </v:group>
                  <v:group id="Group 1973967427" o:spid="_x0000_s1138" style="position:absolute;left:32696;top:42;width:4003;height:2346" coordorigin="32696,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">
                    <v:shape id="Freeform 20" o:spid="_x0000_s1139" style="position:absolute;left:32696;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" path="m,l1107639,1297940,2215278,,,xe" fillcolor="#d8d8d8 [2732]" stroked="f">
                      <v:path arrowok="t"/>
                    </v:shape>
                  </v:group>
                  <v:group id="Group 1973967429" o:spid="_x0000_s1140" style="position:absolute;left:33731;top:3873;width:5937;height:5936" coordorigin="33731,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">
                    <v:shape id="Freeform 30" o:spid="_x0000_s1141" style="position:absolute;left:33731;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" path="m3175000,c1421496,,,1421496,,3175000,,4928504,1421496,6350000,3175000,6350000v1753504,,3175000,-1421496,3175000,-3175000c6350000,1421496,4928504,,3175000,xe" stroked="f">
                      <v:path arrowok="t"/>
                    </v:shape>
                  </v:group>
                  <v:shape id="TextBox 40" o:spid="_x0000_s1142" type="#_x0000_t202" style="position:absolute;left:31616;top:11347;width:10160;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" filled="f" stroked="f">
                    <v:textbox style="mso-fit-shape-to-text:t" inset="0,0,0,0">
                      <w:txbxContent>
                        <w:p w14:paraId="184214B2" w14:textId="0F1A3984" w:rsidR="004A64BB" w:rsidRDefault="004A64BB" w:rsidP="004A64BB">
                          <w:pPr>
                            <w:bidi w:val="0"/>
                            <w:jc w:val="center"/>
                            <w:rPr>
                              <w:rFonts w:ascii="Adobe Arabic" w:hAnsi="Adobe Arabic" w:cs="Adobe Arabic"/>
                              <w:color w:val="FFFFFF"/>
                              <w:kern w:val="24"/>
                              <w:sz w:val="36"/>
                              <w:szCs w:val="36"/>
                              <w:lang w:bidi="ar-EG"/>
                            </w:rPr>
                          </w:pPr>
                          <w:r w:rsidRPr="00F621FA">
                            <w:rPr>
                              <w:rFonts w:eastAsia="Calibri" w:hAnsi="Adobe Arabic" w:cs="Adobe Arabic"/>
                              <w:b/>
                              <w:bCs/>
                              <w:color w:val="FFFFFF"/>
                              <w:kern w:val="24"/>
                              <w:sz w:val="36"/>
                              <w:szCs w:val="36"/>
                              <w:rtl/>
                              <w:lang w:bidi="ar-EG"/>
                            </w:rPr>
                            <w:t>سرعة التغيير</w:t>
                          </w:r>
                        </w:p>
                      </w:txbxContent>
                    </v:textbox>
                  </v:shape>
                  <v:shape id="TextBox 4148" o:spid="_x0000_s1143" type="#_x0000_t202" style="position:absolute;left:34129;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" filled="f" stroked="f">
                    <v:textbox style="mso-fit-shape-to-text:t">
                      <w:txbxContent>
                        <w:p w14:paraId="101DCF14" w14:textId="77777777" w:rsidR="004A64BB" w:rsidRDefault="004A64BB" w:rsidP="004A64BB">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02</w:t>
                          </w:r>
                        </w:p>
                      </w:txbxContent>
                    </v:textbox>
                  </v:shape>
                  <v:group id="Group 1973967433" o:spid="_x0000_s1144" style="position:absolute;left:15022;top:7797;width:13301;height:11818" coordorigin="15022,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">
                    <v:shape id="Freeform 10" o:spid="_x0000_s1145" style="position:absolute;left:15022;top:7797;width:23534;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" path="m784860,2023667v120650,40640,257810,67310,392430,67310c1311910,2090977,1441450,2068117,1560830,2027477v2540,-1270,5080,-1270,7620,-2540c2016760,1862377,2346960,1433117,2353310,933861l2353310,,,,,933189v6350,502468,331470,931728,784860,1090478xe" fillcolor="#ffd366" stroked="f">
                      <v:path arrowok="t"/>
                    </v:shape>
                  </v:group>
                  <v:group id="Group 1973967435" o:spid="_x0000_s1146" style="position:absolute;left:15022;top:42;width:13309;height:7797;rotation:180" coordorigin="15022,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">
                    <v:shape id="Freeform 12" o:spid="_x0000_s1147" style="position:absolute;left:15022;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" path="m,l1107639,1297940,2215278,,,xe" fillcolor="#ffd366" stroked="f">
                      <v:path arrowok="t"/>
                    </v:shape>
                  </v:group>
                  <v:group id="Group 1973967437" o:spid="_x0000_s1148" style="position:absolute;left:17673;top:42;width:4003;height:2346" coordorigin="17673,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">
                    <v:shape id="Freeform 14" o:spid="_x0000_s1149" style="position:absolute;left:17673;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" path="m,l1107639,1297940,2215278,,,xe" fillcolor="#ffe599 [1303]" stroked="f">
                      <v:path arrowok="t"/>
                    </v:shape>
                  </v:group>
                  <v:group id="Group 1973967439" o:spid="_x0000_s1150" style="position:absolute;left:45068;top:7797;width:13301;height:11818" coordorigin="45068,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">
                    <v:shape id="Freeform 22" o:spid="_x0000_s1151" style="position:absolute;left:45068;top:7797;width:23533;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" path="m784860,2023667v120650,40640,257810,67310,392430,67310c1311910,2090977,1441450,2068117,1560830,2027477v2540,-1270,5080,-1270,7620,-2540c2016760,1862377,2346960,1433117,2353310,933861l2353310,,,,,933189v6350,502468,331470,931728,784860,1090478xe" fillcolor="#168489" stroked="f">
                      <v:path arrowok="t"/>
                    </v:shape>
                  </v:group>
                  <v:group id="Group 1973967441" o:spid="_x0000_s1152" style="position:absolute;left:45068;top:42;width:13308;height:7797;rotation:180" coordorigin="45068,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">
                    <v:shape id="Freeform 24" o:spid="_x0000_s1153" style="position:absolute;left:45068;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" path="m,l1107639,1297940,2215278,,,xe" fillcolor="#168489" stroked="f">
                      <v:path arrowok="t"/>
                    </v:shape>
                  </v:group>
                  <v:group id="Group 1973967443" o:spid="_x0000_s1154" style="position:absolute;left:47719;width:4003;height:2345" coordorigin="47719"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">
                    <v:shape id="Freeform 26" o:spid="_x0000_s1155" style="position:absolute;left:47719;width:22153;height:12979;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" path="m,l1107639,1297940,2215278,,,xe" fillcolor="#7cd4d2" stroked="f">
                      <v:path arrowok="t"/>
                    </v:shape>
                  </v:group>
                  <v:group id="Group 1973967445" o:spid="_x0000_s1156" style="position:absolute;left:48754;top:4012;width:5936;height:5936" coordorigin="48754,4012"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">
                    <v:shape id="Freeform 28" o:spid="_x0000_s1157" style="position:absolute;left:48754;top:4012;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" path="m3175000,c1421496,,,1421496,,3175000,,4928504,1421496,6350000,3175000,6350000v1753504,,3175000,-1421496,3175000,-3175000c6350000,1421496,4928504,,3175000,xe" stroked="f">
                      <v:path arrowok="t"/>
                    </v:shape>
                  </v:group>
                  <v:group id="Group 1973967447" o:spid="_x0000_s1158" style="position:absolute;left:18691;top:3873;width:5936;height:5936" coordorigin="18691,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">
                    <v:shape id="Freeform 32" o:spid="_x0000_s1159" style="position:absolute;left:18691;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" path="m3175000,c1421496,,,1421496,,3175000,,4928504,1421496,6350000,3175000,6350000v1753504,,3175000,-1421496,3175000,-3175000c6350000,1421496,4928504,,3175000,xe" stroked="f">
                      <v:path arrowok="t"/>
                    </v:shape>
                  </v:group>
                  <v:shape id="TextBox 40" o:spid="_x0000_s1160" type="#_x0000_t202" style="position:absolute;left:46639;top:11347;width:10154;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" filled="f" stroked="f">
                    <v:textbox style="mso-fit-shape-to-text:t" inset="0,0,0,0">
                      <w:txbxContent>
                        <w:p w14:paraId="5D7547DA" w14:textId="561CC060" w:rsidR="004A64BB" w:rsidRDefault="004A64BB" w:rsidP="004A64BB">
                          <w:pPr>
                            <w:bidi w:val="0"/>
                            <w:jc w:val="center"/>
                            <w:rPr>
                              <w:rFonts w:ascii="Adobe Arabic" w:hAnsi="Adobe Arabic" w:cs="Adobe Arabic"/>
                              <w:color w:val="FFFFFF"/>
                              <w:kern w:val="24"/>
                              <w:sz w:val="36"/>
                              <w:szCs w:val="36"/>
                              <w:lang w:bidi="ar-EG"/>
                            </w:rPr>
                          </w:pPr>
                          <w:r w:rsidRPr="00F621FA">
                            <w:rPr>
                              <w:rFonts w:eastAsia="Calibri" w:hAnsi="Adobe Arabic" w:cs="Adobe Arabic"/>
                              <w:b/>
                              <w:bCs/>
                              <w:color w:val="FFFFFF"/>
                              <w:kern w:val="24"/>
                              <w:sz w:val="36"/>
                              <w:szCs w:val="36"/>
                              <w:rtl/>
                              <w:lang w:bidi="ar-EG"/>
                            </w:rPr>
                            <w:t>التعقيد المتزايد</w:t>
                          </w:r>
                        </w:p>
                      </w:txbxContent>
                    </v:textbox>
                  </v:shape>
                  <v:shape id="TextBox 40" o:spid="_x0000_s1161" type="#_x0000_t202" style="position:absolute;left:16580;top:11416;width:10160;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" filled="f" stroked="f">
                    <v:textbox style="mso-fit-shape-to-text:t" inset="0,0,0,0">
                      <w:txbxContent>
                        <w:p w14:paraId="2C53B541" w14:textId="3CDBC43D" w:rsidR="004A64BB" w:rsidRDefault="004A64BB" w:rsidP="004A64BB">
                          <w:pPr>
                            <w:bidi w:val="0"/>
                            <w:jc w:val="center"/>
                            <w:rPr>
                              <w:rFonts w:ascii="Adobe Arabic" w:hAnsi="Adobe Arabic" w:cs="Adobe Arabic"/>
                              <w:color w:val="FFFFFF"/>
                              <w:kern w:val="24"/>
                              <w:sz w:val="36"/>
                              <w:szCs w:val="36"/>
                              <w:lang w:bidi="ar-EG"/>
                            </w:rPr>
                          </w:pPr>
                          <w:r w:rsidRPr="00F621FA">
                            <w:rPr>
                              <w:rFonts w:eastAsia="Calibri" w:hAnsi="Adobe Arabic" w:cs="Adobe Arabic"/>
                              <w:b/>
                              <w:bCs/>
                              <w:color w:val="FFFFFF"/>
                              <w:kern w:val="24"/>
                              <w:sz w:val="36"/>
                              <w:szCs w:val="36"/>
                              <w:rtl/>
                              <w:lang w:bidi="ar-EG"/>
                            </w:rPr>
                            <w:t>الأزمات المتلاحقة</w:t>
                          </w:r>
                        </w:p>
                      </w:txbxContent>
                    </v:textbox>
                  </v:shape>
                  <v:shape id="TextBox 4147" o:spid="_x0000_s1162" type="#_x0000_t202" style="position:absolute;left:49377;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" filled="f" stroked="f">
                    <v:textbox style="mso-fit-shape-to-text:t">
                      <w:txbxContent>
                        <w:p w14:paraId="6DDE5C70" w14:textId="77777777" w:rsidR="004A64BB" w:rsidRDefault="004A64BB" w:rsidP="004A64BB">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01</w:t>
                          </w:r>
                        </w:p>
                      </w:txbxContent>
                    </v:textbox>
                  </v:shape>
                  <v:shape id="TextBox 4149" o:spid="_x0000_s1163" type="#_x0000_t202" style="position:absolute;left:19138;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" filled="f" stroked="f">
                    <v:textbox style="mso-fit-shape-to-text:t">
                      <w:txbxContent>
                        <w:p w14:paraId="6EA0C9B3" w14:textId="77777777" w:rsidR="004A64BB" w:rsidRDefault="004A64BB" w:rsidP="004A64BB">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03</w:t>
                          </w:r>
                        </w:p>
                      </w:txbxContent>
                    </v:textbox>
                  </v:shape>
                </v:group>
                <w10:anchorlock/>
              </v:group>
            </w:pict>
          </mc:Fallback>
        </mc:AlternateContent>
      </w:r>
    </w:p>
    <w:p w14:paraId="76507888" w14:textId="134B84A1" w:rsidR="00F621FA" w:rsidRPr="00F3372D" w:rsidRDefault="00F621FA" w:rsidP="00FC05DF">
      <w:pPr>
        <w:rPr>
          <w:rtl/>
        </w:rPr>
      </w:pPr>
      <w:r w:rsidRPr="002A078C">
        <w:rPr>
          <w:rFonts w:ascii="Sakkal Majalla" w:hAnsi="Sakkal Majalla"/>
          <w:noProof/>
          <w:sz w:val="34"/>
        </w:rPr>
        <mc:AlternateContent>
          <mc:Choice Requires="wpg">
            <w:drawing>
              <wp:inline distT="0" distB="0" distL="0" distR="0" wp14:anchorId="532BDDB1" wp14:editId="0F6D8A23">
                <wp:extent cx="5731510" cy="891540"/>
                <wp:effectExtent l="0" t="0" r="2540" b="22860"/>
                <wp:docPr id="160869742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425" name="مجموعة 47"/>
                        <wpg:cNvGrpSpPr/>
                        <wpg:grpSpPr>
                          <a:xfrm>
                            <a:off x="0" y="0"/>
                            <a:ext cx="5731510" cy="895351"/>
                            <a:chOff x="0" y="0"/>
                            <a:chExt cx="5878196" cy="918845"/>
                          </a:xfrm>
                        </wpg:grpSpPr>
                        <wpg:grpSp>
                          <wpg:cNvPr id="1608697426" name="مجموعة 48"/>
                          <wpg:cNvGrpSpPr/>
                          <wpg:grpSpPr>
                            <a:xfrm>
                              <a:off x="0" y="0"/>
                              <a:ext cx="5878196" cy="918845"/>
                              <a:chOff x="0" y="0"/>
                              <a:chExt cx="6240348" cy="919070"/>
                            </a:xfrm>
                          </wpg:grpSpPr>
                          <wpg:grpSp>
                            <wpg:cNvPr id="1608697427" name="مجموعة 49"/>
                            <wpg:cNvGrpSpPr/>
                            <wpg:grpSpPr>
                              <a:xfrm>
                                <a:off x="0" y="169208"/>
                                <a:ext cx="5433072" cy="580613"/>
                                <a:chOff x="0" y="169208"/>
                                <a:chExt cx="5433072" cy="580613"/>
                              </a:xfrm>
                            </wpg:grpSpPr>
                            <wps:wsp>
                              <wps:cNvPr id="160869742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42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43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431" name="مربع نص 41"/>
                          <wps:cNvSpPr txBox="1"/>
                          <wps:spPr>
                            <a:xfrm>
                              <a:off x="204466" y="256739"/>
                              <a:ext cx="4615440" cy="389397"/>
                            </a:xfrm>
                            <a:prstGeom prst="rect">
                              <a:avLst/>
                            </a:prstGeom>
                            <a:noFill/>
                          </wps:spPr>
                          <wps:txbx>
                            <w:txbxContent>
                              <w:p w14:paraId="082D0048" w14:textId="00FDFD41" w:rsidR="00F621FA" w:rsidRDefault="00F621FA" w:rsidP="00F621FA">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التعقيد المتزايد:</w:t>
                                </w:r>
                              </w:p>
                            </w:txbxContent>
                          </wps:txbx>
                          <wps:bodyPr wrap="square" rtlCol="1">
                            <a:spAutoFit/>
                          </wps:bodyPr>
                        </wps:wsp>
                      </wpg:grpSp>
                      <pic:pic xmlns:pic="http://schemas.openxmlformats.org/drawingml/2006/picture">
                        <pic:nvPicPr>
                          <pic:cNvPr id="1608697432"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32BDDB1" id="مجموعة 22" o:spid="_x0000_s116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IQ3WfXcHAAD8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116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">
                  <v:group id="مجموعة 48" o:spid="_x0000_s116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">
                    <v:group id="مجموعة 49" o:spid="_x0000_s116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">
                      <v:shape id="شكل حر 50" o:spid="_x0000_s116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6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" fillcolor="#a5a5a5 [2092]" stroked="f" strokeweight="1pt">
                        <v:stroke joinstyle="miter"/>
                      </v:roundrect>
                    </v:group>
                    <v:oval id="شكل بيضاوي 52" o:spid="_x0000_s117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" filled="f" strokecolor="#168489" strokeweight="1pt">
                      <v:stroke joinstyle="miter"/>
                    </v:oval>
                  </v:group>
                  <v:shape id="مربع نص 41" o:spid="_x0000_s117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" filled="f" stroked="f">
                    <v:textbox style="mso-fit-shape-to-text:t">
                      <w:txbxContent>
                        <w:p w14:paraId="082D0048" w14:textId="00FDFD41" w:rsidR="00F621FA" w:rsidRDefault="00F621FA" w:rsidP="00F621FA">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التعقيد المتزايد:</w:t>
                          </w:r>
                        </w:p>
                      </w:txbxContent>
                    </v:textbox>
                  </v:shape>
                </v:group>
                <v:shape id="صورة 54" o:spid="_x0000_s117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">
                  <v:imagedata r:id="rId117" o:title=""/>
                </v:shape>
                <w10:anchorlock/>
              </v:group>
            </w:pict>
          </mc:Fallback>
        </mc:AlternateContent>
      </w:r>
    </w:p>
    <w:p w14:paraId="7657D609" w14:textId="070EF2B4" w:rsidR="006B59BE" w:rsidRDefault="006B59BE" w:rsidP="00FC05DF">
      <w:pPr>
        <w:rPr>
          <w:rtl/>
        </w:rPr>
      </w:pPr>
      <w:r w:rsidRPr="00F3372D">
        <w:rPr>
          <w:rtl/>
        </w:rPr>
        <w:t>وفقاً لدراسة أجرتها شركة ديلويت في عام 2023، يواجه 78% من المديرين التنفيذيين تعقيداً متزايداً في بيئة الأعمال مقارنةً بما كان عليه الوضع قبل خمس سنوات.</w:t>
      </w:r>
    </w:p>
    <w:p w14:paraId="0DF7FB80" w14:textId="7668DBE1" w:rsidR="00F621FA" w:rsidRPr="00F3372D" w:rsidRDefault="00F621FA" w:rsidP="00FC05DF">
      <w:pPr>
        <w:rPr>
          <w:rtl/>
        </w:rPr>
      </w:pPr>
      <w:r w:rsidRPr="002A078C">
        <w:rPr>
          <w:rFonts w:ascii="Sakkal Majalla" w:hAnsi="Sakkal Majalla"/>
          <w:noProof/>
          <w:sz w:val="34"/>
        </w:rPr>
        <mc:AlternateContent>
          <mc:Choice Requires="wpg">
            <w:drawing>
              <wp:inline distT="0" distB="0" distL="0" distR="0" wp14:anchorId="2FC84692" wp14:editId="513153FC">
                <wp:extent cx="5731510" cy="891540"/>
                <wp:effectExtent l="0" t="0" r="2540" b="22860"/>
                <wp:docPr id="160869743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434" name="مجموعة 47"/>
                        <wpg:cNvGrpSpPr/>
                        <wpg:grpSpPr>
                          <a:xfrm>
                            <a:off x="0" y="0"/>
                            <a:ext cx="5731510" cy="895351"/>
                            <a:chOff x="0" y="0"/>
                            <a:chExt cx="5878196" cy="918845"/>
                          </a:xfrm>
                        </wpg:grpSpPr>
                        <wpg:grpSp>
                          <wpg:cNvPr id="1608697435" name="مجموعة 48"/>
                          <wpg:cNvGrpSpPr/>
                          <wpg:grpSpPr>
                            <a:xfrm>
                              <a:off x="0" y="0"/>
                              <a:ext cx="5878196" cy="918845"/>
                              <a:chOff x="0" y="0"/>
                              <a:chExt cx="6240348" cy="919070"/>
                            </a:xfrm>
                          </wpg:grpSpPr>
                          <wpg:grpSp>
                            <wpg:cNvPr id="1608697436" name="مجموعة 49"/>
                            <wpg:cNvGrpSpPr/>
                            <wpg:grpSpPr>
                              <a:xfrm>
                                <a:off x="0" y="169208"/>
                                <a:ext cx="5433072" cy="580613"/>
                                <a:chOff x="0" y="169208"/>
                                <a:chExt cx="5433072" cy="580613"/>
                              </a:xfrm>
                            </wpg:grpSpPr>
                            <wps:wsp>
                              <wps:cNvPr id="160869743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43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43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440" name="مربع نص 41"/>
                          <wps:cNvSpPr txBox="1"/>
                          <wps:spPr>
                            <a:xfrm>
                              <a:off x="204466" y="256739"/>
                              <a:ext cx="4615440" cy="389397"/>
                            </a:xfrm>
                            <a:prstGeom prst="rect">
                              <a:avLst/>
                            </a:prstGeom>
                            <a:noFill/>
                          </wps:spPr>
                          <wps:txbx>
                            <w:txbxContent>
                              <w:p w14:paraId="7D781338" w14:textId="3214E4C4" w:rsidR="00F621FA" w:rsidRDefault="00F621FA" w:rsidP="00F621FA">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سرعة التغيير:</w:t>
                                </w:r>
                              </w:p>
                            </w:txbxContent>
                          </wps:txbx>
                          <wps:bodyPr wrap="square" rtlCol="1">
                            <a:spAutoFit/>
                          </wps:bodyPr>
                        </wps:wsp>
                      </wpg:grpSp>
                      <pic:pic xmlns:pic="http://schemas.openxmlformats.org/drawingml/2006/picture">
                        <pic:nvPicPr>
                          <pic:cNvPr id="1608697441"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C84692" id="_x0000_s117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HGLyYHEHAAD8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117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">
                  <v:group id="مجموعة 48" o:spid="_x0000_s117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">
                    <v:group id="مجموعة 49" o:spid="_x0000_s117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">
                      <v:shape id="شكل حر 50" o:spid="_x0000_s117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7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" fillcolor="#a5a5a5 [2092]" stroked="f" strokeweight="1pt">
                        <v:stroke joinstyle="miter"/>
                      </v:roundrect>
                    </v:group>
                    <v:oval id="شكل بيضاوي 52" o:spid="_x0000_s117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" filled="f" strokecolor="#168489" strokeweight="1pt">
                      <v:stroke joinstyle="miter"/>
                    </v:oval>
                  </v:group>
                  <v:shape id="مربع نص 41" o:spid="_x0000_s118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" filled="f" stroked="f">
                    <v:textbox style="mso-fit-shape-to-text:t">
                      <w:txbxContent>
                        <w:p w14:paraId="7D781338" w14:textId="3214E4C4" w:rsidR="00F621FA" w:rsidRDefault="00F621FA" w:rsidP="00F621FA">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سرعة التغيير:</w:t>
                          </w:r>
                        </w:p>
                      </w:txbxContent>
                    </v:textbox>
                  </v:shape>
                </v:group>
                <v:shape id="صورة 54" o:spid="_x0000_s118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">
                  <v:imagedata r:id="rId117" o:title=""/>
                </v:shape>
                <w10:anchorlock/>
              </v:group>
            </w:pict>
          </mc:Fallback>
        </mc:AlternateContent>
      </w:r>
    </w:p>
    <w:p w14:paraId="22BB1A19" w14:textId="139510A9" w:rsidR="006B59BE" w:rsidRDefault="006B59BE" w:rsidP="00FC05DF">
      <w:pPr>
        <w:rPr>
          <w:rtl/>
        </w:rPr>
      </w:pPr>
      <w:r w:rsidRPr="00F3372D">
        <w:rPr>
          <w:rtl/>
        </w:rPr>
        <w:t xml:space="preserve">  تشير دراسات معهد ماكينزي العالمي إلى أنّ معدّل التغيير التكنولوجي تضاعف 5 مرّات خلال العقدين الماضيين.</w:t>
      </w:r>
    </w:p>
    <w:p w14:paraId="187A285F" w14:textId="6F5B3C64" w:rsidR="00F621FA" w:rsidRPr="00F3372D" w:rsidRDefault="00F621FA" w:rsidP="00FC05DF">
      <w:pPr>
        <w:rPr>
          <w:rtl/>
        </w:rPr>
      </w:pPr>
      <w:r w:rsidRPr="002A078C">
        <w:rPr>
          <w:rFonts w:ascii="Sakkal Majalla" w:hAnsi="Sakkal Majalla"/>
          <w:noProof/>
          <w:sz w:val="34"/>
        </w:rPr>
        <mc:AlternateContent>
          <mc:Choice Requires="wpg">
            <w:drawing>
              <wp:inline distT="0" distB="0" distL="0" distR="0" wp14:anchorId="1A28B9EC" wp14:editId="02DF9670">
                <wp:extent cx="5731510" cy="891540"/>
                <wp:effectExtent l="0" t="0" r="2540" b="22860"/>
                <wp:docPr id="160869744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443" name="مجموعة 47"/>
                        <wpg:cNvGrpSpPr/>
                        <wpg:grpSpPr>
                          <a:xfrm>
                            <a:off x="0" y="0"/>
                            <a:ext cx="5731510" cy="895351"/>
                            <a:chOff x="0" y="0"/>
                            <a:chExt cx="5878196" cy="918845"/>
                          </a:xfrm>
                        </wpg:grpSpPr>
                        <wpg:grpSp>
                          <wpg:cNvPr id="1608697444" name="مجموعة 48"/>
                          <wpg:cNvGrpSpPr/>
                          <wpg:grpSpPr>
                            <a:xfrm>
                              <a:off x="0" y="0"/>
                              <a:ext cx="5878196" cy="918845"/>
                              <a:chOff x="0" y="0"/>
                              <a:chExt cx="6240348" cy="919070"/>
                            </a:xfrm>
                          </wpg:grpSpPr>
                          <wpg:grpSp>
                            <wpg:cNvPr id="1608697445" name="مجموعة 49"/>
                            <wpg:cNvGrpSpPr/>
                            <wpg:grpSpPr>
                              <a:xfrm>
                                <a:off x="0" y="169208"/>
                                <a:ext cx="5433072" cy="580613"/>
                                <a:chOff x="0" y="169208"/>
                                <a:chExt cx="5433072" cy="580613"/>
                              </a:xfrm>
                            </wpg:grpSpPr>
                            <wps:wsp>
                              <wps:cNvPr id="160869744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44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44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449" name="مربع نص 41"/>
                          <wps:cNvSpPr txBox="1"/>
                          <wps:spPr>
                            <a:xfrm>
                              <a:off x="204466" y="256739"/>
                              <a:ext cx="4615440" cy="389397"/>
                            </a:xfrm>
                            <a:prstGeom prst="rect">
                              <a:avLst/>
                            </a:prstGeom>
                            <a:noFill/>
                          </wps:spPr>
                          <wps:txbx>
                            <w:txbxContent>
                              <w:p w14:paraId="216B7764" w14:textId="31B04FBA" w:rsidR="00F621FA" w:rsidRDefault="00F621FA" w:rsidP="00F621FA">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الأزمات المتلاحقة:</w:t>
                                </w:r>
                              </w:p>
                            </w:txbxContent>
                          </wps:txbx>
                          <wps:bodyPr wrap="square" rtlCol="1">
                            <a:spAutoFit/>
                          </wps:bodyPr>
                        </wps:wsp>
                      </wpg:grpSp>
                      <pic:pic xmlns:pic="http://schemas.openxmlformats.org/drawingml/2006/picture">
                        <pic:nvPicPr>
                          <pic:cNvPr id="1608697450"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28B9EC" id="_x0000_s118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qFXHucAcAAPw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1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">
                  <v:group id="مجموعة 48" o:spid="_x0000_s11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">
                    <v:group id="مجموعة 49" o:spid="_x0000_s11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">
                      <v:shape id="شكل حر 50" o:spid="_x0000_s11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" fillcolor="#a5a5a5 [2092]" stroked="f" strokeweight="1pt">
                        <v:stroke joinstyle="miter"/>
                      </v:roundrect>
                    </v:group>
                    <v:oval id="شكل بيضاوي 52" o:spid="_x0000_s11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" filled="f" strokecolor="#168489" strokeweight="1pt">
                      <v:stroke joinstyle="miter"/>
                    </v:oval>
                  </v:group>
                  <v:shape id="مربع نص 41" o:spid="_x0000_s1189"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" filled="f" stroked="f">
                    <v:textbox style="mso-fit-shape-to-text:t">
                      <w:txbxContent>
                        <w:p w14:paraId="216B7764" w14:textId="31B04FBA" w:rsidR="00F621FA" w:rsidRDefault="00F621FA" w:rsidP="00F621FA">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الأزمات المتلاحقة:</w:t>
                          </w:r>
                        </w:p>
                      </w:txbxContent>
                    </v:textbox>
                  </v:shape>
                </v:group>
                <v:shape id="صورة 54" o:spid="_x0000_s11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">
                  <v:imagedata r:id="rId117" o:title=""/>
                </v:shape>
                <w10:anchorlock/>
              </v:group>
            </w:pict>
          </mc:Fallback>
        </mc:AlternateContent>
      </w:r>
    </w:p>
    <w:p w14:paraId="7EE4EA40" w14:textId="0316D18D" w:rsidR="006B59BE" w:rsidRDefault="006B59BE" w:rsidP="00FC05DF">
      <w:pPr>
        <w:rPr>
          <w:rtl/>
        </w:rPr>
      </w:pPr>
      <w:r w:rsidRPr="00F3372D">
        <w:rPr>
          <w:rtl/>
        </w:rPr>
        <w:t>من الجائحة العالمية إلى الاضطرابات الجيوسياسية والاقتصادية، تتطلّب قيادة قادرة على التعامل مع الأزمات المتعدّدة والمتزامنة.</w:t>
      </w:r>
    </w:p>
    <w:p w14:paraId="137BC36D" w14:textId="061D4D44" w:rsidR="00F621FA" w:rsidRPr="00F3372D" w:rsidRDefault="00F621FA" w:rsidP="004A64BB">
      <w:pPr>
        <w:keepNext/>
        <w:rPr>
          <w:rtl/>
        </w:rPr>
      </w:pPr>
      <w:r w:rsidRPr="002A078C">
        <w:rPr>
          <w:rFonts w:ascii="Sakkal Majalla" w:hAnsi="Sakkal Majalla"/>
          <w:noProof/>
          <w:sz w:val="34"/>
        </w:rPr>
        <w:lastRenderedPageBreak/>
        <mc:AlternateContent>
          <mc:Choice Requires="wpg">
            <w:drawing>
              <wp:inline distT="0" distB="0" distL="0" distR="0" wp14:anchorId="2D29D6E3" wp14:editId="4AF58ECA">
                <wp:extent cx="5731510" cy="891540"/>
                <wp:effectExtent l="0" t="0" r="2540" b="22860"/>
                <wp:docPr id="160869745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452" name="مجموعة 47"/>
                        <wpg:cNvGrpSpPr/>
                        <wpg:grpSpPr>
                          <a:xfrm>
                            <a:off x="0" y="0"/>
                            <a:ext cx="5731510" cy="895351"/>
                            <a:chOff x="0" y="0"/>
                            <a:chExt cx="5878196" cy="918845"/>
                          </a:xfrm>
                        </wpg:grpSpPr>
                        <wpg:grpSp>
                          <wpg:cNvPr id="1608697453" name="مجموعة 48"/>
                          <wpg:cNvGrpSpPr/>
                          <wpg:grpSpPr>
                            <a:xfrm>
                              <a:off x="0" y="0"/>
                              <a:ext cx="5878196" cy="918845"/>
                              <a:chOff x="0" y="0"/>
                              <a:chExt cx="6240348" cy="919070"/>
                            </a:xfrm>
                          </wpg:grpSpPr>
                          <wpg:grpSp>
                            <wpg:cNvPr id="1608697454" name="مجموعة 49"/>
                            <wpg:cNvGrpSpPr/>
                            <wpg:grpSpPr>
                              <a:xfrm>
                                <a:off x="0" y="169208"/>
                                <a:ext cx="5433072" cy="580613"/>
                                <a:chOff x="0" y="169208"/>
                                <a:chExt cx="5433072" cy="580613"/>
                              </a:xfrm>
                            </wpg:grpSpPr>
                            <wps:wsp>
                              <wps:cNvPr id="16086974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4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4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458" name="مربع نص 41"/>
                          <wps:cNvSpPr txBox="1"/>
                          <wps:spPr>
                            <a:xfrm>
                              <a:off x="204466" y="256739"/>
                              <a:ext cx="4615440" cy="389397"/>
                            </a:xfrm>
                            <a:prstGeom prst="rect">
                              <a:avLst/>
                            </a:prstGeom>
                            <a:noFill/>
                          </wps:spPr>
                          <wps:txbx>
                            <w:txbxContent>
                              <w:p w14:paraId="0E04E120" w14:textId="18D5ACA7" w:rsidR="00F621FA" w:rsidRDefault="00F621FA" w:rsidP="00F621FA">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التحوّل الرقمي:</w:t>
                                </w:r>
                              </w:p>
                            </w:txbxContent>
                          </wps:txbx>
                          <wps:bodyPr wrap="square" rtlCol="1">
                            <a:spAutoFit/>
                          </wps:bodyPr>
                        </wps:wsp>
                      </wpg:grpSp>
                      <pic:pic xmlns:pic="http://schemas.openxmlformats.org/drawingml/2006/picture">
                        <pic:nvPicPr>
                          <pic:cNvPr id="1608697459"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D29D6E3" id="_x0000_s119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wO+fd1BwAA/B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11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">
                  <v:group id="مجموعة 48" o:spid="_x0000_s11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">
                    <v:group id="مجموعة 49" o:spid="_x0000_s11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">
                      <v:shape id="شكل حر 50" o:spid="_x0000_s11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1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" fillcolor="#a5a5a5 [2092]" stroked="f" strokeweight="1pt">
                        <v:stroke joinstyle="miter"/>
                      </v:roundrect>
                    </v:group>
                    <v:oval id="شكل بيضاوي 52" o:spid="_x0000_s11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" filled="f" strokecolor="#168489" strokeweight="1pt">
                      <v:stroke joinstyle="miter"/>
                    </v:oval>
                  </v:group>
                  <v:shape id="مربع نص 41" o:spid="_x0000_s1198"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" filled="f" stroked="f">
                    <v:textbox style="mso-fit-shape-to-text:t">
                      <w:txbxContent>
                        <w:p w14:paraId="0E04E120" w14:textId="18D5ACA7" w:rsidR="00F621FA" w:rsidRDefault="00F621FA" w:rsidP="00F621FA">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التحوّل الرقمي:</w:t>
                          </w:r>
                        </w:p>
                      </w:txbxContent>
                    </v:textbox>
                  </v:shape>
                </v:group>
                <v:shape id="صورة 54" o:spid="_x0000_s11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">
                  <v:imagedata r:id="rId117" o:title=""/>
                </v:shape>
                <w10:anchorlock/>
              </v:group>
            </w:pict>
          </mc:Fallback>
        </mc:AlternateContent>
      </w:r>
    </w:p>
    <w:p w14:paraId="2EFB89CB" w14:textId="31DEF9BC" w:rsidR="006B59BE" w:rsidRPr="00F3372D" w:rsidRDefault="006B59BE" w:rsidP="00FC05DF">
      <w:pPr>
        <w:rPr>
          <w:rtl/>
        </w:rPr>
      </w:pPr>
      <w:r w:rsidRPr="00F3372D">
        <w:rPr>
          <w:rtl/>
        </w:rPr>
        <w:t>أصبح التحوّل الرقمي ضرورة استراتيجية وليس خياراً، ويتطلّب قيادة واعية بإمكانات التكنولوجيا وتأثيراتها.</w:t>
      </w:r>
    </w:p>
    <w:p w14:paraId="02E203FF" w14:textId="77777777" w:rsidR="006B59BE" w:rsidRPr="00F3372D" w:rsidRDefault="006B59BE" w:rsidP="00FC05DF">
      <w:pPr>
        <w:rPr>
          <w:rtl/>
        </w:rPr>
      </w:pPr>
      <w:r w:rsidRPr="00F3372D">
        <w:rPr>
          <w:rtl/>
        </w:rPr>
        <w:t>"في عالم متغيّر باستمرار، تكمن الميزة التنافسية المستدامة في القدرة على التعلّم والتكيّف بسرعة أكبر من المنافسين." - آري دي جيوس، مؤلّف كتاب "الشركة الحيّة"</w:t>
      </w:r>
    </w:p>
    <w:p w14:paraId="33BFF98C" w14:textId="63D55975" w:rsidR="006B59BE" w:rsidRDefault="00FC05DF" w:rsidP="00FC05DF">
      <w:pPr>
        <w:rPr>
          <w:rtl/>
        </w:rPr>
      </w:pPr>
      <w:r w:rsidRPr="002A078C">
        <w:rPr>
          <w:rFonts w:ascii="Sakkal Majalla" w:hAnsi="Sakkal Majalla"/>
          <w:noProof/>
          <w:color w:val="002060"/>
          <w:sz w:val="34"/>
        </w:rPr>
        <mc:AlternateContent>
          <mc:Choice Requires="wpg">
            <w:drawing>
              <wp:inline distT="0" distB="0" distL="0" distR="0" wp14:anchorId="0AD5BD7E" wp14:editId="6B977600">
                <wp:extent cx="5731510" cy="895350"/>
                <wp:effectExtent l="0" t="0" r="21590" b="19050"/>
                <wp:docPr id="18"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9"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20" name="مجموعة 39"/>
                        <wpg:cNvGrpSpPr/>
                        <wpg:grpSpPr>
                          <a:xfrm>
                            <a:off x="0" y="0"/>
                            <a:ext cx="5731510" cy="895350"/>
                            <a:chOff x="0" y="0"/>
                            <a:chExt cx="5878196" cy="918845"/>
                          </a:xfrm>
                        </wpg:grpSpPr>
                        <wpg:grpSp>
                          <wpg:cNvPr id="23" name="مجموعة 40"/>
                          <wpg:cNvGrpSpPr/>
                          <wpg:grpSpPr>
                            <a:xfrm>
                              <a:off x="0" y="0"/>
                              <a:ext cx="5878196" cy="918845"/>
                              <a:chOff x="0" y="0"/>
                              <a:chExt cx="6240348" cy="919070"/>
                            </a:xfrm>
                          </wpg:grpSpPr>
                          <wpg:grpSp>
                            <wpg:cNvPr id="24" name="مجموعة 41"/>
                            <wpg:cNvGrpSpPr/>
                            <wpg:grpSpPr>
                              <a:xfrm>
                                <a:off x="0" y="169208"/>
                                <a:ext cx="5433072" cy="580613"/>
                                <a:chOff x="0" y="169208"/>
                                <a:chExt cx="5433072" cy="580613"/>
                              </a:xfrm>
                            </wpg:grpSpPr>
                            <wps:wsp>
                              <wps:cNvPr id="2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4" name="مربع نص 41"/>
                          <wps:cNvSpPr txBox="1"/>
                          <wps:spPr>
                            <a:xfrm>
                              <a:off x="204484" y="257055"/>
                              <a:ext cx="4616071" cy="387740"/>
                            </a:xfrm>
                            <a:prstGeom prst="rect">
                              <a:avLst/>
                            </a:prstGeom>
                            <a:noFill/>
                          </wps:spPr>
                          <wps:txbx>
                            <w:txbxContent>
                              <w:p w14:paraId="094604E4" w14:textId="671144BB" w:rsidR="00FC05DF" w:rsidRDefault="00F621FA" w:rsidP="00FC05DF">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التحو</w:t>
                                </w:r>
                                <w:r w:rsidRPr="00F621FA">
                                  <w:rPr>
                                    <w:rFonts w:eastAsia="Calibri" w:hAnsi="Adobe Arabic" w:cs="Adobe Arabic" w:hint="cs"/>
                                    <w:b/>
                                    <w:bCs/>
                                    <w:color w:val="FFFFFF"/>
                                    <w:kern w:val="24"/>
                                    <w:sz w:val="36"/>
                                    <w:szCs w:val="36"/>
                                    <w:rtl/>
                                    <w:lang w:bidi="ar-EG"/>
                                  </w:rPr>
                                  <w:t>ّ</w:t>
                                </w:r>
                                <w:r w:rsidRPr="00F621FA">
                                  <w:rPr>
                                    <w:rFonts w:eastAsia="Calibri" w:hAnsi="Adobe Arabic" w:cs="Adobe Arabic"/>
                                    <w:b/>
                                    <w:bCs/>
                                    <w:color w:val="FFFFFF"/>
                                    <w:kern w:val="24"/>
                                    <w:sz w:val="36"/>
                                    <w:szCs w:val="36"/>
                                    <w:rtl/>
                                    <w:lang w:bidi="ar-EG"/>
                                  </w:rPr>
                                  <w:t>لات العالمية المؤثرة في القيادة وصنع القرار</w:t>
                                </w:r>
                              </w:p>
                            </w:txbxContent>
                          </wps:txbx>
                          <wps:bodyPr wrap="square" rtlCol="1">
                            <a:spAutoFit/>
                          </wps:bodyPr>
                        </wps:wsp>
                      </wpg:grpSp>
                    </wpg:wgp>
                  </a:graphicData>
                </a:graphic>
              </wp:inline>
            </w:drawing>
          </mc:Choice>
          <mc:Fallback>
            <w:pict>
              <v:group w14:anchorId="0AD5BD7E" id="_x0000_s120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">
                <v:shape id="صورة 38" o:spid="_x0000_s120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">
                  <v:imagedata r:id="rId95" o:title=""/>
                </v:shape>
                <v:group id="مجموعة 39" o:spid="_x0000_s12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مجموعة 40" o:spid="_x0000_s12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مجموعة 41" o:spid="_x0000_s12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شكل حر 42" o:spid="_x0000_s12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" fillcolor="#168489" stroked="f" strokeweight="1pt">
                        <v:stroke joinstyle="miter"/>
                      </v:roundrect>
                    </v:group>
                    <v:oval id="شكل بيضاوي 44" o:spid="_x0000_s12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" filled="f" strokecolor="#a5a5a5 [2092]" strokeweight="1pt">
                      <v:stroke joinstyle="miter"/>
                    </v:oval>
                  </v:group>
                  <v:shape id="مربع نص 41" o:spid="_x0000_s120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" filled="f" stroked="f">
                    <v:textbox style="mso-fit-shape-to-text:t">
                      <w:txbxContent>
                        <w:p w14:paraId="094604E4" w14:textId="671144BB" w:rsidR="00FC05DF" w:rsidRDefault="00F621FA" w:rsidP="00FC05DF">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التحو</w:t>
                          </w:r>
                          <w:r w:rsidRPr="00F621FA">
                            <w:rPr>
                              <w:rFonts w:eastAsia="Calibri" w:hAnsi="Adobe Arabic" w:cs="Adobe Arabic" w:hint="cs"/>
                              <w:b/>
                              <w:bCs/>
                              <w:color w:val="FFFFFF"/>
                              <w:kern w:val="24"/>
                              <w:sz w:val="36"/>
                              <w:szCs w:val="36"/>
                              <w:rtl/>
                              <w:lang w:bidi="ar-EG"/>
                            </w:rPr>
                            <w:t>ّ</w:t>
                          </w:r>
                          <w:r w:rsidRPr="00F621FA">
                            <w:rPr>
                              <w:rFonts w:eastAsia="Calibri" w:hAnsi="Adobe Arabic" w:cs="Adobe Arabic"/>
                              <w:b/>
                              <w:bCs/>
                              <w:color w:val="FFFFFF"/>
                              <w:kern w:val="24"/>
                              <w:sz w:val="36"/>
                              <w:szCs w:val="36"/>
                              <w:rtl/>
                              <w:lang w:bidi="ar-EG"/>
                            </w:rPr>
                            <w:t>لات العالمية المؤثرة في القيادة وصنع القرار</w:t>
                          </w:r>
                        </w:p>
                      </w:txbxContent>
                    </v:textbox>
                  </v:shape>
                </v:group>
                <w10:anchorlock/>
              </v:group>
            </w:pict>
          </mc:Fallback>
        </mc:AlternateContent>
      </w:r>
    </w:p>
    <w:p w14:paraId="1C4325B1" w14:textId="0098D4F0" w:rsidR="006B59BE" w:rsidRPr="00F621FA" w:rsidRDefault="004A64BB" w:rsidP="00F621FA">
      <w:pPr>
        <w:pStyle w:val="ad"/>
        <w:rPr>
          <w:b w:val="0"/>
          <w:bCs/>
          <w:color w:val="168489"/>
          <w:rtl/>
        </w:rPr>
      </w:pPr>
      <w:r>
        <w:rPr>
          <w:noProof/>
        </w:rPr>
        <w:drawing>
          <wp:anchor distT="0" distB="0" distL="114300" distR="114300" simplePos="0" relativeHeight="252896256" behindDoc="0" locked="0" layoutInCell="1" allowOverlap="1" wp14:anchorId="0382FA3C" wp14:editId="022D9B30">
            <wp:simplePos x="0" y="0"/>
            <wp:positionH relativeFrom="margin">
              <wp:align>left</wp:align>
            </wp:positionH>
            <wp:positionV relativeFrom="paragraph">
              <wp:posOffset>276447</wp:posOffset>
            </wp:positionV>
            <wp:extent cx="1223010" cy="1223010"/>
            <wp:effectExtent l="0" t="0" r="0" b="0"/>
            <wp:wrapSquare wrapText="bothSides"/>
            <wp:docPr id="1973967453" name="Picture 1973967453" descr="Robotic han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Robotic hand "/>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621FA">
        <w:rPr>
          <w:b w:val="0"/>
          <w:bCs/>
          <w:color w:val="168489"/>
          <w:rtl/>
        </w:rPr>
        <w:t>التحوّلات التكنولوجية</w:t>
      </w:r>
      <w:r w:rsidRPr="004A64BB">
        <w:t xml:space="preserve"> </w:t>
      </w:r>
    </w:p>
    <w:p w14:paraId="5709BCFC" w14:textId="77777777" w:rsidR="006B59BE" w:rsidRPr="00F3372D" w:rsidRDefault="006B59BE" w:rsidP="00FC05DF">
      <w:pPr>
        <w:rPr>
          <w:rtl/>
        </w:rPr>
      </w:pPr>
      <w:r>
        <w:rPr>
          <w:color w:val="168489"/>
          <w:rtl/>
        </w:rPr>
        <w:t>1. تسارع الثورة الرقمية:</w:t>
      </w:r>
      <w:r>
        <w:rPr>
          <w:rtl/>
        </w:rPr>
        <w:t xml:space="preserve"> </w:t>
      </w:r>
      <w:hyperlink r:id="rId119">
        <w:r>
          <w:rPr>
            <w:rStyle w:val="Hyperlink"/>
            <w:rtl/>
          </w:rPr>
          <w:t>الذكاء الاصطناعي</w:t>
        </w:r>
      </w:hyperlink>
      <w:r>
        <w:rPr>
          <w:rtl/>
        </w:rPr>
        <w:t>، والأتمتة، وإنترنت الأشياء، والبيانات الضخمة، والحوسبة السحابية، وتقنيات الواقع الافتراضي والمعزّز.</w:t>
      </w:r>
    </w:p>
    <w:p w14:paraId="2BA3E68A" w14:textId="77777777" w:rsidR="006B59BE" w:rsidRPr="00F3372D" w:rsidRDefault="006B59BE" w:rsidP="00FC05DF">
      <w:pPr>
        <w:rPr>
          <w:rtl/>
        </w:rPr>
      </w:pPr>
      <w:r w:rsidRPr="00F621FA">
        <w:rPr>
          <w:color w:val="168489"/>
          <w:rtl/>
        </w:rPr>
        <w:t>2. التحوّل نحو اقتصاد المنصّات:</w:t>
      </w:r>
      <w:r w:rsidRPr="00F3372D">
        <w:rPr>
          <w:rtl/>
        </w:rPr>
        <w:t xml:space="preserve"> تغيير نماذج الأعمال التقليدية وظهور منصّات رقمية تربط المنتجين بالمستهلكين.</w:t>
      </w:r>
    </w:p>
    <w:p w14:paraId="49D0118D" w14:textId="69FF8A6C" w:rsidR="006B59BE" w:rsidRPr="00F621FA" w:rsidRDefault="006B59BE" w:rsidP="00F621FA">
      <w:pPr>
        <w:pStyle w:val="ad"/>
        <w:rPr>
          <w:b w:val="0"/>
          <w:bCs/>
          <w:color w:val="168489"/>
          <w:rtl/>
        </w:rPr>
      </w:pPr>
      <w:r w:rsidRPr="00F621FA">
        <w:rPr>
          <w:b w:val="0"/>
          <w:bCs/>
          <w:color w:val="168489"/>
          <w:rtl/>
        </w:rPr>
        <w:t>التحوّلات الديموغرافية والاجتماعية</w:t>
      </w:r>
      <w:r w:rsidR="004A64BB" w:rsidRPr="004A64BB">
        <w:t xml:space="preserve"> </w:t>
      </w:r>
    </w:p>
    <w:p w14:paraId="4E3E2AC2" w14:textId="0B6E38B7" w:rsidR="006B59BE" w:rsidRPr="00F3372D" w:rsidRDefault="004A64BB" w:rsidP="00FC05DF">
      <w:pPr>
        <w:rPr>
          <w:rtl/>
        </w:rPr>
      </w:pPr>
      <w:r>
        <w:rPr>
          <w:noProof/>
        </w:rPr>
        <w:drawing>
          <wp:anchor distT="0" distB="0" distL="114300" distR="114300" simplePos="0" relativeHeight="252897280" behindDoc="0" locked="0" layoutInCell="1" allowOverlap="1" wp14:anchorId="19EDA3AE" wp14:editId="1E82720A">
            <wp:simplePos x="0" y="0"/>
            <wp:positionH relativeFrom="margin">
              <wp:align>left</wp:align>
            </wp:positionH>
            <wp:positionV relativeFrom="paragraph">
              <wp:posOffset>18120</wp:posOffset>
            </wp:positionV>
            <wp:extent cx="1223010" cy="1223010"/>
            <wp:effectExtent l="0" t="0" r="0" b="0"/>
            <wp:wrapSquare wrapText="bothSides"/>
            <wp:docPr id="1973967454" name="Picture 1973967454" descr="Virtual reali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Virtual reality "/>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621FA">
        <w:rPr>
          <w:color w:val="168489"/>
          <w:rtl/>
        </w:rPr>
        <w:t>1. التنوّع الجيلي:</w:t>
      </w:r>
      <w:r w:rsidR="006B59BE" w:rsidRPr="00F3372D">
        <w:rPr>
          <w:rtl/>
        </w:rPr>
        <w:t xml:space="preserve"> وجود أربعة أجيال تعمل معاً في مكان العمل للمرّة الأولى في التاريخ.</w:t>
      </w:r>
    </w:p>
    <w:p w14:paraId="41FB3AD4" w14:textId="77777777" w:rsidR="006B59BE" w:rsidRPr="00F3372D" w:rsidRDefault="006B59BE" w:rsidP="00FC05DF">
      <w:pPr>
        <w:rPr>
          <w:rtl/>
        </w:rPr>
      </w:pPr>
      <w:r w:rsidRPr="00F621FA">
        <w:rPr>
          <w:color w:val="168489"/>
          <w:rtl/>
        </w:rPr>
        <w:t>2. التحوّل في توقّعات القوى العاملة:</w:t>
      </w:r>
      <w:r w:rsidRPr="00F3372D">
        <w:rPr>
          <w:rtl/>
        </w:rPr>
        <w:t xml:space="preserve"> البحث عن المعنى والتوازن والمرونة في العمل.</w:t>
      </w:r>
    </w:p>
    <w:p w14:paraId="5E0CB580" w14:textId="77777777" w:rsidR="006B59BE" w:rsidRPr="00F3372D" w:rsidRDefault="006B59BE" w:rsidP="00FC05DF">
      <w:pPr>
        <w:rPr>
          <w:rtl/>
        </w:rPr>
      </w:pPr>
      <w:r w:rsidRPr="00F621FA">
        <w:rPr>
          <w:color w:val="168489"/>
          <w:rtl/>
        </w:rPr>
        <w:t>3. التغيّرات في أنماط العمل:</w:t>
      </w:r>
      <w:r w:rsidRPr="00F3372D">
        <w:rPr>
          <w:rtl/>
        </w:rPr>
        <w:t xml:space="preserve"> العمل عن بُعد، والعمل الهجين، والعمل المستقلّ.</w:t>
      </w:r>
    </w:p>
    <w:p w14:paraId="289BCB37" w14:textId="5318A18A" w:rsidR="006B59BE" w:rsidRPr="00F621FA" w:rsidRDefault="006B59BE" w:rsidP="004A64BB">
      <w:pPr>
        <w:pStyle w:val="ad"/>
        <w:keepNext/>
        <w:rPr>
          <w:b w:val="0"/>
          <w:bCs/>
          <w:color w:val="168489"/>
          <w:rtl/>
        </w:rPr>
      </w:pPr>
      <w:r w:rsidRPr="00F621FA">
        <w:rPr>
          <w:b w:val="0"/>
          <w:bCs/>
          <w:color w:val="168489"/>
          <w:rtl/>
        </w:rPr>
        <w:lastRenderedPageBreak/>
        <w:t>التحوّلات الجيوسياسية والاقتصادية</w:t>
      </w:r>
      <w:r w:rsidR="004A64BB" w:rsidRPr="004A64BB">
        <w:t xml:space="preserve"> </w:t>
      </w:r>
    </w:p>
    <w:p w14:paraId="7BCFBD0A" w14:textId="72F9FBD4" w:rsidR="006B59BE" w:rsidRPr="00F3372D" w:rsidRDefault="004A64BB" w:rsidP="00FC05DF">
      <w:pPr>
        <w:rPr>
          <w:rtl/>
        </w:rPr>
      </w:pPr>
      <w:r>
        <w:rPr>
          <w:noProof/>
        </w:rPr>
        <w:drawing>
          <wp:anchor distT="0" distB="0" distL="114300" distR="114300" simplePos="0" relativeHeight="252898304" behindDoc="0" locked="0" layoutInCell="1" allowOverlap="1" wp14:anchorId="29CB95F4" wp14:editId="7B3EE5E7">
            <wp:simplePos x="0" y="0"/>
            <wp:positionH relativeFrom="margin">
              <wp:align>left</wp:align>
            </wp:positionH>
            <wp:positionV relativeFrom="paragraph">
              <wp:posOffset>9392</wp:posOffset>
            </wp:positionV>
            <wp:extent cx="1223010" cy="1223010"/>
            <wp:effectExtent l="0" t="0" r="0" b="0"/>
            <wp:wrapSquare wrapText="bothSides"/>
            <wp:docPr id="1973967455" name="Picture 1973967455" descr="Digitaliz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Digitalization "/>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621FA">
        <w:rPr>
          <w:color w:val="168489"/>
          <w:rtl/>
        </w:rPr>
        <w:t>1. تحوّل مراكز القوى الاقتصادية:</w:t>
      </w:r>
      <w:r w:rsidR="006B59BE" w:rsidRPr="00F3372D">
        <w:rPr>
          <w:rtl/>
        </w:rPr>
        <w:t xml:space="preserve"> صعود الاقتصادات الناشئة وتغيّر موازين القوى العالمية.</w:t>
      </w:r>
    </w:p>
    <w:p w14:paraId="6B943472" w14:textId="77777777" w:rsidR="006B59BE" w:rsidRPr="00F3372D" w:rsidRDefault="006B59BE" w:rsidP="00FC05DF">
      <w:pPr>
        <w:rPr>
          <w:rtl/>
        </w:rPr>
      </w:pPr>
      <w:r w:rsidRPr="00F621FA">
        <w:rPr>
          <w:color w:val="168489"/>
          <w:rtl/>
        </w:rPr>
        <w:t>2. الاهتمام المتزايد بالاستدامة:</w:t>
      </w:r>
      <w:r w:rsidRPr="00F3372D">
        <w:rPr>
          <w:rtl/>
        </w:rPr>
        <w:t xml:space="preserve"> ضرورة الموازنة بين الأهداف الاقتصادية والاجتماعية والبيئية.</w:t>
      </w:r>
    </w:p>
    <w:p w14:paraId="2FACF785" w14:textId="77777777" w:rsidR="006B59BE" w:rsidRPr="00F3372D" w:rsidRDefault="006B59BE" w:rsidP="00FC05DF">
      <w:pPr>
        <w:rPr>
          <w:rtl/>
        </w:rPr>
      </w:pPr>
      <w:r w:rsidRPr="00F621FA">
        <w:rPr>
          <w:color w:val="168489"/>
          <w:rtl/>
        </w:rPr>
        <w:t xml:space="preserve">3. عدم الاستقرار الجيوسياسي: </w:t>
      </w:r>
      <w:r w:rsidRPr="00F3372D">
        <w:rPr>
          <w:rtl/>
        </w:rPr>
        <w:t>تأثير النزاعات والتوتّرات العالمية على سلاسل التوريد والأسواق.</w:t>
      </w:r>
    </w:p>
    <w:p w14:paraId="19A077C5" w14:textId="36151BB8" w:rsidR="006B59BE" w:rsidRPr="00F621FA" w:rsidRDefault="00F621FA" w:rsidP="00F621FA">
      <w:pPr>
        <w:pStyle w:val="ad"/>
        <w:rPr>
          <w:b w:val="0"/>
          <w:bCs/>
          <w:color w:val="168489"/>
          <w:rtl/>
        </w:rPr>
      </w:pPr>
      <w:r w:rsidRPr="00E42DAD">
        <w:rPr>
          <w:noProof/>
        </w:rPr>
        <mc:AlternateContent>
          <mc:Choice Requires="wpg">
            <w:drawing>
              <wp:anchor distT="0" distB="0" distL="114300" distR="114300" simplePos="0" relativeHeight="252849152" behindDoc="0" locked="0" layoutInCell="1" allowOverlap="1" wp14:anchorId="1BB3DBE7" wp14:editId="0F2D7696">
                <wp:simplePos x="0" y="0"/>
                <wp:positionH relativeFrom="margin">
                  <wp:align>right</wp:align>
                </wp:positionH>
                <wp:positionV relativeFrom="paragraph">
                  <wp:posOffset>8890</wp:posOffset>
                </wp:positionV>
                <wp:extent cx="735965" cy="661670"/>
                <wp:effectExtent l="0" t="0" r="6985" b="5080"/>
                <wp:wrapSquare wrapText="bothSides"/>
                <wp:docPr id="16086974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7461" name="Picture 1608697461"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7462" name="Rectangle: Rounded Corners 1608697462"/>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F50B11E" id="Group 20" o:spid="_x0000_s1026" style="position:absolute;margin-left:6.75pt;margin-top:.7pt;width:57.95pt;height:52.1pt;z-index:252849152;mso-position-horizontal:right;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">
                <v:shape id="Picture 16086974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">
                  <v:imagedata r:id="rId122" o:title="Reference "/>
                </v:shape>
                <v:roundrect id="Rectangle: Rounded Corners 16086974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" fillcolor="#168489" strokecolor="#168489" strokeweight="1pt">
                  <v:stroke joinstyle="miter"/>
                </v:roundrect>
                <w10:wrap type="square" anchorx="margin"/>
              </v:group>
            </w:pict>
          </mc:Fallback>
        </mc:AlternateContent>
      </w:r>
      <w:r w:rsidR="006B59BE" w:rsidRPr="00F621FA">
        <w:rPr>
          <w:b w:val="0"/>
          <w:bCs/>
          <w:color w:val="168489"/>
          <w:rtl/>
        </w:rPr>
        <w:t>حالة دراس</w:t>
      </w:r>
      <w:r w:rsidR="006B59BE" w:rsidRPr="00F621FA">
        <w:rPr>
          <w:rFonts w:hint="cs"/>
          <w:b w:val="0"/>
          <w:bCs/>
          <w:color w:val="168489"/>
          <w:rtl/>
        </w:rPr>
        <w:t>ي</w:t>
      </w:r>
      <w:r w:rsidR="006B59BE" w:rsidRPr="00F621FA">
        <w:rPr>
          <w:b w:val="0"/>
          <w:bCs/>
          <w:color w:val="168489"/>
          <w:rtl/>
        </w:rPr>
        <w:t>ة: شركة نوكيا</w:t>
      </w:r>
      <w:r w:rsidR="004A64BB" w:rsidRPr="004A64BB">
        <w:t xml:space="preserve"> </w:t>
      </w:r>
    </w:p>
    <w:p w14:paraId="3C1F7ADC" w14:textId="62D53670" w:rsidR="006B59BE" w:rsidRPr="00F3372D" w:rsidRDefault="004A64BB" w:rsidP="00FC05DF">
      <w:pPr>
        <w:rPr>
          <w:rtl/>
        </w:rPr>
      </w:pPr>
      <w:r>
        <w:rPr>
          <w:noProof/>
        </w:rPr>
        <w:drawing>
          <wp:anchor distT="0" distB="0" distL="114300" distR="114300" simplePos="0" relativeHeight="252899328" behindDoc="0" locked="0" layoutInCell="1" allowOverlap="1" wp14:anchorId="2A7AFCF7" wp14:editId="24E66C89">
            <wp:simplePos x="0" y="0"/>
            <wp:positionH relativeFrom="margin">
              <wp:align>left</wp:align>
            </wp:positionH>
            <wp:positionV relativeFrom="paragraph">
              <wp:posOffset>28354</wp:posOffset>
            </wp:positionV>
            <wp:extent cx="2042160" cy="605790"/>
            <wp:effectExtent l="0" t="0" r="0" b="0"/>
            <wp:wrapSquare wrapText="bothSides"/>
            <wp:docPr id="1973967456" name="Picture 1973967456" descr="Nokia PNG Images Transparent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Nokia PNG Images Transparent Free Download"/>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042160" cy="6057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F3372D">
        <w:rPr>
          <w:rtl/>
        </w:rPr>
        <w:t>ت</w:t>
      </w:r>
      <w:r w:rsidR="006B59BE">
        <w:rPr>
          <w:rFonts w:hint="cs"/>
          <w:rtl/>
        </w:rPr>
        <w:t>ُ</w:t>
      </w:r>
      <w:r w:rsidR="006B59BE" w:rsidRPr="00F3372D">
        <w:rPr>
          <w:rtl/>
        </w:rPr>
        <w:t>عدّ قصة شركة نوكيا مثالاً واضحاً على تأثير التحوّلات التكنولوجية في القيادة وصنع القرار. فقد سيطرت نوكيا على سوق الهواتف المحمولة بنسبة تجاوزت 40% عالمياً في عام 2007، لكنّها فشلت في التكيّف مع ثورة الهواتف الذكية. وكان أحد الأسباب الرئيسية هو الجمود الاستراتيجي وعدم قدرة قيادتها على استشراف التغييرات الجذرية في احتياجات المستخدمين، ممّا أدّى إلى تراجعها وبيع قسم الهواتف المحمولة في نهاية المطاف.</w:t>
      </w:r>
    </w:p>
    <w:p w14:paraId="1EB92FE7" w14:textId="588C0B29" w:rsidR="006B59BE" w:rsidRDefault="00FC05DF" w:rsidP="00FC05DF">
      <w:pPr>
        <w:rPr>
          <w:rtl/>
        </w:rPr>
      </w:pPr>
      <w:r w:rsidRPr="002A078C">
        <w:rPr>
          <w:rFonts w:ascii="Sakkal Majalla" w:hAnsi="Sakkal Majalla"/>
          <w:noProof/>
          <w:color w:val="002060"/>
          <w:sz w:val="34"/>
        </w:rPr>
        <mc:AlternateContent>
          <mc:Choice Requires="wpg">
            <w:drawing>
              <wp:inline distT="0" distB="0" distL="0" distR="0" wp14:anchorId="0F94F6C5" wp14:editId="5357D51C">
                <wp:extent cx="5731510" cy="895350"/>
                <wp:effectExtent l="0" t="0" r="21590" b="19050"/>
                <wp:docPr id="3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38"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0" name="مجموعة 39"/>
                        <wpg:cNvGrpSpPr/>
                        <wpg:grpSpPr>
                          <a:xfrm>
                            <a:off x="0" y="0"/>
                            <a:ext cx="5731510" cy="895350"/>
                            <a:chOff x="0" y="0"/>
                            <a:chExt cx="5878196" cy="918845"/>
                          </a:xfrm>
                        </wpg:grpSpPr>
                        <wpg:grpSp>
                          <wpg:cNvPr id="41" name="مجموعة 40"/>
                          <wpg:cNvGrpSpPr/>
                          <wpg:grpSpPr>
                            <a:xfrm>
                              <a:off x="0" y="0"/>
                              <a:ext cx="5878196" cy="918845"/>
                              <a:chOff x="0" y="0"/>
                              <a:chExt cx="6240348" cy="919070"/>
                            </a:xfrm>
                          </wpg:grpSpPr>
                          <wpg:grpSp>
                            <wpg:cNvPr id="42" name="مجموعة 41"/>
                            <wpg:cNvGrpSpPr/>
                            <wpg:grpSpPr>
                              <a:xfrm>
                                <a:off x="0" y="169208"/>
                                <a:ext cx="5433072" cy="580613"/>
                                <a:chOff x="0" y="169208"/>
                                <a:chExt cx="5433072" cy="580613"/>
                              </a:xfrm>
                            </wpg:grpSpPr>
                            <wps:wsp>
                              <wps:cNvPr id="43"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4"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5"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6" name="مربع نص 41"/>
                          <wps:cNvSpPr txBox="1"/>
                          <wps:spPr>
                            <a:xfrm>
                              <a:off x="204484" y="257055"/>
                              <a:ext cx="4616071" cy="387740"/>
                            </a:xfrm>
                            <a:prstGeom prst="rect">
                              <a:avLst/>
                            </a:prstGeom>
                            <a:noFill/>
                          </wps:spPr>
                          <wps:txbx>
                            <w:txbxContent>
                              <w:p w14:paraId="6BAC3F23" w14:textId="05EEE99D" w:rsidR="00FC05DF" w:rsidRDefault="00F621FA" w:rsidP="00FC05DF">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الفروق بين القيادة التقليدية والقيادة الاستراتيجية</w:t>
                                </w:r>
                              </w:p>
                            </w:txbxContent>
                          </wps:txbx>
                          <wps:bodyPr wrap="square" rtlCol="1">
                            <a:spAutoFit/>
                          </wps:bodyPr>
                        </wps:wsp>
                      </wpg:grpSp>
                    </wpg:wgp>
                  </a:graphicData>
                </a:graphic>
              </wp:inline>
            </w:drawing>
          </mc:Choice>
          <mc:Fallback>
            <w:pict>
              <v:group w14:anchorId="0F94F6C5" id="_x0000_s120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">
                <v:shape id="صورة 38" o:spid="_x0000_s121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">
                  <v:imagedata r:id="rId95" o:title=""/>
                </v:shape>
                <v:group id="مجموعة 39" o:spid="_x0000_s12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group id="مجموعة 40" o:spid="_x0000_s12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مجموعة 41" o:spid="_x0000_s12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شكل حر 42" o:spid="_x0000_s12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" fillcolor="#168489" stroked="f" strokeweight="1pt">
                        <v:stroke joinstyle="miter"/>
                      </v:roundrect>
                    </v:group>
                    <v:oval id="شكل بيضاوي 44" o:spid="_x0000_s12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" filled="f" strokecolor="#a5a5a5 [2092]" strokeweight="1pt">
                      <v:stroke joinstyle="miter"/>
                    </v:oval>
                  </v:group>
                  <v:shape id="مربع نص 41" o:spid="_x0000_s121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" filled="f" stroked="f">
                    <v:textbox style="mso-fit-shape-to-text:t">
                      <w:txbxContent>
                        <w:p w14:paraId="6BAC3F23" w14:textId="05EEE99D" w:rsidR="00FC05DF" w:rsidRDefault="00F621FA" w:rsidP="00FC05DF">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الفروق بين القيادة التقليدية والقيادة الاستراتيجية</w:t>
                          </w:r>
                        </w:p>
                      </w:txbxContent>
                    </v:textbox>
                  </v:shape>
                </v:group>
                <w10:anchorlock/>
              </v:group>
            </w:pict>
          </mc:Fallback>
        </mc:AlternateContent>
      </w:r>
    </w:p>
    <w:tbl>
      <w:tblPr>
        <w:tblStyle w:val="a6"/>
        <w:bidiVisual/>
        <w:tblW w:w="0" w:type="auto"/>
        <w:tblBorders>
          <w:top w:val="single" w:sz="4" w:space="0" w:color="168489"/>
          <w:left w:val="single" w:sz="4" w:space="0" w:color="168489"/>
          <w:bottom w:val="single" w:sz="4" w:space="0" w:color="168489"/>
          <w:right w:val="single" w:sz="4" w:space="0" w:color="168489"/>
          <w:insideH w:val="single" w:sz="4" w:space="0" w:color="168489"/>
          <w:insideV w:val="single" w:sz="4" w:space="0" w:color="168489"/>
        </w:tblBorders>
        <w:tblLook w:val="04A0" w:firstRow="1" w:lastRow="0" w:firstColumn="1" w:lastColumn="0" w:noHBand="0" w:noVBand="1"/>
      </w:tblPr>
      <w:tblGrid>
        <w:gridCol w:w="3005"/>
        <w:gridCol w:w="3005"/>
        <w:gridCol w:w="3006"/>
      </w:tblGrid>
      <w:tr w:rsidR="006B59BE" w14:paraId="67459B60" w14:textId="77777777" w:rsidTr="00F621FA">
        <w:tc>
          <w:tcPr>
            <w:tcW w:w="3005" w:type="dxa"/>
            <w:vAlign w:val="center"/>
          </w:tcPr>
          <w:p w14:paraId="6AA49A44" w14:textId="77777777" w:rsidR="006B59BE" w:rsidRPr="00F621FA" w:rsidRDefault="006B59BE" w:rsidP="00F621FA">
            <w:pPr>
              <w:pStyle w:val="ad"/>
              <w:jc w:val="center"/>
              <w:rPr>
                <w:b w:val="0"/>
                <w:bCs/>
                <w:color w:val="168489"/>
                <w:rtl/>
              </w:rPr>
            </w:pPr>
            <w:r w:rsidRPr="00F621FA">
              <w:rPr>
                <w:b w:val="0"/>
                <w:bCs/>
                <w:color w:val="168489"/>
                <w:rtl/>
              </w:rPr>
              <w:t>الجانب</w:t>
            </w:r>
          </w:p>
        </w:tc>
        <w:tc>
          <w:tcPr>
            <w:tcW w:w="3005" w:type="dxa"/>
            <w:vAlign w:val="center"/>
          </w:tcPr>
          <w:p w14:paraId="47BF0742" w14:textId="77777777" w:rsidR="006B59BE" w:rsidRPr="00F621FA" w:rsidRDefault="006B59BE" w:rsidP="00F621FA">
            <w:pPr>
              <w:pStyle w:val="ad"/>
              <w:jc w:val="center"/>
              <w:rPr>
                <w:b w:val="0"/>
                <w:bCs/>
                <w:color w:val="168489"/>
                <w:rtl/>
              </w:rPr>
            </w:pPr>
            <w:r w:rsidRPr="00F621FA">
              <w:rPr>
                <w:b w:val="0"/>
                <w:bCs/>
                <w:color w:val="168489"/>
                <w:rtl/>
              </w:rPr>
              <w:t>القيادة التقليدية</w:t>
            </w:r>
          </w:p>
        </w:tc>
        <w:tc>
          <w:tcPr>
            <w:tcW w:w="3006" w:type="dxa"/>
            <w:vAlign w:val="center"/>
          </w:tcPr>
          <w:p w14:paraId="06863FAE" w14:textId="77777777" w:rsidR="006B59BE" w:rsidRPr="00F621FA" w:rsidRDefault="006B59BE" w:rsidP="00F621FA">
            <w:pPr>
              <w:pStyle w:val="ad"/>
              <w:jc w:val="center"/>
              <w:rPr>
                <w:b w:val="0"/>
                <w:bCs/>
                <w:color w:val="168489"/>
                <w:rtl/>
              </w:rPr>
            </w:pPr>
            <w:r w:rsidRPr="00F621FA">
              <w:rPr>
                <w:b w:val="0"/>
                <w:bCs/>
                <w:color w:val="168489"/>
                <w:rtl/>
              </w:rPr>
              <w:t>القيادة الاستراتيجية</w:t>
            </w:r>
          </w:p>
        </w:tc>
      </w:tr>
      <w:tr w:rsidR="006B59BE" w14:paraId="137EB7A7" w14:textId="77777777" w:rsidTr="00F621FA">
        <w:tc>
          <w:tcPr>
            <w:tcW w:w="3005" w:type="dxa"/>
            <w:vAlign w:val="center"/>
          </w:tcPr>
          <w:p w14:paraId="74668F4F" w14:textId="77777777" w:rsidR="006B59BE" w:rsidRPr="00F621FA" w:rsidRDefault="006B59BE" w:rsidP="00F621FA">
            <w:pPr>
              <w:pStyle w:val="ad"/>
              <w:jc w:val="center"/>
              <w:rPr>
                <w:b w:val="0"/>
                <w:bCs/>
                <w:color w:val="168489"/>
                <w:rtl/>
              </w:rPr>
            </w:pPr>
            <w:r w:rsidRPr="00F621FA">
              <w:rPr>
                <w:b w:val="0"/>
                <w:bCs/>
                <w:color w:val="168489"/>
                <w:rtl/>
              </w:rPr>
              <w:t>التركيز الزمني</w:t>
            </w:r>
          </w:p>
        </w:tc>
        <w:tc>
          <w:tcPr>
            <w:tcW w:w="3005" w:type="dxa"/>
            <w:vAlign w:val="center"/>
          </w:tcPr>
          <w:p w14:paraId="1D94B6F2" w14:textId="77777777" w:rsidR="006B59BE" w:rsidRPr="00F3372D" w:rsidRDefault="006B59BE" w:rsidP="00F621FA">
            <w:pPr>
              <w:pStyle w:val="ad"/>
              <w:jc w:val="center"/>
              <w:rPr>
                <w:rtl/>
              </w:rPr>
            </w:pPr>
            <w:r w:rsidRPr="00F3372D">
              <w:rPr>
                <w:rtl/>
              </w:rPr>
              <w:t>الحاضر والمدى القصير</w:t>
            </w:r>
          </w:p>
        </w:tc>
        <w:tc>
          <w:tcPr>
            <w:tcW w:w="3006" w:type="dxa"/>
            <w:vAlign w:val="center"/>
          </w:tcPr>
          <w:p w14:paraId="6D3B3575" w14:textId="77777777" w:rsidR="006B59BE" w:rsidRPr="00F3372D" w:rsidRDefault="006B59BE" w:rsidP="00F621FA">
            <w:pPr>
              <w:pStyle w:val="ad"/>
              <w:jc w:val="center"/>
              <w:rPr>
                <w:rtl/>
              </w:rPr>
            </w:pPr>
            <w:r w:rsidRPr="00F3372D">
              <w:rPr>
                <w:rtl/>
              </w:rPr>
              <w:t>المستقبل والمدى الطويل مع الموازنة بين الآني والمستقبلي</w:t>
            </w:r>
          </w:p>
        </w:tc>
      </w:tr>
      <w:tr w:rsidR="006B59BE" w14:paraId="60526EC2" w14:textId="77777777" w:rsidTr="00F621FA">
        <w:tc>
          <w:tcPr>
            <w:tcW w:w="3005" w:type="dxa"/>
            <w:vAlign w:val="center"/>
          </w:tcPr>
          <w:p w14:paraId="7F5835BD" w14:textId="77777777" w:rsidR="006B59BE" w:rsidRPr="00F621FA" w:rsidRDefault="006B59BE" w:rsidP="00F621FA">
            <w:pPr>
              <w:pStyle w:val="ad"/>
              <w:jc w:val="center"/>
              <w:rPr>
                <w:b w:val="0"/>
                <w:bCs/>
                <w:color w:val="168489"/>
                <w:rtl/>
              </w:rPr>
            </w:pPr>
            <w:r w:rsidRPr="00F621FA">
              <w:rPr>
                <w:b w:val="0"/>
                <w:bCs/>
                <w:color w:val="168489"/>
                <w:rtl/>
              </w:rPr>
              <w:t>اتخاذ القرار</w:t>
            </w:r>
          </w:p>
        </w:tc>
        <w:tc>
          <w:tcPr>
            <w:tcW w:w="3005" w:type="dxa"/>
            <w:vAlign w:val="center"/>
          </w:tcPr>
          <w:p w14:paraId="76129D13" w14:textId="77777777" w:rsidR="006B59BE" w:rsidRPr="00F3372D" w:rsidRDefault="006B59BE" w:rsidP="00F621FA">
            <w:pPr>
              <w:pStyle w:val="ad"/>
              <w:jc w:val="center"/>
              <w:rPr>
                <w:rtl/>
              </w:rPr>
            </w:pPr>
            <w:r w:rsidRPr="00F3372D">
              <w:rPr>
                <w:rtl/>
              </w:rPr>
              <w:t>تفاعلي استجابة للأحداث</w:t>
            </w:r>
          </w:p>
        </w:tc>
        <w:tc>
          <w:tcPr>
            <w:tcW w:w="3006" w:type="dxa"/>
            <w:vAlign w:val="center"/>
          </w:tcPr>
          <w:p w14:paraId="4320E733" w14:textId="77777777" w:rsidR="006B59BE" w:rsidRPr="00F3372D" w:rsidRDefault="006B59BE" w:rsidP="00F621FA">
            <w:pPr>
              <w:pStyle w:val="ad"/>
              <w:jc w:val="center"/>
              <w:rPr>
                <w:rtl/>
              </w:rPr>
            </w:pPr>
            <w:r w:rsidRPr="00F3372D">
              <w:rPr>
                <w:rtl/>
              </w:rPr>
              <w:t>استباقي واستشرافي</w:t>
            </w:r>
          </w:p>
        </w:tc>
      </w:tr>
      <w:tr w:rsidR="006B59BE" w14:paraId="73FDB901" w14:textId="77777777" w:rsidTr="00F621FA">
        <w:tc>
          <w:tcPr>
            <w:tcW w:w="3005" w:type="dxa"/>
            <w:vAlign w:val="center"/>
          </w:tcPr>
          <w:p w14:paraId="55700382" w14:textId="77777777" w:rsidR="006B59BE" w:rsidRPr="00F621FA" w:rsidRDefault="006B59BE" w:rsidP="00F621FA">
            <w:pPr>
              <w:pStyle w:val="ad"/>
              <w:jc w:val="center"/>
              <w:rPr>
                <w:b w:val="0"/>
                <w:bCs/>
                <w:color w:val="168489"/>
                <w:rtl/>
              </w:rPr>
            </w:pPr>
            <w:r w:rsidRPr="00F621FA">
              <w:rPr>
                <w:b w:val="0"/>
                <w:bCs/>
                <w:color w:val="168489"/>
                <w:rtl/>
              </w:rPr>
              <w:t>نطاق التفكير</w:t>
            </w:r>
          </w:p>
        </w:tc>
        <w:tc>
          <w:tcPr>
            <w:tcW w:w="3005" w:type="dxa"/>
            <w:vAlign w:val="center"/>
          </w:tcPr>
          <w:p w14:paraId="454375CE" w14:textId="77777777" w:rsidR="006B59BE" w:rsidRPr="00F3372D" w:rsidRDefault="006B59BE" w:rsidP="00F621FA">
            <w:pPr>
              <w:pStyle w:val="ad"/>
              <w:jc w:val="center"/>
              <w:rPr>
                <w:rtl/>
              </w:rPr>
            </w:pPr>
            <w:r w:rsidRPr="00F3372D">
              <w:rPr>
                <w:rtl/>
              </w:rPr>
              <w:t>محدود ومرتبط بالوظيفة</w:t>
            </w:r>
          </w:p>
        </w:tc>
        <w:tc>
          <w:tcPr>
            <w:tcW w:w="3006" w:type="dxa"/>
            <w:vAlign w:val="center"/>
          </w:tcPr>
          <w:p w14:paraId="480B4909" w14:textId="77777777" w:rsidR="006B59BE" w:rsidRPr="00F3372D" w:rsidRDefault="006B59BE" w:rsidP="00F621FA">
            <w:pPr>
              <w:pStyle w:val="ad"/>
              <w:jc w:val="center"/>
              <w:rPr>
                <w:rtl/>
              </w:rPr>
            </w:pPr>
            <w:r w:rsidRPr="00F3372D">
              <w:rPr>
                <w:rtl/>
              </w:rPr>
              <w:t>شمولي ومتكامل</w:t>
            </w:r>
          </w:p>
        </w:tc>
      </w:tr>
      <w:tr w:rsidR="006B59BE" w14:paraId="4521CDC4" w14:textId="77777777" w:rsidTr="00F621FA">
        <w:tc>
          <w:tcPr>
            <w:tcW w:w="3005" w:type="dxa"/>
            <w:vAlign w:val="center"/>
          </w:tcPr>
          <w:p w14:paraId="67AF5A4A" w14:textId="77777777" w:rsidR="006B59BE" w:rsidRPr="00F621FA" w:rsidRDefault="006B59BE" w:rsidP="00F621FA">
            <w:pPr>
              <w:pStyle w:val="ad"/>
              <w:jc w:val="center"/>
              <w:rPr>
                <w:b w:val="0"/>
                <w:bCs/>
                <w:color w:val="168489"/>
                <w:rtl/>
              </w:rPr>
            </w:pPr>
            <w:r w:rsidRPr="00F621FA">
              <w:rPr>
                <w:b w:val="0"/>
                <w:bCs/>
                <w:color w:val="168489"/>
                <w:rtl/>
              </w:rPr>
              <w:t>المخاطرة</w:t>
            </w:r>
          </w:p>
        </w:tc>
        <w:tc>
          <w:tcPr>
            <w:tcW w:w="3005" w:type="dxa"/>
            <w:vAlign w:val="center"/>
          </w:tcPr>
          <w:p w14:paraId="4D27BDB2" w14:textId="77777777" w:rsidR="006B59BE" w:rsidRPr="00F3372D" w:rsidRDefault="006B59BE" w:rsidP="00F621FA">
            <w:pPr>
              <w:pStyle w:val="ad"/>
              <w:jc w:val="center"/>
              <w:rPr>
                <w:rtl/>
              </w:rPr>
            </w:pPr>
            <w:r w:rsidRPr="00F3372D">
              <w:rPr>
                <w:rtl/>
              </w:rPr>
              <w:t>تجنّب المخاطرة</w:t>
            </w:r>
          </w:p>
        </w:tc>
        <w:tc>
          <w:tcPr>
            <w:tcW w:w="3006" w:type="dxa"/>
            <w:vAlign w:val="center"/>
          </w:tcPr>
          <w:p w14:paraId="08A53653" w14:textId="77777777" w:rsidR="006B59BE" w:rsidRPr="00F3372D" w:rsidRDefault="006B59BE" w:rsidP="00F621FA">
            <w:pPr>
              <w:pStyle w:val="ad"/>
              <w:jc w:val="center"/>
              <w:rPr>
                <w:rtl/>
              </w:rPr>
            </w:pPr>
            <w:r w:rsidRPr="00F3372D">
              <w:rPr>
                <w:rtl/>
              </w:rPr>
              <w:t>إدارة المخاطرة المحسوبة</w:t>
            </w:r>
          </w:p>
        </w:tc>
      </w:tr>
      <w:tr w:rsidR="006B59BE" w14:paraId="74337410" w14:textId="77777777" w:rsidTr="00F621FA">
        <w:tc>
          <w:tcPr>
            <w:tcW w:w="3005" w:type="dxa"/>
            <w:vAlign w:val="center"/>
          </w:tcPr>
          <w:p w14:paraId="3CDFBA36" w14:textId="77777777" w:rsidR="006B59BE" w:rsidRPr="00F621FA" w:rsidRDefault="006B59BE" w:rsidP="00F621FA">
            <w:pPr>
              <w:pStyle w:val="ad"/>
              <w:jc w:val="center"/>
              <w:rPr>
                <w:b w:val="0"/>
                <w:bCs/>
                <w:color w:val="168489"/>
                <w:rtl/>
              </w:rPr>
            </w:pPr>
            <w:r w:rsidRPr="00F621FA">
              <w:rPr>
                <w:b w:val="0"/>
                <w:bCs/>
                <w:color w:val="168489"/>
                <w:rtl/>
              </w:rPr>
              <w:t>التعامل مع التغيير</w:t>
            </w:r>
          </w:p>
        </w:tc>
        <w:tc>
          <w:tcPr>
            <w:tcW w:w="3005" w:type="dxa"/>
            <w:vAlign w:val="center"/>
          </w:tcPr>
          <w:p w14:paraId="6DF77392" w14:textId="77777777" w:rsidR="006B59BE" w:rsidRPr="00F3372D" w:rsidRDefault="006B59BE" w:rsidP="00F621FA">
            <w:pPr>
              <w:pStyle w:val="ad"/>
              <w:jc w:val="center"/>
              <w:rPr>
                <w:rtl/>
              </w:rPr>
            </w:pPr>
            <w:r w:rsidRPr="00F3372D">
              <w:rPr>
                <w:rtl/>
              </w:rPr>
              <w:t>مقاومة أو تكيّف محدود</w:t>
            </w:r>
          </w:p>
        </w:tc>
        <w:tc>
          <w:tcPr>
            <w:tcW w:w="3006" w:type="dxa"/>
            <w:vAlign w:val="center"/>
          </w:tcPr>
          <w:p w14:paraId="49198C98" w14:textId="77777777" w:rsidR="006B59BE" w:rsidRPr="00F3372D" w:rsidRDefault="006B59BE" w:rsidP="00F621FA">
            <w:pPr>
              <w:pStyle w:val="ad"/>
              <w:jc w:val="center"/>
              <w:rPr>
                <w:rtl/>
              </w:rPr>
            </w:pPr>
            <w:r w:rsidRPr="00F3372D">
              <w:rPr>
                <w:rtl/>
              </w:rPr>
              <w:t>قيادة التغيير والتحوّل</w:t>
            </w:r>
          </w:p>
        </w:tc>
      </w:tr>
      <w:tr w:rsidR="006B59BE" w14:paraId="08393065" w14:textId="77777777" w:rsidTr="00F621FA">
        <w:tc>
          <w:tcPr>
            <w:tcW w:w="3005" w:type="dxa"/>
            <w:vAlign w:val="center"/>
          </w:tcPr>
          <w:p w14:paraId="74F889A3" w14:textId="77777777" w:rsidR="006B59BE" w:rsidRPr="00F621FA" w:rsidRDefault="006B59BE" w:rsidP="00F621FA">
            <w:pPr>
              <w:pStyle w:val="ad"/>
              <w:jc w:val="center"/>
              <w:rPr>
                <w:b w:val="0"/>
                <w:bCs/>
                <w:color w:val="168489"/>
                <w:rtl/>
              </w:rPr>
            </w:pPr>
            <w:r w:rsidRPr="00F621FA">
              <w:rPr>
                <w:b w:val="0"/>
                <w:bCs/>
                <w:color w:val="168489"/>
                <w:rtl/>
              </w:rPr>
              <w:t>نمط القيادة</w:t>
            </w:r>
          </w:p>
        </w:tc>
        <w:tc>
          <w:tcPr>
            <w:tcW w:w="3005" w:type="dxa"/>
            <w:vAlign w:val="center"/>
          </w:tcPr>
          <w:p w14:paraId="7DC52DEB" w14:textId="77777777" w:rsidR="006B59BE" w:rsidRPr="00F3372D" w:rsidRDefault="006B59BE" w:rsidP="00F621FA">
            <w:pPr>
              <w:pStyle w:val="ad"/>
              <w:jc w:val="center"/>
              <w:rPr>
                <w:rtl/>
              </w:rPr>
            </w:pPr>
            <w:r w:rsidRPr="00F3372D">
              <w:rPr>
                <w:rtl/>
              </w:rPr>
              <w:t>من أعلى إلى أسفل</w:t>
            </w:r>
          </w:p>
        </w:tc>
        <w:tc>
          <w:tcPr>
            <w:tcW w:w="3006" w:type="dxa"/>
            <w:vAlign w:val="center"/>
          </w:tcPr>
          <w:p w14:paraId="107F8C61" w14:textId="77777777" w:rsidR="006B59BE" w:rsidRPr="00F3372D" w:rsidRDefault="006B59BE" w:rsidP="00F621FA">
            <w:pPr>
              <w:pStyle w:val="ad"/>
              <w:jc w:val="center"/>
              <w:rPr>
                <w:rtl/>
              </w:rPr>
            </w:pPr>
            <w:r w:rsidRPr="00F3372D">
              <w:rPr>
                <w:rtl/>
              </w:rPr>
              <w:t>تمكيني وتشاركي</w:t>
            </w:r>
          </w:p>
        </w:tc>
      </w:tr>
      <w:tr w:rsidR="006B59BE" w14:paraId="18CCF5B5" w14:textId="77777777" w:rsidTr="00F621FA">
        <w:tc>
          <w:tcPr>
            <w:tcW w:w="3005" w:type="dxa"/>
            <w:vAlign w:val="center"/>
          </w:tcPr>
          <w:p w14:paraId="15024D4A" w14:textId="77777777" w:rsidR="006B59BE" w:rsidRPr="00F621FA" w:rsidRDefault="006B59BE" w:rsidP="00F621FA">
            <w:pPr>
              <w:pStyle w:val="ad"/>
              <w:jc w:val="center"/>
              <w:rPr>
                <w:b w:val="0"/>
                <w:bCs/>
                <w:color w:val="168489"/>
                <w:rtl/>
              </w:rPr>
            </w:pPr>
            <w:r w:rsidRPr="00F621FA">
              <w:rPr>
                <w:b w:val="0"/>
                <w:bCs/>
                <w:color w:val="168489"/>
                <w:rtl/>
              </w:rPr>
              <w:lastRenderedPageBreak/>
              <w:t>الابتكار</w:t>
            </w:r>
          </w:p>
        </w:tc>
        <w:tc>
          <w:tcPr>
            <w:tcW w:w="3005" w:type="dxa"/>
            <w:vAlign w:val="center"/>
          </w:tcPr>
          <w:p w14:paraId="145BC503" w14:textId="77777777" w:rsidR="006B59BE" w:rsidRPr="00F3372D" w:rsidRDefault="006B59BE" w:rsidP="00F621FA">
            <w:pPr>
              <w:pStyle w:val="ad"/>
              <w:jc w:val="center"/>
              <w:rPr>
                <w:rtl/>
              </w:rPr>
            </w:pPr>
            <w:r w:rsidRPr="00F3372D">
              <w:rPr>
                <w:rtl/>
              </w:rPr>
              <w:t>تحسينات تدريجية</w:t>
            </w:r>
          </w:p>
        </w:tc>
        <w:tc>
          <w:tcPr>
            <w:tcW w:w="3006" w:type="dxa"/>
            <w:vAlign w:val="center"/>
          </w:tcPr>
          <w:p w14:paraId="1FA1AF40" w14:textId="77777777" w:rsidR="006B59BE" w:rsidRPr="00F3372D" w:rsidRDefault="006B59BE" w:rsidP="00F621FA">
            <w:pPr>
              <w:pStyle w:val="ad"/>
              <w:jc w:val="center"/>
              <w:rPr>
                <w:rtl/>
              </w:rPr>
            </w:pPr>
            <w:r w:rsidRPr="00F3372D">
              <w:rPr>
                <w:rtl/>
              </w:rPr>
              <w:t>ابتكارات جذرية ونماذج أعمال جديدة</w:t>
            </w:r>
          </w:p>
        </w:tc>
      </w:tr>
      <w:tr w:rsidR="006B59BE" w14:paraId="1A185FA1" w14:textId="77777777" w:rsidTr="00F621FA">
        <w:tc>
          <w:tcPr>
            <w:tcW w:w="3005" w:type="dxa"/>
            <w:vAlign w:val="center"/>
          </w:tcPr>
          <w:p w14:paraId="09FAD0DD" w14:textId="77777777" w:rsidR="006B59BE" w:rsidRPr="00F621FA" w:rsidRDefault="006B59BE" w:rsidP="00F621FA">
            <w:pPr>
              <w:pStyle w:val="ad"/>
              <w:jc w:val="center"/>
              <w:rPr>
                <w:b w:val="0"/>
                <w:bCs/>
                <w:color w:val="168489"/>
                <w:rtl/>
              </w:rPr>
            </w:pPr>
            <w:r w:rsidRPr="00F621FA">
              <w:rPr>
                <w:b w:val="0"/>
                <w:bCs/>
                <w:color w:val="168489"/>
                <w:rtl/>
              </w:rPr>
              <w:t>المعرفة</w:t>
            </w:r>
          </w:p>
        </w:tc>
        <w:tc>
          <w:tcPr>
            <w:tcW w:w="3005" w:type="dxa"/>
            <w:vAlign w:val="center"/>
          </w:tcPr>
          <w:p w14:paraId="762B52EC" w14:textId="77777777" w:rsidR="006B59BE" w:rsidRPr="00F3372D" w:rsidRDefault="006B59BE" w:rsidP="00F621FA">
            <w:pPr>
              <w:pStyle w:val="ad"/>
              <w:jc w:val="center"/>
              <w:rPr>
                <w:rtl/>
              </w:rPr>
            </w:pPr>
            <w:r w:rsidRPr="00F3372D">
              <w:rPr>
                <w:rtl/>
              </w:rPr>
              <w:t>خبرة في مجال محدّد</w:t>
            </w:r>
          </w:p>
        </w:tc>
        <w:tc>
          <w:tcPr>
            <w:tcW w:w="3006" w:type="dxa"/>
            <w:vAlign w:val="center"/>
          </w:tcPr>
          <w:p w14:paraId="7719211D" w14:textId="77777777" w:rsidR="006B59BE" w:rsidRPr="00F3372D" w:rsidRDefault="006B59BE" w:rsidP="00F621FA">
            <w:pPr>
              <w:pStyle w:val="ad"/>
              <w:jc w:val="center"/>
              <w:rPr>
                <w:rtl/>
              </w:rPr>
            </w:pPr>
            <w:r w:rsidRPr="00F3372D">
              <w:rPr>
                <w:rtl/>
              </w:rPr>
              <w:t>معرفة متعدّدة التخصّصات</w:t>
            </w:r>
          </w:p>
        </w:tc>
      </w:tr>
    </w:tbl>
    <w:p w14:paraId="34197456" w14:textId="77777777" w:rsidR="006B59BE" w:rsidRPr="00F3372D" w:rsidRDefault="006B59BE" w:rsidP="00FC05DF">
      <w:pPr>
        <w:rPr>
          <w:rtl/>
        </w:rPr>
      </w:pPr>
      <w:r w:rsidRPr="00F3372D">
        <w:rPr>
          <w:rtl/>
        </w:rPr>
        <w:t>"القيادة التقليدية هي حول القيام بالأشياء الصحيحة، بينما القيادة الاستراتيجية هي حول القيام بالأشياء الصحيحة بالطريقة الصحيحة من أجل المستقبل." - جون كوتر، أستاذ القيادة بكلية هارفارد للأعمال.</w:t>
      </w:r>
    </w:p>
    <w:p w14:paraId="4F90E0B5" w14:textId="18D027DA" w:rsidR="006B59BE" w:rsidRDefault="00FC05DF" w:rsidP="006B59BE">
      <w:pPr>
        <w:rPr>
          <w:rFonts w:ascii="Sakkal Majalla" w:hAnsi="Sakkal Majalla"/>
          <w:sz w:val="32"/>
          <w:szCs w:val="32"/>
          <w:rtl/>
        </w:rPr>
      </w:pPr>
      <w:r w:rsidRPr="002A078C">
        <w:rPr>
          <w:rFonts w:ascii="Sakkal Majalla" w:hAnsi="Sakkal Majalla"/>
          <w:noProof/>
          <w:color w:val="002060"/>
          <w:sz w:val="34"/>
        </w:rPr>
        <mc:AlternateContent>
          <mc:Choice Requires="wpg">
            <w:drawing>
              <wp:inline distT="0" distB="0" distL="0" distR="0" wp14:anchorId="04958EB2" wp14:editId="7F82ADF0">
                <wp:extent cx="5731510" cy="895350"/>
                <wp:effectExtent l="0" t="0" r="21590" b="19050"/>
                <wp:docPr id="4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8"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9" name="مجموعة 39"/>
                        <wpg:cNvGrpSpPr/>
                        <wpg:grpSpPr>
                          <a:xfrm>
                            <a:off x="0" y="0"/>
                            <a:ext cx="5731510" cy="895350"/>
                            <a:chOff x="0" y="0"/>
                            <a:chExt cx="5878196" cy="918845"/>
                          </a:xfrm>
                        </wpg:grpSpPr>
                        <wpg:grpSp>
                          <wpg:cNvPr id="50" name="مجموعة 40"/>
                          <wpg:cNvGrpSpPr/>
                          <wpg:grpSpPr>
                            <a:xfrm>
                              <a:off x="0" y="0"/>
                              <a:ext cx="5878196" cy="918845"/>
                              <a:chOff x="0" y="0"/>
                              <a:chExt cx="6240348" cy="919070"/>
                            </a:xfrm>
                          </wpg:grpSpPr>
                          <wpg:grpSp>
                            <wpg:cNvPr id="51" name="مجموعة 41"/>
                            <wpg:cNvGrpSpPr/>
                            <wpg:grpSpPr>
                              <a:xfrm>
                                <a:off x="0" y="169208"/>
                                <a:ext cx="5433072" cy="580613"/>
                                <a:chOff x="0" y="169208"/>
                                <a:chExt cx="5433072" cy="580613"/>
                              </a:xfrm>
                            </wpg:grpSpPr>
                            <wps:wsp>
                              <wps:cNvPr id="5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5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5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8" name="مربع نص 41"/>
                          <wps:cNvSpPr txBox="1"/>
                          <wps:spPr>
                            <a:xfrm>
                              <a:off x="204484" y="257055"/>
                              <a:ext cx="4616071" cy="387740"/>
                            </a:xfrm>
                            <a:prstGeom prst="rect">
                              <a:avLst/>
                            </a:prstGeom>
                            <a:noFill/>
                          </wps:spPr>
                          <wps:txbx>
                            <w:txbxContent>
                              <w:p w14:paraId="0E68783A" w14:textId="680A5C58" w:rsidR="00FC05DF" w:rsidRDefault="00F621FA" w:rsidP="00FC05DF">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أدوار القائد الاستراتيجي في بيئات عدم اليقين</w:t>
                                </w:r>
                              </w:p>
                            </w:txbxContent>
                          </wps:txbx>
                          <wps:bodyPr wrap="square" rtlCol="1">
                            <a:spAutoFit/>
                          </wps:bodyPr>
                        </wps:wsp>
                      </wpg:grpSp>
                    </wpg:wgp>
                  </a:graphicData>
                </a:graphic>
              </wp:inline>
            </w:drawing>
          </mc:Choice>
          <mc:Fallback>
            <w:pict>
              <v:group w14:anchorId="04958EB2" id="_x0000_s121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">
                <v:shape id="صورة 38" o:spid="_x0000_s121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">
                  <v:imagedata r:id="rId95" o:title=""/>
                </v:shape>
                <v:group id="مجموعة 39" o:spid="_x0000_s12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group id="مجموعة 40" o:spid="_x0000_s12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group id="مجموعة 41" o:spid="_x0000_s12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شكل حر 42" o:spid="_x0000_s12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2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" fillcolor="#168489" stroked="f" strokeweight="1pt">
                        <v:stroke joinstyle="miter"/>
                      </v:roundrect>
                    </v:group>
                    <v:oval id="شكل بيضاوي 44" o:spid="_x0000_s12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" filled="f" strokecolor="#a5a5a5 [2092]" strokeweight="1pt">
                      <v:stroke joinstyle="miter"/>
                    </v:oval>
                  </v:group>
                  <v:shape id="مربع نص 41" o:spid="_x0000_s122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" filled="f" stroked="f">
                    <v:textbox style="mso-fit-shape-to-text:t">
                      <w:txbxContent>
                        <w:p w14:paraId="0E68783A" w14:textId="680A5C58" w:rsidR="00FC05DF" w:rsidRDefault="00F621FA" w:rsidP="00FC05DF">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أدوار القائد الاستراتيجي في بيئات عدم اليقين</w:t>
                          </w:r>
                        </w:p>
                      </w:txbxContent>
                    </v:textbox>
                  </v:shape>
                </v:group>
                <w10:anchorlock/>
              </v:group>
            </w:pict>
          </mc:Fallback>
        </mc:AlternateContent>
      </w:r>
    </w:p>
    <w:p w14:paraId="09C9B15A" w14:textId="0FA59D43" w:rsidR="004F50BE" w:rsidRPr="00F3372D" w:rsidRDefault="004F50BE" w:rsidP="006B59BE">
      <w:pPr>
        <w:rPr>
          <w:rFonts w:ascii="Sakkal Majalla" w:hAnsi="Sakkal Majalla"/>
          <w:b/>
          <w:bCs/>
          <w:color w:val="FF0000"/>
          <w:sz w:val="32"/>
          <w:szCs w:val="32"/>
          <w:rtl/>
        </w:rPr>
      </w:pPr>
      <w:r w:rsidRPr="002A078C">
        <w:rPr>
          <w:rFonts w:ascii="Sakkal Majalla" w:hAnsi="Sakkal Majalla"/>
          <w:noProof/>
          <w:sz w:val="34"/>
        </w:rPr>
        <mc:AlternateContent>
          <mc:Choice Requires="wpg">
            <w:drawing>
              <wp:inline distT="0" distB="0" distL="0" distR="0" wp14:anchorId="5F8ECE4F" wp14:editId="70FF06FE">
                <wp:extent cx="5731510" cy="891540"/>
                <wp:effectExtent l="0" t="0" r="2540" b="22860"/>
                <wp:docPr id="411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111" name="مجموعة 47"/>
                        <wpg:cNvGrpSpPr/>
                        <wpg:grpSpPr>
                          <a:xfrm>
                            <a:off x="0" y="0"/>
                            <a:ext cx="5731510" cy="895351"/>
                            <a:chOff x="0" y="0"/>
                            <a:chExt cx="5878196" cy="918845"/>
                          </a:xfrm>
                        </wpg:grpSpPr>
                        <wpg:grpSp>
                          <wpg:cNvPr id="4112" name="مجموعة 48"/>
                          <wpg:cNvGrpSpPr/>
                          <wpg:grpSpPr>
                            <a:xfrm>
                              <a:off x="0" y="0"/>
                              <a:ext cx="5878196" cy="918845"/>
                              <a:chOff x="0" y="0"/>
                              <a:chExt cx="6240348" cy="919070"/>
                            </a:xfrm>
                          </wpg:grpSpPr>
                          <wpg:grpSp>
                            <wpg:cNvPr id="4113" name="مجموعة 49"/>
                            <wpg:cNvGrpSpPr/>
                            <wpg:grpSpPr>
                              <a:xfrm>
                                <a:off x="0" y="169208"/>
                                <a:ext cx="5433072" cy="580613"/>
                                <a:chOff x="0" y="169208"/>
                                <a:chExt cx="5433072" cy="580613"/>
                              </a:xfrm>
                            </wpg:grpSpPr>
                            <wps:wsp>
                              <wps:cNvPr id="411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1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1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17" name="مربع نص 41"/>
                          <wps:cNvSpPr txBox="1"/>
                          <wps:spPr>
                            <a:xfrm>
                              <a:off x="204466" y="256739"/>
                              <a:ext cx="4615440" cy="389397"/>
                            </a:xfrm>
                            <a:prstGeom prst="rect">
                              <a:avLst/>
                            </a:prstGeom>
                            <a:noFill/>
                          </wps:spPr>
                          <wps:txbx>
                            <w:txbxContent>
                              <w:p w14:paraId="19A571A2" w14:textId="719CD6CA"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المستشرف (</w:t>
                                </w:r>
                                <w:r w:rsidRPr="00F621FA">
                                  <w:rPr>
                                    <w:rFonts w:eastAsia="Calibri" w:hAnsi="Adobe Arabic" w:cs="Adobe Arabic"/>
                                    <w:b/>
                                    <w:bCs/>
                                    <w:color w:val="FFFFFF"/>
                                    <w:kern w:val="24"/>
                                    <w:szCs w:val="28"/>
                                    <w:lang w:bidi="ar-EG"/>
                                  </w:rPr>
                                  <w:t>The Visionary</w:t>
                                </w:r>
                                <w:r w:rsidRPr="00F621F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18"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F8ECE4F" id="_x0000_s12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1ePf5cAcAAMw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2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">
                  <v:group id="مجموعة 48" o:spid="_x0000_s12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">
                    <v:group id="مجموعة 49" o:spid="_x0000_s12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">
                      <v:shape id="شكل حر 50" o:spid="_x0000_s12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" fillcolor="#a5a5a5 [2092]" stroked="f" strokeweight="1pt">
                        <v:stroke joinstyle="miter"/>
                      </v:roundrect>
                    </v:group>
                    <v:oval id="شكل بيضاوي 52" o:spid="_x0000_s12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" filled="f" strokecolor="#168489" strokeweight="1pt">
                      <v:stroke joinstyle="miter"/>
                    </v:oval>
                  </v:group>
                  <v:shape id="مربع نص 41" o:spid="_x0000_s123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" filled="f" stroked="f">
                    <v:textbox style="mso-fit-shape-to-text:t">
                      <w:txbxContent>
                        <w:p w14:paraId="19A571A2" w14:textId="719CD6CA"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المستشرف (</w:t>
                          </w:r>
                          <w:r w:rsidRPr="00F621FA">
                            <w:rPr>
                              <w:rFonts w:eastAsia="Calibri" w:hAnsi="Adobe Arabic" w:cs="Adobe Arabic"/>
                              <w:b/>
                              <w:bCs/>
                              <w:color w:val="FFFFFF"/>
                              <w:kern w:val="24"/>
                              <w:szCs w:val="28"/>
                              <w:lang w:bidi="ar-EG"/>
                            </w:rPr>
                            <w:t>The Visionary</w:t>
                          </w:r>
                          <w:r w:rsidRPr="00F621FA">
                            <w:rPr>
                              <w:rFonts w:eastAsia="Calibri" w:hAnsi="Adobe Arabic" w:cs="Adobe Arabic"/>
                              <w:b/>
                              <w:bCs/>
                              <w:color w:val="FFFFFF"/>
                              <w:kern w:val="24"/>
                              <w:sz w:val="36"/>
                              <w:szCs w:val="36"/>
                              <w:rtl/>
                              <w:lang w:bidi="ar-EG"/>
                            </w:rPr>
                            <w:t>)</w:t>
                          </w:r>
                        </w:p>
                      </w:txbxContent>
                    </v:textbox>
                  </v:shape>
                </v:group>
                <v:shape id="صورة 54" o:spid="_x0000_s12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">
                  <v:imagedata r:id="rId117" o:title=""/>
                </v:shape>
                <w10:anchorlock/>
              </v:group>
            </w:pict>
          </mc:Fallback>
        </mc:AlternateContent>
      </w:r>
    </w:p>
    <w:p w14:paraId="03AB7800" w14:textId="1B852DCA" w:rsidR="006B59BE" w:rsidRPr="00F3372D" w:rsidRDefault="004A64BB" w:rsidP="00FC05DF">
      <w:pPr>
        <w:rPr>
          <w:rtl/>
        </w:rPr>
      </w:pPr>
      <w:r>
        <w:rPr>
          <w:noProof/>
        </w:rPr>
        <w:drawing>
          <wp:anchor distT="0" distB="0" distL="114300" distR="114300" simplePos="0" relativeHeight="252900352" behindDoc="0" locked="0" layoutInCell="1" allowOverlap="1" wp14:anchorId="68A9AB43" wp14:editId="1DC8D88B">
            <wp:simplePos x="0" y="0"/>
            <wp:positionH relativeFrom="margin">
              <wp:align>left</wp:align>
            </wp:positionH>
            <wp:positionV relativeFrom="paragraph">
              <wp:posOffset>5833</wp:posOffset>
            </wp:positionV>
            <wp:extent cx="956310" cy="956310"/>
            <wp:effectExtent l="0" t="0" r="0" b="0"/>
            <wp:wrapSquare wrapText="bothSides"/>
            <wp:docPr id="1973967457" name="Picture 1973967457" descr="Visionar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Visionary "/>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958834" cy="95883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F3372D">
        <w:rPr>
          <w:rtl/>
        </w:rPr>
        <w:t>- استشراف المستقبل وتحديد الفرص الناشئة.</w:t>
      </w:r>
    </w:p>
    <w:p w14:paraId="64274F12" w14:textId="3180212B" w:rsidR="006B59BE" w:rsidRPr="00F3372D" w:rsidRDefault="006B59BE" w:rsidP="00FC05DF">
      <w:pPr>
        <w:rPr>
          <w:rtl/>
        </w:rPr>
      </w:pPr>
      <w:r w:rsidRPr="00F3372D">
        <w:rPr>
          <w:rtl/>
        </w:rPr>
        <w:t>- صياغة رؤية ملهمة وإيصالها بوضوح.</w:t>
      </w:r>
      <w:r w:rsidR="004A64BB" w:rsidRPr="004A64BB">
        <w:t xml:space="preserve"> </w:t>
      </w:r>
    </w:p>
    <w:p w14:paraId="531152C9" w14:textId="3BA9FFC9" w:rsidR="006B59BE" w:rsidRDefault="006B59BE" w:rsidP="00FC05DF">
      <w:pPr>
        <w:rPr>
          <w:rtl/>
        </w:rPr>
      </w:pPr>
      <w:r w:rsidRPr="00F3372D">
        <w:rPr>
          <w:rtl/>
        </w:rPr>
        <w:t>- تطوير سيناريوهات مستقبلية متعدّدة.</w:t>
      </w:r>
    </w:p>
    <w:p w14:paraId="09EC6920" w14:textId="1D7E83F9" w:rsidR="004F50BE" w:rsidRPr="00F3372D" w:rsidRDefault="004F50BE" w:rsidP="00FC05DF">
      <w:pPr>
        <w:rPr>
          <w:rtl/>
        </w:rPr>
      </w:pPr>
      <w:r w:rsidRPr="002A078C">
        <w:rPr>
          <w:rFonts w:ascii="Sakkal Majalla" w:hAnsi="Sakkal Majalla"/>
          <w:noProof/>
          <w:sz w:val="34"/>
        </w:rPr>
        <mc:AlternateContent>
          <mc:Choice Requires="wpg">
            <w:drawing>
              <wp:inline distT="0" distB="0" distL="0" distR="0" wp14:anchorId="7FC10B1C" wp14:editId="3893E990">
                <wp:extent cx="5731510" cy="891540"/>
                <wp:effectExtent l="0" t="0" r="2540" b="22860"/>
                <wp:docPr id="411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120" name="مجموعة 47"/>
                        <wpg:cNvGrpSpPr/>
                        <wpg:grpSpPr>
                          <a:xfrm>
                            <a:off x="0" y="0"/>
                            <a:ext cx="5731510" cy="895351"/>
                            <a:chOff x="0" y="0"/>
                            <a:chExt cx="5878196" cy="918845"/>
                          </a:xfrm>
                        </wpg:grpSpPr>
                        <wpg:grpSp>
                          <wpg:cNvPr id="4121" name="مجموعة 48"/>
                          <wpg:cNvGrpSpPr/>
                          <wpg:grpSpPr>
                            <a:xfrm>
                              <a:off x="0" y="0"/>
                              <a:ext cx="5878196" cy="918845"/>
                              <a:chOff x="0" y="0"/>
                              <a:chExt cx="6240348" cy="919070"/>
                            </a:xfrm>
                          </wpg:grpSpPr>
                          <wpg:grpSp>
                            <wpg:cNvPr id="4122" name="مجموعة 49"/>
                            <wpg:cNvGrpSpPr/>
                            <wpg:grpSpPr>
                              <a:xfrm>
                                <a:off x="0" y="169208"/>
                                <a:ext cx="5433072" cy="580613"/>
                                <a:chOff x="0" y="169208"/>
                                <a:chExt cx="5433072" cy="580613"/>
                              </a:xfrm>
                            </wpg:grpSpPr>
                            <wps:wsp>
                              <wps:cNvPr id="412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26" name="مربع نص 41"/>
                          <wps:cNvSpPr txBox="1"/>
                          <wps:spPr>
                            <a:xfrm>
                              <a:off x="204466" y="256739"/>
                              <a:ext cx="4615440" cy="389397"/>
                            </a:xfrm>
                            <a:prstGeom prst="rect">
                              <a:avLst/>
                            </a:prstGeom>
                            <a:noFill/>
                          </wps:spPr>
                          <wps:txbx>
                            <w:txbxContent>
                              <w:p w14:paraId="4D899830" w14:textId="23960A93"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المصمّم (</w:t>
                                </w:r>
                                <w:r w:rsidRPr="00F621FA">
                                  <w:rPr>
                                    <w:rFonts w:eastAsia="Calibri" w:hAnsi="Adobe Arabic" w:cs="Adobe Arabic"/>
                                    <w:b/>
                                    <w:bCs/>
                                    <w:color w:val="FFFFFF"/>
                                    <w:kern w:val="24"/>
                                    <w:szCs w:val="28"/>
                                    <w:lang w:bidi="ar-EG"/>
                                  </w:rPr>
                                  <w:t>The</w:t>
                                </w:r>
                                <w:r w:rsidRPr="00F621FA">
                                  <w:rPr>
                                    <w:rFonts w:eastAsia="Calibri" w:hAnsi="Adobe Arabic" w:cs="Adobe Arabic"/>
                                    <w:b/>
                                    <w:bCs/>
                                    <w:color w:val="FFFFFF"/>
                                    <w:kern w:val="24"/>
                                    <w:sz w:val="36"/>
                                    <w:szCs w:val="36"/>
                                    <w:lang w:bidi="ar-EG"/>
                                  </w:rPr>
                                  <w:t xml:space="preserve"> </w:t>
                                </w:r>
                                <w:r w:rsidRPr="00F621FA">
                                  <w:rPr>
                                    <w:rFonts w:eastAsia="Calibri" w:hAnsi="Adobe Arabic" w:cs="Adobe Arabic"/>
                                    <w:b/>
                                    <w:bCs/>
                                    <w:color w:val="FFFFFF"/>
                                    <w:kern w:val="24"/>
                                    <w:szCs w:val="28"/>
                                    <w:lang w:bidi="ar-EG"/>
                                  </w:rPr>
                                  <w:t>Architect</w:t>
                                </w:r>
                                <w:r w:rsidRPr="00F621F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27"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FC10B1C" id="_x0000_s123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P5sHwbQcAAMw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12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">
                  <v:group id="مجموعة 48" o:spid="_x0000_s12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">
                    <v:group id="مجموعة 49" o:spid="_x0000_s12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">
                      <v:shape id="شكل حر 50" o:spid="_x0000_s12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" fillcolor="#a5a5a5 [2092]" stroked="f" strokeweight="1pt">
                        <v:stroke joinstyle="miter"/>
                      </v:roundrect>
                    </v:group>
                    <v:oval id="شكل بيضاوي 52" o:spid="_x0000_s12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" filled="f" strokecolor="#168489" strokeweight="1pt">
                      <v:stroke joinstyle="miter"/>
                    </v:oval>
                  </v:group>
                  <v:shape id="مربع نص 41" o:spid="_x0000_s124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" filled="f" stroked="f">
                    <v:textbox style="mso-fit-shape-to-text:t">
                      <w:txbxContent>
                        <w:p w14:paraId="4D899830" w14:textId="23960A93"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المصمّم (</w:t>
                          </w:r>
                          <w:r w:rsidRPr="00F621FA">
                            <w:rPr>
                              <w:rFonts w:eastAsia="Calibri" w:hAnsi="Adobe Arabic" w:cs="Adobe Arabic"/>
                              <w:b/>
                              <w:bCs/>
                              <w:color w:val="FFFFFF"/>
                              <w:kern w:val="24"/>
                              <w:szCs w:val="28"/>
                              <w:lang w:bidi="ar-EG"/>
                            </w:rPr>
                            <w:t>The</w:t>
                          </w:r>
                          <w:r w:rsidRPr="00F621FA">
                            <w:rPr>
                              <w:rFonts w:eastAsia="Calibri" w:hAnsi="Adobe Arabic" w:cs="Adobe Arabic"/>
                              <w:b/>
                              <w:bCs/>
                              <w:color w:val="FFFFFF"/>
                              <w:kern w:val="24"/>
                              <w:sz w:val="36"/>
                              <w:szCs w:val="36"/>
                              <w:lang w:bidi="ar-EG"/>
                            </w:rPr>
                            <w:t xml:space="preserve"> </w:t>
                          </w:r>
                          <w:r w:rsidRPr="00F621FA">
                            <w:rPr>
                              <w:rFonts w:eastAsia="Calibri" w:hAnsi="Adobe Arabic" w:cs="Adobe Arabic"/>
                              <w:b/>
                              <w:bCs/>
                              <w:color w:val="FFFFFF"/>
                              <w:kern w:val="24"/>
                              <w:szCs w:val="28"/>
                              <w:lang w:bidi="ar-EG"/>
                            </w:rPr>
                            <w:t>Architect</w:t>
                          </w:r>
                          <w:r w:rsidRPr="00F621FA">
                            <w:rPr>
                              <w:rFonts w:eastAsia="Calibri" w:hAnsi="Adobe Arabic" w:cs="Adobe Arabic"/>
                              <w:b/>
                              <w:bCs/>
                              <w:color w:val="FFFFFF"/>
                              <w:kern w:val="24"/>
                              <w:sz w:val="36"/>
                              <w:szCs w:val="36"/>
                              <w:rtl/>
                              <w:lang w:bidi="ar-EG"/>
                            </w:rPr>
                            <w:t>)</w:t>
                          </w:r>
                        </w:p>
                      </w:txbxContent>
                    </v:textbox>
                  </v:shape>
                </v:group>
                <v:shape id="صورة 54" o:spid="_x0000_s12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">
                  <v:imagedata r:id="rId117" o:title=""/>
                </v:shape>
                <w10:anchorlock/>
              </v:group>
            </w:pict>
          </mc:Fallback>
        </mc:AlternateContent>
      </w:r>
    </w:p>
    <w:p w14:paraId="09C60EB8" w14:textId="22E66D82" w:rsidR="006B59BE" w:rsidRPr="00F3372D" w:rsidRDefault="004A64BB" w:rsidP="00FC05DF">
      <w:pPr>
        <w:rPr>
          <w:rtl/>
        </w:rPr>
      </w:pPr>
      <w:r>
        <w:rPr>
          <w:noProof/>
        </w:rPr>
        <w:drawing>
          <wp:anchor distT="0" distB="0" distL="114300" distR="114300" simplePos="0" relativeHeight="252901376" behindDoc="0" locked="0" layoutInCell="1" allowOverlap="1" wp14:anchorId="35BF70F5" wp14:editId="0205B0F6">
            <wp:simplePos x="0" y="0"/>
            <wp:positionH relativeFrom="column">
              <wp:posOffset>31750</wp:posOffset>
            </wp:positionH>
            <wp:positionV relativeFrom="paragraph">
              <wp:posOffset>14605</wp:posOffset>
            </wp:positionV>
            <wp:extent cx="977900" cy="977900"/>
            <wp:effectExtent l="0" t="0" r="0" b="0"/>
            <wp:wrapSquare wrapText="bothSides"/>
            <wp:docPr id="1973967458" name="Picture 1973967458" descr="Architec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Architect "/>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977900" cy="977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F3372D">
        <w:rPr>
          <w:rtl/>
        </w:rPr>
        <w:t>- تصميم الهياكل والنظم المرنة.</w:t>
      </w:r>
      <w:r w:rsidRPr="004A64BB">
        <w:t xml:space="preserve"> </w:t>
      </w:r>
    </w:p>
    <w:p w14:paraId="0E2F6504" w14:textId="77777777" w:rsidR="006B59BE" w:rsidRPr="00F3372D" w:rsidRDefault="006B59BE" w:rsidP="00FC05DF">
      <w:pPr>
        <w:rPr>
          <w:rtl/>
        </w:rPr>
      </w:pPr>
      <w:r w:rsidRPr="00F3372D">
        <w:rPr>
          <w:rtl/>
        </w:rPr>
        <w:t>- بناء القدرات التنظيمية اللازمة للمستقبل.</w:t>
      </w:r>
    </w:p>
    <w:p w14:paraId="4B42F875" w14:textId="77777777" w:rsidR="006B59BE" w:rsidRDefault="006B59BE" w:rsidP="00FC05DF">
      <w:pPr>
        <w:rPr>
          <w:rtl/>
        </w:rPr>
      </w:pPr>
      <w:r w:rsidRPr="00F3372D">
        <w:rPr>
          <w:rtl/>
        </w:rPr>
        <w:t>- تطوير نماذج أعمال مبتكرة.</w:t>
      </w:r>
    </w:p>
    <w:p w14:paraId="4A69966E" w14:textId="5A61677C" w:rsidR="004F50BE" w:rsidRPr="00F3372D" w:rsidRDefault="004A64BB" w:rsidP="004A64BB">
      <w:pPr>
        <w:pageBreakBefore/>
        <w:rPr>
          <w:rtl/>
        </w:rPr>
      </w:pPr>
      <w:r>
        <w:rPr>
          <w:noProof/>
        </w:rPr>
        <w:lastRenderedPageBreak/>
        <w:drawing>
          <wp:anchor distT="0" distB="0" distL="114300" distR="114300" simplePos="0" relativeHeight="252902400" behindDoc="0" locked="0" layoutInCell="1" allowOverlap="1" wp14:anchorId="758AE7FD" wp14:editId="0FCA5EB5">
            <wp:simplePos x="0" y="0"/>
            <wp:positionH relativeFrom="margin">
              <wp:align>left</wp:align>
            </wp:positionH>
            <wp:positionV relativeFrom="paragraph">
              <wp:posOffset>956310</wp:posOffset>
            </wp:positionV>
            <wp:extent cx="935355" cy="935355"/>
            <wp:effectExtent l="0" t="0" r="0" b="0"/>
            <wp:wrapSquare wrapText="bothSides"/>
            <wp:docPr id="1973967459" name="Picture 1973967459" descr="Catalys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atalyst "/>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938270" cy="938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F50BE" w:rsidRPr="002A078C">
        <w:rPr>
          <w:rFonts w:ascii="Sakkal Majalla" w:hAnsi="Sakkal Majalla"/>
          <w:noProof/>
          <w:sz w:val="34"/>
        </w:rPr>
        <mc:AlternateContent>
          <mc:Choice Requires="wpg">
            <w:drawing>
              <wp:inline distT="0" distB="0" distL="0" distR="0" wp14:anchorId="341AB0B5" wp14:editId="3564F1C1">
                <wp:extent cx="5731510" cy="891540"/>
                <wp:effectExtent l="0" t="0" r="2540" b="22860"/>
                <wp:docPr id="41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129" name="مجموعة 47"/>
                        <wpg:cNvGrpSpPr/>
                        <wpg:grpSpPr>
                          <a:xfrm>
                            <a:off x="0" y="0"/>
                            <a:ext cx="5731510" cy="895351"/>
                            <a:chOff x="0" y="0"/>
                            <a:chExt cx="5878196" cy="918845"/>
                          </a:xfrm>
                        </wpg:grpSpPr>
                        <wpg:grpSp>
                          <wpg:cNvPr id="4130" name="مجموعة 48"/>
                          <wpg:cNvGrpSpPr/>
                          <wpg:grpSpPr>
                            <a:xfrm>
                              <a:off x="0" y="0"/>
                              <a:ext cx="5878196" cy="918845"/>
                              <a:chOff x="0" y="0"/>
                              <a:chExt cx="6240348" cy="919070"/>
                            </a:xfrm>
                          </wpg:grpSpPr>
                          <wpg:grpSp>
                            <wpg:cNvPr id="4131" name="مجموعة 49"/>
                            <wpg:cNvGrpSpPr/>
                            <wpg:grpSpPr>
                              <a:xfrm>
                                <a:off x="0" y="169208"/>
                                <a:ext cx="5433072" cy="580613"/>
                                <a:chOff x="0" y="169208"/>
                                <a:chExt cx="5433072" cy="580613"/>
                              </a:xfrm>
                            </wpg:grpSpPr>
                            <wps:wsp>
                              <wps:cNvPr id="41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35" name="مربع نص 41"/>
                          <wps:cNvSpPr txBox="1"/>
                          <wps:spPr>
                            <a:xfrm>
                              <a:off x="204466" y="256739"/>
                              <a:ext cx="4615440" cy="389397"/>
                            </a:xfrm>
                            <a:prstGeom prst="rect">
                              <a:avLst/>
                            </a:prstGeom>
                            <a:noFill/>
                          </wps:spPr>
                          <wps:txbx>
                            <w:txbxContent>
                              <w:p w14:paraId="4FBCCBB5" w14:textId="0F8D3F10"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المحفّز (</w:t>
                                </w:r>
                                <w:r w:rsidRPr="00F621FA">
                                  <w:rPr>
                                    <w:rFonts w:eastAsia="Calibri" w:hAnsi="Adobe Arabic" w:cs="Adobe Arabic"/>
                                    <w:b/>
                                    <w:bCs/>
                                    <w:color w:val="FFFFFF"/>
                                    <w:kern w:val="24"/>
                                    <w:szCs w:val="28"/>
                                    <w:lang w:bidi="ar-EG"/>
                                  </w:rPr>
                                  <w:t>The</w:t>
                                </w:r>
                                <w:r w:rsidRPr="00F621FA">
                                  <w:rPr>
                                    <w:rFonts w:eastAsia="Calibri" w:hAnsi="Adobe Arabic" w:cs="Adobe Arabic"/>
                                    <w:b/>
                                    <w:bCs/>
                                    <w:color w:val="FFFFFF"/>
                                    <w:kern w:val="24"/>
                                    <w:sz w:val="36"/>
                                    <w:szCs w:val="36"/>
                                    <w:lang w:bidi="ar-EG"/>
                                  </w:rPr>
                                  <w:t xml:space="preserve"> </w:t>
                                </w:r>
                                <w:r w:rsidRPr="00F621FA">
                                  <w:rPr>
                                    <w:rFonts w:eastAsia="Calibri" w:hAnsi="Adobe Arabic" w:cs="Adobe Arabic"/>
                                    <w:b/>
                                    <w:bCs/>
                                    <w:color w:val="FFFFFF"/>
                                    <w:kern w:val="24"/>
                                    <w:szCs w:val="28"/>
                                    <w:lang w:bidi="ar-EG"/>
                                  </w:rPr>
                                  <w:t>Catalyst</w:t>
                                </w:r>
                                <w:r w:rsidRPr="00F621F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36"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41AB0B5" id="_x0000_s124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r8ao7bQcAAMw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12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hQw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BqP3+H5JjwBuf4DAAD//wMAUEsBAi0AFAAGAAgAAAAhANvh9svuAAAAhQEAABMAAAAAAAAA&#10;AAAAAAAAAAAAAFtDb250ZW50X1R5cGVzXS54bWxQSwECLQAUAAYACAAAACEAWvQsW78AAAAVAQAA&#10;CwAAAAAAAAAAAAAAAAAfAQAAX3JlbHMvLnJlbHNQSwECLQAUAAYACAAAACEASEoUMMYAAADdAAAA&#10;DwAAAAAAAAAAAAAAAAAHAgAAZHJzL2Rvd25yZXYueG1sUEsFBgAAAAADAAMAtwAAAPoCAAAAAA==&#10;">
                  <v:group id="مجموعة 48" o:spid="_x0000_s12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">
                    <v:group id="مجموعة 49" o:spid="_x0000_s12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">
                      <v:shape id="شكل حر 50" o:spid="_x0000_s12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" fillcolor="#a5a5a5 [2092]" stroked="f" strokeweight="1pt">
                        <v:stroke joinstyle="miter"/>
                      </v:roundrect>
                    </v:group>
                    <v:oval id="شكل بيضاوي 52" o:spid="_x0000_s12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" filled="f" strokecolor="#168489" strokeweight="1pt">
                      <v:stroke joinstyle="miter"/>
                    </v:oval>
                  </v:group>
                  <v:shape id="مربع نص 41" o:spid="_x0000_s125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" filled="f" stroked="f">
                    <v:textbox style="mso-fit-shape-to-text:t">
                      <w:txbxContent>
                        <w:p w14:paraId="4FBCCBB5" w14:textId="0F8D3F10"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المحفّز (</w:t>
                          </w:r>
                          <w:r w:rsidRPr="00F621FA">
                            <w:rPr>
                              <w:rFonts w:eastAsia="Calibri" w:hAnsi="Adobe Arabic" w:cs="Adobe Arabic"/>
                              <w:b/>
                              <w:bCs/>
                              <w:color w:val="FFFFFF"/>
                              <w:kern w:val="24"/>
                              <w:szCs w:val="28"/>
                              <w:lang w:bidi="ar-EG"/>
                            </w:rPr>
                            <w:t>The</w:t>
                          </w:r>
                          <w:r w:rsidRPr="00F621FA">
                            <w:rPr>
                              <w:rFonts w:eastAsia="Calibri" w:hAnsi="Adobe Arabic" w:cs="Adobe Arabic"/>
                              <w:b/>
                              <w:bCs/>
                              <w:color w:val="FFFFFF"/>
                              <w:kern w:val="24"/>
                              <w:sz w:val="36"/>
                              <w:szCs w:val="36"/>
                              <w:lang w:bidi="ar-EG"/>
                            </w:rPr>
                            <w:t xml:space="preserve"> </w:t>
                          </w:r>
                          <w:r w:rsidRPr="00F621FA">
                            <w:rPr>
                              <w:rFonts w:eastAsia="Calibri" w:hAnsi="Adobe Arabic" w:cs="Adobe Arabic"/>
                              <w:b/>
                              <w:bCs/>
                              <w:color w:val="FFFFFF"/>
                              <w:kern w:val="24"/>
                              <w:szCs w:val="28"/>
                              <w:lang w:bidi="ar-EG"/>
                            </w:rPr>
                            <w:t>Catalyst</w:t>
                          </w:r>
                          <w:r w:rsidRPr="00F621FA">
                            <w:rPr>
                              <w:rFonts w:eastAsia="Calibri" w:hAnsi="Adobe Arabic" w:cs="Adobe Arabic"/>
                              <w:b/>
                              <w:bCs/>
                              <w:color w:val="FFFFFF"/>
                              <w:kern w:val="24"/>
                              <w:sz w:val="36"/>
                              <w:szCs w:val="36"/>
                              <w:rtl/>
                              <w:lang w:bidi="ar-EG"/>
                            </w:rPr>
                            <w:t>)</w:t>
                          </w:r>
                        </w:p>
                      </w:txbxContent>
                    </v:textbox>
                  </v:shape>
                </v:group>
                <v:shape id="صورة 54" o:spid="_x0000_s12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">
                  <v:imagedata r:id="rId117" o:title=""/>
                </v:shape>
                <w10:anchorlock/>
              </v:group>
            </w:pict>
          </mc:Fallback>
        </mc:AlternateContent>
      </w:r>
    </w:p>
    <w:p w14:paraId="0B6470BA" w14:textId="19EDFF21" w:rsidR="006B59BE" w:rsidRPr="00F3372D" w:rsidRDefault="006B59BE" w:rsidP="00FC05DF">
      <w:pPr>
        <w:rPr>
          <w:rtl/>
        </w:rPr>
      </w:pPr>
      <w:r w:rsidRPr="00F3372D">
        <w:rPr>
          <w:rtl/>
        </w:rPr>
        <w:t>- تحفيز التغيير والابتكار داخل المنظّمة.</w:t>
      </w:r>
      <w:r w:rsidR="004A64BB" w:rsidRPr="004A64BB">
        <w:t xml:space="preserve"> </w:t>
      </w:r>
    </w:p>
    <w:p w14:paraId="27454273" w14:textId="77777777" w:rsidR="006B59BE" w:rsidRPr="00F3372D" w:rsidRDefault="006B59BE" w:rsidP="00FC05DF">
      <w:pPr>
        <w:rPr>
          <w:rtl/>
        </w:rPr>
      </w:pPr>
      <w:r w:rsidRPr="00F3372D">
        <w:rPr>
          <w:rtl/>
        </w:rPr>
        <w:t>- خلق ثقافة الريادة والتجريب.</w:t>
      </w:r>
    </w:p>
    <w:p w14:paraId="2712F611" w14:textId="1BAC0CCF" w:rsidR="006B59BE" w:rsidRDefault="006B59BE" w:rsidP="00FC05DF">
      <w:pPr>
        <w:rPr>
          <w:rtl/>
        </w:rPr>
      </w:pPr>
      <w:r w:rsidRPr="00F3372D">
        <w:rPr>
          <w:rtl/>
        </w:rPr>
        <w:t>- تعزيز الاستعداد والمرونة التنظيمية.</w:t>
      </w:r>
    </w:p>
    <w:p w14:paraId="69A85BE7" w14:textId="32CCBB29" w:rsidR="004F50BE" w:rsidRPr="00F3372D" w:rsidRDefault="004F50BE" w:rsidP="00FC05DF">
      <w:pPr>
        <w:rPr>
          <w:rtl/>
        </w:rPr>
      </w:pPr>
      <w:r w:rsidRPr="002A078C">
        <w:rPr>
          <w:rFonts w:ascii="Sakkal Majalla" w:hAnsi="Sakkal Majalla"/>
          <w:noProof/>
          <w:sz w:val="34"/>
        </w:rPr>
        <mc:AlternateContent>
          <mc:Choice Requires="wpg">
            <w:drawing>
              <wp:inline distT="0" distB="0" distL="0" distR="0" wp14:anchorId="1389237A" wp14:editId="122489BA">
                <wp:extent cx="5731510" cy="891540"/>
                <wp:effectExtent l="0" t="0" r="2540" b="22860"/>
                <wp:docPr id="413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138" name="مجموعة 47"/>
                        <wpg:cNvGrpSpPr/>
                        <wpg:grpSpPr>
                          <a:xfrm>
                            <a:off x="0" y="0"/>
                            <a:ext cx="5731510" cy="895351"/>
                            <a:chOff x="0" y="0"/>
                            <a:chExt cx="5878196" cy="918845"/>
                          </a:xfrm>
                        </wpg:grpSpPr>
                        <wpg:grpSp>
                          <wpg:cNvPr id="4139" name="مجموعة 48"/>
                          <wpg:cNvGrpSpPr/>
                          <wpg:grpSpPr>
                            <a:xfrm>
                              <a:off x="0" y="0"/>
                              <a:ext cx="5878196" cy="918845"/>
                              <a:chOff x="0" y="0"/>
                              <a:chExt cx="6240348" cy="919070"/>
                            </a:xfrm>
                          </wpg:grpSpPr>
                          <wpg:grpSp>
                            <wpg:cNvPr id="4140" name="مجموعة 49"/>
                            <wpg:cNvGrpSpPr/>
                            <wpg:grpSpPr>
                              <a:xfrm>
                                <a:off x="0" y="169208"/>
                                <a:ext cx="5433072" cy="580613"/>
                                <a:chOff x="0" y="169208"/>
                                <a:chExt cx="5433072" cy="580613"/>
                              </a:xfrm>
                            </wpg:grpSpPr>
                            <wps:wsp>
                              <wps:cNvPr id="41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44" name="مربع نص 41"/>
                          <wps:cNvSpPr txBox="1"/>
                          <wps:spPr>
                            <a:xfrm>
                              <a:off x="204466" y="256739"/>
                              <a:ext cx="4615440" cy="389397"/>
                            </a:xfrm>
                            <a:prstGeom prst="rect">
                              <a:avLst/>
                            </a:prstGeom>
                            <a:noFill/>
                          </wps:spPr>
                          <wps:txbx>
                            <w:txbxContent>
                              <w:p w14:paraId="7ADA9AD6" w14:textId="60C76AC1"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المترجم (</w:t>
                                </w:r>
                                <w:r w:rsidRPr="00F621FA">
                                  <w:rPr>
                                    <w:rFonts w:eastAsia="Calibri" w:hAnsi="Adobe Arabic" w:cs="Adobe Arabic"/>
                                    <w:b/>
                                    <w:bCs/>
                                    <w:color w:val="FFFFFF"/>
                                    <w:kern w:val="24"/>
                                    <w:szCs w:val="28"/>
                                    <w:lang w:bidi="ar-EG"/>
                                  </w:rPr>
                                  <w:t>The</w:t>
                                </w:r>
                                <w:r w:rsidRPr="00F621FA">
                                  <w:rPr>
                                    <w:rFonts w:eastAsia="Calibri" w:hAnsi="Adobe Arabic" w:cs="Adobe Arabic"/>
                                    <w:b/>
                                    <w:bCs/>
                                    <w:color w:val="FFFFFF"/>
                                    <w:kern w:val="24"/>
                                    <w:sz w:val="36"/>
                                    <w:szCs w:val="36"/>
                                    <w:lang w:bidi="ar-EG"/>
                                  </w:rPr>
                                  <w:t xml:space="preserve"> </w:t>
                                </w:r>
                                <w:r w:rsidRPr="00F621FA">
                                  <w:rPr>
                                    <w:rFonts w:eastAsia="Calibri" w:hAnsi="Adobe Arabic" w:cs="Adobe Arabic"/>
                                    <w:b/>
                                    <w:bCs/>
                                    <w:color w:val="FFFFFF"/>
                                    <w:kern w:val="24"/>
                                    <w:szCs w:val="28"/>
                                    <w:lang w:bidi="ar-EG"/>
                                  </w:rPr>
                                  <w:t>Translator</w:t>
                                </w:r>
                                <w:r w:rsidRPr="00F621F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45"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389237A" id="_x0000_s125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MVXK5xvBwAAzB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12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">
                  <v:group id="مجموعة 48" o:spid="_x0000_s12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">
                    <v:group id="مجموعة 49" o:spid="_x0000_s12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">
                      <v:shape id="شكل حر 50" o:spid="_x0000_s12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" fillcolor="#a5a5a5 [2092]" stroked="f" strokeweight="1pt">
                        <v:stroke joinstyle="miter"/>
                      </v:roundrect>
                    </v:group>
                    <v:oval id="شكل بيضاوي 52" o:spid="_x0000_s12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" filled="f" strokecolor="#168489" strokeweight="1pt">
                      <v:stroke joinstyle="miter"/>
                    </v:oval>
                  </v:group>
                  <v:shape id="مربع نص 41" o:spid="_x0000_s126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" filled="f" stroked="f">
                    <v:textbox style="mso-fit-shape-to-text:t">
                      <w:txbxContent>
                        <w:p w14:paraId="7ADA9AD6" w14:textId="60C76AC1"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المترجم (</w:t>
                          </w:r>
                          <w:r w:rsidRPr="00F621FA">
                            <w:rPr>
                              <w:rFonts w:eastAsia="Calibri" w:hAnsi="Adobe Arabic" w:cs="Adobe Arabic"/>
                              <w:b/>
                              <w:bCs/>
                              <w:color w:val="FFFFFF"/>
                              <w:kern w:val="24"/>
                              <w:szCs w:val="28"/>
                              <w:lang w:bidi="ar-EG"/>
                            </w:rPr>
                            <w:t>The</w:t>
                          </w:r>
                          <w:r w:rsidRPr="00F621FA">
                            <w:rPr>
                              <w:rFonts w:eastAsia="Calibri" w:hAnsi="Adobe Arabic" w:cs="Adobe Arabic"/>
                              <w:b/>
                              <w:bCs/>
                              <w:color w:val="FFFFFF"/>
                              <w:kern w:val="24"/>
                              <w:sz w:val="36"/>
                              <w:szCs w:val="36"/>
                              <w:lang w:bidi="ar-EG"/>
                            </w:rPr>
                            <w:t xml:space="preserve"> </w:t>
                          </w:r>
                          <w:r w:rsidRPr="00F621FA">
                            <w:rPr>
                              <w:rFonts w:eastAsia="Calibri" w:hAnsi="Adobe Arabic" w:cs="Adobe Arabic"/>
                              <w:b/>
                              <w:bCs/>
                              <w:color w:val="FFFFFF"/>
                              <w:kern w:val="24"/>
                              <w:szCs w:val="28"/>
                              <w:lang w:bidi="ar-EG"/>
                            </w:rPr>
                            <w:t>Translator</w:t>
                          </w:r>
                          <w:r w:rsidRPr="00F621FA">
                            <w:rPr>
                              <w:rFonts w:eastAsia="Calibri" w:hAnsi="Adobe Arabic" w:cs="Adobe Arabic"/>
                              <w:b/>
                              <w:bCs/>
                              <w:color w:val="FFFFFF"/>
                              <w:kern w:val="24"/>
                              <w:sz w:val="36"/>
                              <w:szCs w:val="36"/>
                              <w:rtl/>
                              <w:lang w:bidi="ar-EG"/>
                            </w:rPr>
                            <w:t>)</w:t>
                          </w:r>
                        </w:p>
                      </w:txbxContent>
                    </v:textbox>
                  </v:shape>
                </v:group>
                <v:shape id="صورة 54" o:spid="_x0000_s12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">
                  <v:imagedata r:id="rId117" o:title=""/>
                </v:shape>
                <w10:anchorlock/>
              </v:group>
            </w:pict>
          </mc:Fallback>
        </mc:AlternateContent>
      </w:r>
    </w:p>
    <w:p w14:paraId="6F6A6936" w14:textId="094E3C21" w:rsidR="006B59BE" w:rsidRPr="00F3372D" w:rsidRDefault="004A64BB" w:rsidP="00FC05DF">
      <w:pPr>
        <w:rPr>
          <w:rtl/>
        </w:rPr>
      </w:pPr>
      <w:r>
        <w:rPr>
          <w:noProof/>
        </w:rPr>
        <w:drawing>
          <wp:anchor distT="0" distB="0" distL="114300" distR="114300" simplePos="0" relativeHeight="252903424" behindDoc="0" locked="0" layoutInCell="1" allowOverlap="1" wp14:anchorId="1558935F" wp14:editId="09E53714">
            <wp:simplePos x="0" y="0"/>
            <wp:positionH relativeFrom="margin">
              <wp:align>left</wp:align>
            </wp:positionH>
            <wp:positionV relativeFrom="paragraph">
              <wp:posOffset>6468</wp:posOffset>
            </wp:positionV>
            <wp:extent cx="998855" cy="998855"/>
            <wp:effectExtent l="0" t="0" r="0" b="0"/>
            <wp:wrapSquare wrapText="bothSides"/>
            <wp:docPr id="1973967460" name="Picture 1973967460" descr="Transla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Translate "/>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002197" cy="1002197"/>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F3372D">
        <w:rPr>
          <w:rtl/>
        </w:rPr>
        <w:t>- ترجمة الاتجاهات العالمية إلى استراتيجيات محلية.</w:t>
      </w:r>
    </w:p>
    <w:p w14:paraId="6053248B" w14:textId="30535E1D" w:rsidR="006B59BE" w:rsidRPr="00F3372D" w:rsidRDefault="006B59BE" w:rsidP="00FC05DF">
      <w:pPr>
        <w:rPr>
          <w:rtl/>
        </w:rPr>
      </w:pPr>
      <w:r w:rsidRPr="00F3372D">
        <w:rPr>
          <w:rtl/>
        </w:rPr>
        <w:t>- تفسير التعقيدات وتبسيطها للفريق.</w:t>
      </w:r>
      <w:r w:rsidR="004A64BB" w:rsidRPr="004A64BB">
        <w:t xml:space="preserve"> </w:t>
      </w:r>
    </w:p>
    <w:p w14:paraId="70ADBFEF" w14:textId="77777777" w:rsidR="006B59BE" w:rsidRDefault="006B59BE" w:rsidP="00FC05DF">
      <w:pPr>
        <w:rPr>
          <w:rtl/>
        </w:rPr>
      </w:pPr>
      <w:r w:rsidRPr="00F3372D">
        <w:rPr>
          <w:rtl/>
        </w:rPr>
        <w:t>- جسر الفجوات بين الثقافات والأجيال المختلفة.</w:t>
      </w:r>
    </w:p>
    <w:p w14:paraId="6F108368" w14:textId="20090981" w:rsidR="004F50BE" w:rsidRPr="00F3372D" w:rsidRDefault="004F50BE" w:rsidP="00FC05DF">
      <w:pPr>
        <w:rPr>
          <w:rtl/>
        </w:rPr>
      </w:pPr>
      <w:r w:rsidRPr="002A078C">
        <w:rPr>
          <w:rFonts w:ascii="Sakkal Majalla" w:hAnsi="Sakkal Majalla"/>
          <w:noProof/>
          <w:sz w:val="34"/>
        </w:rPr>
        <mc:AlternateContent>
          <mc:Choice Requires="wpg">
            <w:drawing>
              <wp:inline distT="0" distB="0" distL="0" distR="0" wp14:anchorId="15BE5489" wp14:editId="12DCC2BD">
                <wp:extent cx="5731510" cy="891540"/>
                <wp:effectExtent l="0" t="0" r="2540" b="22860"/>
                <wp:docPr id="414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147" name="مجموعة 47"/>
                        <wpg:cNvGrpSpPr/>
                        <wpg:grpSpPr>
                          <a:xfrm>
                            <a:off x="0" y="0"/>
                            <a:ext cx="5731510" cy="895351"/>
                            <a:chOff x="0" y="0"/>
                            <a:chExt cx="5878196" cy="918845"/>
                          </a:xfrm>
                        </wpg:grpSpPr>
                        <wpg:grpSp>
                          <wpg:cNvPr id="4148" name="مجموعة 48"/>
                          <wpg:cNvGrpSpPr/>
                          <wpg:grpSpPr>
                            <a:xfrm>
                              <a:off x="0" y="0"/>
                              <a:ext cx="5878196" cy="918845"/>
                              <a:chOff x="0" y="0"/>
                              <a:chExt cx="6240348" cy="919070"/>
                            </a:xfrm>
                          </wpg:grpSpPr>
                          <wpg:grpSp>
                            <wpg:cNvPr id="4149" name="مجموعة 49"/>
                            <wpg:cNvGrpSpPr/>
                            <wpg:grpSpPr>
                              <a:xfrm>
                                <a:off x="0" y="169208"/>
                                <a:ext cx="5433072" cy="580613"/>
                                <a:chOff x="0" y="169208"/>
                                <a:chExt cx="5433072" cy="580613"/>
                              </a:xfrm>
                            </wpg:grpSpPr>
                            <wps:wsp>
                              <wps:cNvPr id="41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5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53" name="مربع نص 41"/>
                          <wps:cNvSpPr txBox="1"/>
                          <wps:spPr>
                            <a:xfrm>
                              <a:off x="204466" y="256739"/>
                              <a:ext cx="4615440" cy="389397"/>
                            </a:xfrm>
                            <a:prstGeom prst="rect">
                              <a:avLst/>
                            </a:prstGeom>
                            <a:noFill/>
                          </wps:spPr>
                          <wps:txbx>
                            <w:txbxContent>
                              <w:p w14:paraId="678E1A8D" w14:textId="6E4F3133"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المتعلّم (</w:t>
                                </w:r>
                                <w:r w:rsidRPr="00F621FA">
                                  <w:rPr>
                                    <w:rFonts w:eastAsia="Calibri" w:hAnsi="Adobe Arabic" w:cs="Adobe Arabic"/>
                                    <w:b/>
                                    <w:bCs/>
                                    <w:color w:val="FFFFFF"/>
                                    <w:kern w:val="24"/>
                                    <w:szCs w:val="28"/>
                                    <w:lang w:bidi="ar-EG"/>
                                  </w:rPr>
                                  <w:t>The</w:t>
                                </w:r>
                                <w:r w:rsidRPr="00F621FA">
                                  <w:rPr>
                                    <w:rFonts w:eastAsia="Calibri" w:hAnsi="Adobe Arabic" w:cs="Adobe Arabic"/>
                                    <w:b/>
                                    <w:bCs/>
                                    <w:color w:val="FFFFFF"/>
                                    <w:kern w:val="24"/>
                                    <w:sz w:val="36"/>
                                    <w:szCs w:val="36"/>
                                    <w:lang w:bidi="ar-EG"/>
                                  </w:rPr>
                                  <w:t xml:space="preserve"> </w:t>
                                </w:r>
                                <w:r w:rsidRPr="00F621FA">
                                  <w:rPr>
                                    <w:rFonts w:eastAsia="Calibri" w:hAnsi="Adobe Arabic" w:cs="Adobe Arabic"/>
                                    <w:b/>
                                    <w:bCs/>
                                    <w:color w:val="FFFFFF"/>
                                    <w:kern w:val="24"/>
                                    <w:szCs w:val="28"/>
                                    <w:lang w:bidi="ar-EG"/>
                                  </w:rPr>
                                  <w:t>Learner</w:t>
                                </w:r>
                                <w:r w:rsidRPr="00F621FA">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4154"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5BE5489" id="_x0000_s12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">
                <v:group id="مجموعة 47" o:spid="_x0000_s12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">
                  <v:group id="مجموعة 48" o:spid="_x0000_s12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">
                    <v:group id="مجموعة 49" o:spid="_x0000_s12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">
                      <v:shape id="شكل حر 50" o:spid="_x0000_s12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2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" fillcolor="#a5a5a5 [2092]" stroked="f" strokeweight="1pt">
                        <v:stroke joinstyle="miter"/>
                      </v:roundrect>
                    </v:group>
                    <v:oval id="شكل بيضاوي 52" o:spid="_x0000_s12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" filled="f" strokecolor="#168489" strokeweight="1pt">
                      <v:stroke joinstyle="miter"/>
                    </v:oval>
                  </v:group>
                  <v:shape id="مربع نص 41" o:spid="_x0000_s127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" filled="f" stroked="f">
                    <v:textbox style="mso-fit-shape-to-text:t">
                      <w:txbxContent>
                        <w:p w14:paraId="678E1A8D" w14:textId="6E4F3133" w:rsidR="004F50BE" w:rsidRDefault="00F621FA" w:rsidP="004F50BE">
                          <w:pPr>
                            <w:rPr>
                              <w:rFonts w:eastAsia="Calibri" w:hAnsi="Adobe Arabic" w:cs="Adobe Arabic"/>
                              <w:b/>
                              <w:bCs/>
                              <w:color w:val="FFFFFF"/>
                              <w:kern w:val="24"/>
                              <w:sz w:val="36"/>
                              <w:szCs w:val="36"/>
                              <w:lang w:bidi="ar-EG"/>
                            </w:rPr>
                          </w:pPr>
                          <w:r w:rsidRPr="00F621FA">
                            <w:rPr>
                              <w:rFonts w:eastAsia="Calibri" w:hAnsi="Adobe Arabic" w:cs="Adobe Arabic"/>
                              <w:b/>
                              <w:bCs/>
                              <w:color w:val="FFFFFF"/>
                              <w:kern w:val="24"/>
                              <w:sz w:val="36"/>
                              <w:szCs w:val="36"/>
                              <w:rtl/>
                              <w:lang w:bidi="ar-EG"/>
                            </w:rPr>
                            <w:t>المتعلّم (</w:t>
                          </w:r>
                          <w:r w:rsidRPr="00F621FA">
                            <w:rPr>
                              <w:rFonts w:eastAsia="Calibri" w:hAnsi="Adobe Arabic" w:cs="Adobe Arabic"/>
                              <w:b/>
                              <w:bCs/>
                              <w:color w:val="FFFFFF"/>
                              <w:kern w:val="24"/>
                              <w:szCs w:val="28"/>
                              <w:lang w:bidi="ar-EG"/>
                            </w:rPr>
                            <w:t>The</w:t>
                          </w:r>
                          <w:r w:rsidRPr="00F621FA">
                            <w:rPr>
                              <w:rFonts w:eastAsia="Calibri" w:hAnsi="Adobe Arabic" w:cs="Adobe Arabic"/>
                              <w:b/>
                              <w:bCs/>
                              <w:color w:val="FFFFFF"/>
                              <w:kern w:val="24"/>
                              <w:sz w:val="36"/>
                              <w:szCs w:val="36"/>
                              <w:lang w:bidi="ar-EG"/>
                            </w:rPr>
                            <w:t xml:space="preserve"> </w:t>
                          </w:r>
                          <w:r w:rsidRPr="00F621FA">
                            <w:rPr>
                              <w:rFonts w:eastAsia="Calibri" w:hAnsi="Adobe Arabic" w:cs="Adobe Arabic"/>
                              <w:b/>
                              <w:bCs/>
                              <w:color w:val="FFFFFF"/>
                              <w:kern w:val="24"/>
                              <w:szCs w:val="28"/>
                              <w:lang w:bidi="ar-EG"/>
                            </w:rPr>
                            <w:t>Learner</w:t>
                          </w:r>
                          <w:r w:rsidRPr="00F621FA">
                            <w:rPr>
                              <w:rFonts w:eastAsia="Calibri" w:hAnsi="Adobe Arabic" w:cs="Adobe Arabic"/>
                              <w:b/>
                              <w:bCs/>
                              <w:color w:val="FFFFFF"/>
                              <w:kern w:val="24"/>
                              <w:sz w:val="36"/>
                              <w:szCs w:val="36"/>
                              <w:rtl/>
                              <w:lang w:bidi="ar-EG"/>
                            </w:rPr>
                            <w:t>)</w:t>
                          </w:r>
                        </w:p>
                      </w:txbxContent>
                    </v:textbox>
                  </v:shape>
                </v:group>
                <v:shape id="صورة 54" o:spid="_x0000_s12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">
                  <v:imagedata r:id="rId117" o:title=""/>
                </v:shape>
                <w10:anchorlock/>
              </v:group>
            </w:pict>
          </mc:Fallback>
        </mc:AlternateContent>
      </w:r>
    </w:p>
    <w:p w14:paraId="7A18640B" w14:textId="0F706BCA" w:rsidR="006B59BE" w:rsidRPr="00F3372D" w:rsidRDefault="004A64BB" w:rsidP="00FC05DF">
      <w:pPr>
        <w:rPr>
          <w:rtl/>
        </w:rPr>
      </w:pPr>
      <w:r>
        <w:rPr>
          <w:noProof/>
        </w:rPr>
        <w:drawing>
          <wp:anchor distT="0" distB="0" distL="114300" distR="114300" simplePos="0" relativeHeight="252904448" behindDoc="0" locked="0" layoutInCell="1" allowOverlap="1" wp14:anchorId="12AAB240" wp14:editId="66E3D648">
            <wp:simplePos x="0" y="0"/>
            <wp:positionH relativeFrom="margin">
              <wp:align>left</wp:align>
            </wp:positionH>
            <wp:positionV relativeFrom="paragraph">
              <wp:posOffset>5833</wp:posOffset>
            </wp:positionV>
            <wp:extent cx="1223010" cy="1223010"/>
            <wp:effectExtent l="0" t="0" r="0" b="0"/>
            <wp:wrapSquare wrapText="bothSides"/>
            <wp:docPr id="1973967461" name="Picture 1973967461" descr="Lear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Learning "/>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3372D">
        <w:rPr>
          <w:rtl/>
        </w:rPr>
        <w:t>- تبنّي عقلية النموّ والتعلّم المستمرّ.</w:t>
      </w:r>
    </w:p>
    <w:p w14:paraId="14C2F089" w14:textId="2A6568C1" w:rsidR="006B59BE" w:rsidRPr="00F3372D" w:rsidRDefault="006B59BE" w:rsidP="00FC05DF">
      <w:pPr>
        <w:rPr>
          <w:rtl/>
        </w:rPr>
      </w:pPr>
      <w:r w:rsidRPr="00F3372D">
        <w:rPr>
          <w:rtl/>
        </w:rPr>
        <w:t>- استخلاص الدروس من النجاحات والإخفاقات.</w:t>
      </w:r>
      <w:r w:rsidR="004A64BB" w:rsidRPr="004A64BB">
        <w:t xml:space="preserve"> </w:t>
      </w:r>
    </w:p>
    <w:p w14:paraId="15927909" w14:textId="77777777" w:rsidR="006B59BE" w:rsidRPr="00F3372D" w:rsidRDefault="006B59BE" w:rsidP="00FC05DF">
      <w:pPr>
        <w:rPr>
          <w:rtl/>
        </w:rPr>
      </w:pPr>
      <w:r w:rsidRPr="00F3372D">
        <w:rPr>
          <w:rtl/>
        </w:rPr>
        <w:t>- تشجيع التجريب والتعلّم التنظيمي.</w:t>
      </w:r>
    </w:p>
    <w:p w14:paraId="2F3A09C4" w14:textId="77777777" w:rsidR="006B59BE" w:rsidRPr="00F3372D" w:rsidRDefault="006B59BE" w:rsidP="00FC05DF">
      <w:pPr>
        <w:rPr>
          <w:rtl/>
        </w:rPr>
      </w:pPr>
      <w:r w:rsidRPr="00F3372D">
        <w:rPr>
          <w:rtl/>
        </w:rPr>
        <w:t>"في بيئات عدم اليقين، لا تتعلّق القيادة بمعرفة الإجابات الصحيحة بل بطرح الأسئلة الصحيحة." - رونالد هايفيتز، أستاذ القيادة بكلية كينيدي للحكومة بجامعة هارفارد.</w:t>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1822C6" w14:paraId="50AC9A58"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525E27C8" w14:textId="77777777" w:rsidR="001822C6" w:rsidRPr="00B45CE2" w:rsidRDefault="001822C6" w:rsidP="00CF55E9">
            <w:pPr>
              <w:pStyle w:val="ac"/>
              <w:pageBreakBefore/>
              <w:jc w:val="center"/>
              <w:rPr>
                <w:color w:val="168489"/>
                <w:sz w:val="44"/>
                <w:szCs w:val="44"/>
                <w:rtl/>
                <w:lang w:bidi="ar-EG"/>
              </w:rPr>
            </w:pPr>
            <w:r w:rsidRPr="00B45CE2">
              <w:rPr>
                <w:noProof/>
                <w:color w:val="168489"/>
                <w:sz w:val="44"/>
                <w:szCs w:val="44"/>
                <w:rtl/>
              </w:rPr>
              <w:lastRenderedPageBreak/>
              <w:drawing>
                <wp:inline distT="0" distB="0" distL="0" distR="0" wp14:anchorId="6080DE63" wp14:editId="55E64F72">
                  <wp:extent cx="485140" cy="485140"/>
                  <wp:effectExtent l="0" t="0" r="0" b="0"/>
                  <wp:docPr id="1973967272" name="Picture 1973967272"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0129121B" w14:textId="77777777" w:rsidR="001822C6" w:rsidRPr="00B45CE2" w:rsidRDefault="001822C6" w:rsidP="00CF55E9">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1FA83F3F" w14:textId="77777777" w:rsidR="001822C6" w:rsidRDefault="001822C6" w:rsidP="00CF55E9">
            <w:pPr>
              <w:jc w:val="center"/>
              <w:rPr>
                <w:rFonts w:ascii="Adobe Arabic" w:hAnsi="Adobe Arabic" w:cs="Adobe Arabic"/>
                <w:bCs/>
                <w:color w:val="168489"/>
                <w:sz w:val="52"/>
                <w:szCs w:val="52"/>
                <w:rtl/>
                <w:lang w:bidi="ar-EG"/>
              </w:rPr>
            </w:pPr>
          </w:p>
          <w:p w14:paraId="148F1886" w14:textId="7DF18802" w:rsidR="001822C6" w:rsidRPr="00AB5D47" w:rsidRDefault="001822C6" w:rsidP="00CF55E9">
            <w:pPr>
              <w:jc w:val="center"/>
              <w:rPr>
                <w:rFonts w:ascii="Adobe Arabic" w:hAnsi="Adobe Arabic" w:cs="Adobe Arabic"/>
                <w:bCs/>
                <w:color w:val="168489"/>
                <w:sz w:val="52"/>
                <w:szCs w:val="52"/>
                <w:rtl/>
                <w:lang w:bidi="ar-EG"/>
              </w:rPr>
            </w:pPr>
            <w:r w:rsidRPr="001822C6">
              <w:rPr>
                <w:rFonts w:ascii="Adobe Arabic" w:hAnsi="Adobe Arabic" w:cs="Adobe Arabic"/>
                <w:bCs/>
                <w:color w:val="168489"/>
                <w:sz w:val="52"/>
                <w:szCs w:val="52"/>
                <w:rtl/>
                <w:lang w:bidi="ar-EG"/>
              </w:rPr>
              <w:t>رسم خريطة التحدّيات القيادية</w:t>
            </w:r>
          </w:p>
        </w:tc>
      </w:tr>
    </w:tbl>
    <w:p w14:paraId="08A9F302" w14:textId="77777777" w:rsidR="001822C6" w:rsidRPr="008D39CE" w:rsidRDefault="001822C6" w:rsidP="001822C6">
      <w:r w:rsidRPr="00853909">
        <w:rPr>
          <w:noProof/>
        </w:rPr>
        <mc:AlternateContent>
          <mc:Choice Requires="wpg">
            <w:drawing>
              <wp:inline distT="0" distB="0" distL="0" distR="0" wp14:anchorId="1FA3DF55" wp14:editId="6CBB7F31">
                <wp:extent cx="4406692" cy="545009"/>
                <wp:effectExtent l="0" t="0" r="0" b="26670"/>
                <wp:docPr id="1608697463"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608697464" name="Group 1608697464"/>
                        <wpg:cNvGrpSpPr/>
                        <wpg:grpSpPr>
                          <a:xfrm>
                            <a:off x="3797654" y="0"/>
                            <a:ext cx="609038" cy="545009"/>
                            <a:chOff x="3797654" y="0"/>
                            <a:chExt cx="609038" cy="545009"/>
                          </a:xfrm>
                        </wpg:grpSpPr>
                        <pic:pic xmlns:pic="http://schemas.openxmlformats.org/drawingml/2006/picture">
                          <pic:nvPicPr>
                            <pic:cNvPr id="1608697465" name="Picture 1608697465" descr="Clock "/>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7466" name="Rectangle: Rounded Corners 1608697466"/>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7467" name="TextBox 19"/>
                        <wps:cNvSpPr txBox="1"/>
                        <wps:spPr>
                          <a:xfrm>
                            <a:off x="0" y="113532"/>
                            <a:ext cx="3597910" cy="395605"/>
                          </a:xfrm>
                          <a:prstGeom prst="rect">
                            <a:avLst/>
                          </a:prstGeom>
                          <a:noFill/>
                        </wps:spPr>
                        <wps:txbx>
                          <w:txbxContent>
                            <w:p w14:paraId="5FFEB125" w14:textId="77777777" w:rsidR="001822C6" w:rsidRPr="00B45CE2" w:rsidRDefault="001822C6" w:rsidP="001822C6">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1FA3DF55" id="Group 26" o:spid="_x0000_s1272"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">
                <v:group id="Group 1608697464" o:spid="_x0000_s1273"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">
                  <v:shape id="Picture 1608697465" o:spid="_x0000_s1274"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">
                    <v:imagedata r:id="rId130" o:title="Clock "/>
                  </v:shape>
                  <v:roundrect id="Rectangle: Rounded Corners 1608697466" o:spid="_x0000_s1275"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" fillcolor="#7a8696" strokecolor="#7a8696" strokeweight="1pt">
                    <v:stroke joinstyle="miter"/>
                  </v:roundrect>
                </v:group>
                <v:shape id="TextBox 19" o:spid="_x0000_s1276"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" filled="f" stroked="f">
                  <v:textbox style="mso-fit-shape-to-text:t">
                    <w:txbxContent>
                      <w:p w14:paraId="5FFEB125" w14:textId="77777777" w:rsidR="001822C6" w:rsidRPr="00B45CE2" w:rsidRDefault="001822C6" w:rsidP="001822C6">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7ADC4507" w14:textId="77777777" w:rsidR="001822C6" w:rsidRPr="0024372F" w:rsidRDefault="001822C6" w:rsidP="001822C6">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6F510B4F" w14:textId="77777777" w:rsidR="001822C6" w:rsidRPr="008D39CE" w:rsidRDefault="001822C6" w:rsidP="001822C6">
      <w:r w:rsidRPr="00853909">
        <w:rPr>
          <w:noProof/>
        </w:rPr>
        <mc:AlternateContent>
          <mc:Choice Requires="wpg">
            <w:drawing>
              <wp:inline distT="0" distB="0" distL="0" distR="0" wp14:anchorId="700B674B" wp14:editId="0086A90D">
                <wp:extent cx="4435062" cy="545009"/>
                <wp:effectExtent l="0" t="0" r="3810" b="26670"/>
                <wp:docPr id="1608697468"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608697469" name="Picture 1608697469" descr="Goal "/>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7470" name="Rectangle: Rounded Corners 1608697470"/>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7471" name="TextBox 23"/>
                        <wps:cNvSpPr txBox="1"/>
                        <wps:spPr>
                          <a:xfrm>
                            <a:off x="0" y="64202"/>
                            <a:ext cx="3600450" cy="395605"/>
                          </a:xfrm>
                          <a:prstGeom prst="rect">
                            <a:avLst/>
                          </a:prstGeom>
                          <a:noFill/>
                        </wps:spPr>
                        <wps:txbx>
                          <w:txbxContent>
                            <w:p w14:paraId="258F219E" w14:textId="77777777" w:rsidR="001822C6" w:rsidRPr="00B45CE2" w:rsidRDefault="001822C6" w:rsidP="001822C6">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700B674B" id="Group 28" o:spid="_x0000_s1277"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">
                <v:shape id="Picture 1608697469" o:spid="_x0000_s1278"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">
                  <v:imagedata r:id="rId132" o:title="Goal "/>
                </v:shape>
                <v:roundrect id="Rectangle: Rounded Corners 1608697470" o:spid="_x0000_s1279"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" fillcolor="#7a8696" strokecolor="#7a8696" strokeweight="1pt">
                  <v:stroke joinstyle="miter"/>
                </v:roundrect>
                <v:shape id="TextBox 23" o:spid="_x0000_s1280"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" filled="f" stroked="f">
                  <v:textbox style="mso-fit-shape-to-text:t">
                    <w:txbxContent>
                      <w:p w14:paraId="258F219E" w14:textId="77777777" w:rsidR="001822C6" w:rsidRPr="00B45CE2" w:rsidRDefault="001822C6" w:rsidP="001822C6">
                        <w:pPr>
                          <w:pStyle w:val="ac"/>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1E666751" w14:textId="77777777" w:rsidR="001822C6" w:rsidRPr="00F3372D" w:rsidRDefault="001822C6" w:rsidP="001822C6">
      <w:pPr>
        <w:rPr>
          <w:rtl/>
        </w:rPr>
      </w:pPr>
      <w:r w:rsidRPr="00F3372D">
        <w:rPr>
          <w:rtl/>
        </w:rPr>
        <w:t>1. تحديد وتصنيف التحدّيات القيادية الحالية والمستقبلية التي تواجه المؤسّسات.</w:t>
      </w:r>
    </w:p>
    <w:p w14:paraId="59965109" w14:textId="77777777" w:rsidR="001822C6" w:rsidRPr="00F3372D" w:rsidRDefault="001822C6" w:rsidP="001822C6">
      <w:pPr>
        <w:rPr>
          <w:rtl/>
        </w:rPr>
      </w:pPr>
      <w:r w:rsidRPr="00F3372D">
        <w:rPr>
          <w:rtl/>
        </w:rPr>
        <w:t>2. تطوير فهم مشترك للتحدّيات المشتركة بين مختلف القطاعات.</w:t>
      </w:r>
    </w:p>
    <w:p w14:paraId="76AFB277" w14:textId="77777777" w:rsidR="001822C6" w:rsidRPr="00F3372D" w:rsidRDefault="001822C6" w:rsidP="001822C6">
      <w:pPr>
        <w:rPr>
          <w:rtl/>
        </w:rPr>
      </w:pPr>
      <w:r w:rsidRPr="00F3372D">
        <w:rPr>
          <w:rtl/>
        </w:rPr>
        <w:t>3. تعزيز مهارات التفكير الاستراتيجي والتحليل البيئي.</w:t>
      </w:r>
    </w:p>
    <w:p w14:paraId="4A53F3DD" w14:textId="58CC7537" w:rsidR="001822C6" w:rsidRDefault="002A68EE" w:rsidP="002A68EE">
      <w:pPr>
        <w:ind w:left="-897"/>
        <w:rPr>
          <w:rtl/>
        </w:rPr>
      </w:pPr>
      <w:r>
        <w:rPr>
          <w:noProof/>
        </w:rPr>
        <mc:AlternateContent>
          <mc:Choice Requires="wps">
            <w:drawing>
              <wp:inline distT="0" distB="0" distL="0" distR="0" wp14:anchorId="36B9AD80" wp14:editId="7715A75A">
                <wp:extent cx="6677660" cy="4635500"/>
                <wp:effectExtent l="0" t="0" r="27940" b="12700"/>
                <wp:docPr id="1303878635"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77660" cy="4635500"/>
                        </a:xfrm>
                        <a:prstGeom prst="roundRect">
                          <a:avLst>
                            <a:gd name="adj" fmla="val 16667"/>
                          </a:avLst>
                        </a:prstGeom>
                        <a:solidFill>
                          <a:srgbClr val="EAF4E4"/>
                        </a:solidFill>
                        <a:ln w="12700">
                          <a:solidFill>
                            <a:schemeClr val="accent6"/>
                          </a:solidFill>
                          <a:miter lim="800000"/>
                          <a:headEnd/>
                          <a:tailEnd/>
                        </a:ln>
                      </wps:spPr>
                      <wps:txbx>
                        <w:txbxContent>
                          <w:p w14:paraId="646AB7D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D1C8A8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AFA3BF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CDA9F0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A13FA4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B765AA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6817E9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0E2DF6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AA0EC6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A9AD70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1391C8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708958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F5E1DA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8A3C0C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D27152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F62DC2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EA5528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75B2CD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FD4890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79A9A1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116C43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1734E7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F964A8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3B5FD5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7C442B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F40B0C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FCAF957" w14:textId="77777777" w:rsidR="002A68EE" w:rsidRDefault="002A68EE" w:rsidP="002A68E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36B9AD80" id="_x0000_s1281" style="width:525.8pt;height:3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" fillcolor="#eaf4e4" strokecolor="#70ad47 [3209]" strokeweight="1pt">
                <v:stroke joinstyle="miter"/>
                <v:textbox inset="0,3mm,0">
                  <w:txbxContent>
                    <w:p w14:paraId="646AB7D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D1C8A8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AFA3BF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CDA9F0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A13FA4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B765AA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6817E9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0E2DF6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AA0EC6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A9AD70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1391C8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708958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F5E1DA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8A3C0C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D27152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F62DC2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EA5528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75B2CD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FD4890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79A9A1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116C43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1734E7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F964A8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3B5FD5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7C442B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F40B0C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FCAF957" w14:textId="77777777" w:rsidR="002A68EE" w:rsidRDefault="002A68EE" w:rsidP="002A68EE">
                      <w:pPr>
                        <w:jc w:val="center"/>
                        <w:rPr>
                          <w:sz w:val="22"/>
                          <w:szCs w:val="28"/>
                          <w:rtl/>
                          <w:lang w:bidi="ar-SY"/>
                        </w:rPr>
                      </w:pPr>
                    </w:p>
                  </w:txbxContent>
                </v:textbox>
                <w10:anchorlock/>
              </v:roundrect>
            </w:pict>
          </mc:Fallback>
        </mc:AlternateContent>
      </w:r>
    </w:p>
    <w:p w14:paraId="7221B211" w14:textId="2811AFA8" w:rsidR="001822C6" w:rsidRDefault="002A68EE" w:rsidP="002A68EE">
      <w:pPr>
        <w:ind w:left="-897"/>
        <w:rPr>
          <w:rtl/>
        </w:rPr>
      </w:pPr>
      <w:r>
        <w:rPr>
          <w:noProof/>
        </w:rPr>
        <w:lastRenderedPageBreak/>
        <mc:AlternateContent>
          <mc:Choice Requires="wps">
            <w:drawing>
              <wp:inline distT="0" distB="0" distL="0" distR="0" wp14:anchorId="498C9A78" wp14:editId="7AAFF80D">
                <wp:extent cx="6791960" cy="7213600"/>
                <wp:effectExtent l="0" t="0" r="27940" b="25400"/>
                <wp:docPr id="214445296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1960" cy="7213600"/>
                        </a:xfrm>
                        <a:prstGeom prst="roundRect">
                          <a:avLst>
                            <a:gd name="adj" fmla="val 16667"/>
                          </a:avLst>
                        </a:prstGeom>
                        <a:solidFill>
                          <a:srgbClr val="EAF4E4"/>
                        </a:solidFill>
                        <a:ln w="12700">
                          <a:solidFill>
                            <a:schemeClr val="accent6"/>
                          </a:solidFill>
                          <a:miter lim="800000"/>
                          <a:headEnd/>
                          <a:tailEnd/>
                        </a:ln>
                      </wps:spPr>
                      <wps:txbx>
                        <w:txbxContent>
                          <w:p w14:paraId="7F3EDD9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9C7E0F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40F42E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88718A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1C8714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1AF027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1FD8BB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6E6673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01374F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57BE1F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C992C8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B4E28C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07F76A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4F85B3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6CEE47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A20045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9529C2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13C456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03F48B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6D5C5E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2165A4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E923F7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B98B03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BADD40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6AAD48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2A8E2D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4122B3D" w14:textId="77777777" w:rsidR="002A68EE" w:rsidRDefault="002A68EE" w:rsidP="002A68E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98C9A78" id="_x0000_s1282" style="width:534.8pt;height:56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" fillcolor="#eaf4e4" strokecolor="#70ad47 [3209]" strokeweight="1pt">
                <v:stroke joinstyle="miter"/>
                <v:textbox inset="0,3mm,0">
                  <w:txbxContent>
                    <w:p w14:paraId="7F3EDD9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9C7E0F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40F42E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88718A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1C8714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1AF027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1FD8BB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6E6673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01374F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57BE1F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C992C8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B4E28C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07F76A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4F85B3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6CEE47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A20045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9529C2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13C456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03F48B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6D5C5E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2165A4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E923F7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B98B03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BADD40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6AAD48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2A8E2D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4122B3D" w14:textId="77777777" w:rsidR="002A68EE" w:rsidRDefault="002A68EE" w:rsidP="002A68EE">
                      <w:pPr>
                        <w:jc w:val="center"/>
                        <w:rPr>
                          <w:sz w:val="22"/>
                          <w:szCs w:val="28"/>
                          <w:rtl/>
                          <w:lang w:bidi="ar-SY"/>
                        </w:rPr>
                      </w:pPr>
                    </w:p>
                  </w:txbxContent>
                </v:textbox>
                <w10:anchorlock/>
              </v:roundrect>
            </w:pict>
          </mc:Fallback>
        </mc:AlternateContent>
      </w:r>
    </w:p>
    <w:p w14:paraId="0A64ED9C" w14:textId="5CFC2248" w:rsidR="001822C6" w:rsidRDefault="001822C6" w:rsidP="001822C6">
      <w:pPr>
        <w:jc w:val="center"/>
        <w:rPr>
          <w:rtl/>
        </w:rPr>
      </w:pPr>
      <w:r>
        <w:rPr>
          <w:noProof/>
        </w:rPr>
        <w:drawing>
          <wp:inline distT="0" distB="0" distL="0" distR="0" wp14:anchorId="4FBC0F3A" wp14:editId="7CA1138F">
            <wp:extent cx="1725930" cy="1516380"/>
            <wp:effectExtent l="0" t="0" r="7620" b="7620"/>
            <wp:docPr id="1578247726" name="Picture 1578247726"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33"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725930" cy="1516380"/>
                    </a:xfrm>
                    <a:prstGeom prst="rect">
                      <a:avLst/>
                    </a:prstGeom>
                    <a:noFill/>
                    <a:ln>
                      <a:noFill/>
                    </a:ln>
                    <a:extLst>
                      <a:ext uri="{53640926-AAD7-44D8-BBD7-CCE9431645EC}">
                        <a14:shadowObscured xmlns:a14="http://schemas.microsoft.com/office/drawing/2010/main"/>
                      </a:ext>
                    </a:extLst>
                  </pic:spPr>
                </pic:pic>
              </a:graphicData>
            </a:graphic>
          </wp:inline>
        </w:drawing>
      </w:r>
    </w:p>
    <w:p w14:paraId="4FB5E3D8" w14:textId="0F1D7F1B" w:rsidR="001822C6" w:rsidRPr="00F3372D" w:rsidRDefault="001822C6" w:rsidP="001822C6">
      <w:pPr>
        <w:pageBreakBefore/>
        <w:jc w:val="center"/>
        <w:rPr>
          <w:rtl/>
        </w:rPr>
      </w:pPr>
      <w:r w:rsidRPr="00B9790F">
        <w:rPr>
          <w:noProof/>
        </w:rPr>
        <w:lastRenderedPageBreak/>
        <mc:AlternateContent>
          <mc:Choice Requires="wpg">
            <w:drawing>
              <wp:inline distT="0" distB="0" distL="0" distR="0" wp14:anchorId="79A1E115" wp14:editId="5244DE43">
                <wp:extent cx="5711825" cy="737619"/>
                <wp:effectExtent l="0" t="0" r="22225" b="24765"/>
                <wp:docPr id="1717196175"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717196176" name="مجموعة 881967268"/>
                        <wpg:cNvGrpSpPr/>
                        <wpg:grpSpPr>
                          <a:xfrm>
                            <a:off x="0" y="165473"/>
                            <a:ext cx="5711825" cy="572146"/>
                            <a:chOff x="0" y="165446"/>
                            <a:chExt cx="6312597" cy="633543"/>
                          </a:xfrm>
                        </wpg:grpSpPr>
                        <wps:wsp>
                          <wps:cNvPr id="1717196177"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7196178" name="مربع نص 2043426344"/>
                          <wps:cNvSpPr txBox="1"/>
                          <wps:spPr>
                            <a:xfrm>
                              <a:off x="3184368" y="165446"/>
                              <a:ext cx="2073788" cy="453527"/>
                            </a:xfrm>
                            <a:prstGeom prst="rect">
                              <a:avLst/>
                            </a:prstGeom>
                            <a:noFill/>
                          </wps:spPr>
                          <wps:txbx>
                            <w:txbxContent>
                              <w:p w14:paraId="0FF2A9B1" w14:textId="77777777" w:rsidR="001822C6" w:rsidRDefault="001822C6" w:rsidP="001822C6">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717196179"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17196180" name="Picture 1717196180" descr="Submission "/>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9A1E115" id="Group 66" o:spid="_x0000_s1283"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">
                <v:group id="مجموعة 881967268" o:spid="_x0000_s1284"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">
                  <v:roundrect id="مستطيل مستدير الزوايا 769901" o:spid="_x0000_s1285"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" fillcolor="#168489" strokecolor="#168489" strokeweight="1pt">
                    <v:stroke joinstyle="miter"/>
                  </v:roundrect>
                  <v:shape id="مربع نص 2043426344" o:spid="_x0000_s1286"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" filled="f" stroked="f">
                    <v:textbox style="mso-fit-shape-to-text:t">
                      <w:txbxContent>
                        <w:p w14:paraId="0FF2A9B1" w14:textId="77777777" w:rsidR="001822C6" w:rsidRDefault="001822C6" w:rsidP="001822C6">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287"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" fillcolor="#168489" strokecolor="#168489" strokeweight="1pt">
                    <v:stroke joinstyle="miter"/>
                  </v:roundrect>
                </v:group>
                <v:shape id="Picture 1717196180" o:spid="_x0000_s1288"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">
                  <v:imagedata r:id="rId135" o:title="Submission "/>
                </v:shape>
                <w10:anchorlock/>
              </v:group>
            </w:pict>
          </mc:Fallback>
        </mc:AlternateContent>
      </w:r>
    </w:p>
    <w:p w14:paraId="7ADE442A" w14:textId="77777777" w:rsidR="006B59BE" w:rsidRPr="001822C6" w:rsidRDefault="006B59BE" w:rsidP="001822C6">
      <w:pPr>
        <w:pStyle w:val="ad"/>
        <w:rPr>
          <w:b w:val="0"/>
          <w:bCs/>
          <w:color w:val="168489"/>
          <w:rtl/>
        </w:rPr>
      </w:pPr>
      <w:r w:rsidRPr="001822C6">
        <w:rPr>
          <w:b w:val="0"/>
          <w:bCs/>
          <w:color w:val="168489"/>
          <w:rtl/>
        </w:rPr>
        <w:t>1. ما الفرق الجوهري بين القيادة التقليدية والقيادة الاستراتيجية؟</w:t>
      </w:r>
    </w:p>
    <w:p w14:paraId="760E38C6" w14:textId="77777777" w:rsidR="006B59BE" w:rsidRPr="001822C6" w:rsidRDefault="006B59BE" w:rsidP="001822C6">
      <w:pPr>
        <w:pStyle w:val="ad"/>
        <w:rPr>
          <w:b w:val="0"/>
          <w:bCs/>
          <w:color w:val="168489"/>
          <w:rtl/>
        </w:rPr>
      </w:pPr>
      <w:r w:rsidRPr="001822C6">
        <w:rPr>
          <w:b w:val="0"/>
          <w:bCs/>
          <w:color w:val="168489"/>
          <w:rtl/>
        </w:rPr>
        <w:t>2. اذكر ثلاثة من التحوّلات العالمية المؤثّرة في القيادة وصنع القرار.</w:t>
      </w:r>
    </w:p>
    <w:p w14:paraId="56F7E3B7" w14:textId="77777777" w:rsidR="006B59BE" w:rsidRPr="001822C6" w:rsidRDefault="006B59BE" w:rsidP="001822C6">
      <w:pPr>
        <w:pStyle w:val="ad"/>
        <w:rPr>
          <w:b w:val="0"/>
          <w:bCs/>
          <w:color w:val="168489"/>
          <w:rtl/>
        </w:rPr>
      </w:pPr>
      <w:r w:rsidRPr="001822C6">
        <w:rPr>
          <w:b w:val="0"/>
          <w:bCs/>
          <w:color w:val="168489"/>
          <w:rtl/>
        </w:rPr>
        <w:t>3. ما هي الأدوار الخمسة الرئيسية للقائد الاستراتيجي في بيئات عدم اليقين؟</w:t>
      </w:r>
    </w:p>
    <w:p w14:paraId="195A06CC" w14:textId="77777777" w:rsidR="006B59BE" w:rsidRPr="001822C6" w:rsidRDefault="006B59BE" w:rsidP="001822C6">
      <w:pPr>
        <w:pStyle w:val="ad"/>
        <w:rPr>
          <w:b w:val="0"/>
          <w:bCs/>
          <w:color w:val="168489"/>
          <w:rtl/>
        </w:rPr>
      </w:pPr>
      <w:r w:rsidRPr="001822C6">
        <w:rPr>
          <w:b w:val="0"/>
          <w:bCs/>
          <w:color w:val="168489"/>
          <w:rtl/>
        </w:rPr>
        <w:t>4. ما هي عناصر القيادة الاستراتيجية الستّة؟</w:t>
      </w:r>
    </w:p>
    <w:p w14:paraId="58ACFA23" w14:textId="6EBA8D2F" w:rsidR="006B59BE" w:rsidRDefault="006B59BE" w:rsidP="001822C6">
      <w:pPr>
        <w:pStyle w:val="ad"/>
        <w:rPr>
          <w:b w:val="0"/>
          <w:bCs/>
          <w:color w:val="168489"/>
          <w:rtl/>
        </w:rPr>
      </w:pPr>
      <w:r w:rsidRPr="001822C6">
        <w:rPr>
          <w:b w:val="0"/>
          <w:bCs/>
          <w:color w:val="168489"/>
          <w:rtl/>
        </w:rPr>
        <w:t>5. لماذا تزداد أهمّية القيادة الاستراتيجية في القرن الحادي والعشرين؟</w:t>
      </w:r>
    </w:p>
    <w:p w14:paraId="45546EFD" w14:textId="66A61904" w:rsidR="002A68EE" w:rsidRPr="001822C6" w:rsidRDefault="002A68EE" w:rsidP="002A68EE">
      <w:pPr>
        <w:pStyle w:val="ad"/>
        <w:ind w:left="-897"/>
        <w:rPr>
          <w:b w:val="0"/>
          <w:bCs/>
          <w:color w:val="168489"/>
          <w:rtl/>
        </w:rPr>
      </w:pPr>
      <w:r>
        <w:rPr>
          <w:noProof/>
        </w:rPr>
        <mc:AlternateContent>
          <mc:Choice Requires="wps">
            <w:drawing>
              <wp:inline distT="0" distB="0" distL="0" distR="0" wp14:anchorId="0D1AA8AA" wp14:editId="7E1092FB">
                <wp:extent cx="6734810" cy="5962650"/>
                <wp:effectExtent l="0" t="0" r="27940" b="19050"/>
                <wp:docPr id="53050029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34810" cy="5962650"/>
                        </a:xfrm>
                        <a:prstGeom prst="roundRect">
                          <a:avLst>
                            <a:gd name="adj" fmla="val 16667"/>
                          </a:avLst>
                        </a:prstGeom>
                        <a:solidFill>
                          <a:srgbClr val="EAF4E4"/>
                        </a:solidFill>
                        <a:ln w="12700">
                          <a:solidFill>
                            <a:schemeClr val="accent6"/>
                          </a:solidFill>
                          <a:miter lim="800000"/>
                          <a:headEnd/>
                          <a:tailEnd/>
                        </a:ln>
                      </wps:spPr>
                      <wps:txbx>
                        <w:txbxContent>
                          <w:p w14:paraId="5332C8F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E54522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3E11C6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E0C758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F04FC5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D51F9C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CE78B5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9D9C98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315CF2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6B82C1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2800E9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5BBFB4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7A4103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C0EC8A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E346AC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BF0883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5A77E6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5A9F59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43F5B1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D96C59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C27273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5176E0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EE4B33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6BD544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856D9D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6F01A3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429CB21" w14:textId="77777777" w:rsidR="002A68EE" w:rsidRDefault="002A68EE" w:rsidP="002A68E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D1AA8AA" id="_x0000_s1289" style="width:530.3pt;height:46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" fillcolor="#eaf4e4" strokecolor="#70ad47 [3209]" strokeweight="1pt">
                <v:stroke joinstyle="miter"/>
                <v:textbox inset="0,3mm,0">
                  <w:txbxContent>
                    <w:p w14:paraId="5332C8F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E54522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3E11C6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E0C758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F04FC5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D51F9C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CE78B5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9D9C98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315CF2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6B82C1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2800E9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5BBFB4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7A4103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C0EC8A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E346AC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BF0883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5A77E6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5A9F59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43F5B1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D96C59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C27273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5176E0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EE4B33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6BD544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856D9D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6F01A3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429CB21" w14:textId="77777777" w:rsidR="002A68EE" w:rsidRDefault="002A68EE" w:rsidP="002A68EE">
                      <w:pPr>
                        <w:jc w:val="center"/>
                        <w:rPr>
                          <w:sz w:val="22"/>
                          <w:szCs w:val="28"/>
                          <w:rtl/>
                          <w:lang w:bidi="ar-SY"/>
                        </w:rPr>
                      </w:pPr>
                    </w:p>
                  </w:txbxContent>
                </v:textbox>
                <w10:anchorlock/>
              </v:roundrect>
            </w:pict>
          </mc:Fallback>
        </mc:AlternateContent>
      </w:r>
    </w:p>
    <w:p w14:paraId="56E336F3" w14:textId="78A6A6AD" w:rsidR="001822C6" w:rsidRPr="00F3372D" w:rsidRDefault="001822C6" w:rsidP="00FC05DF">
      <w:pPr>
        <w:rPr>
          <w:rtl/>
        </w:rPr>
      </w:pPr>
      <w:r w:rsidRPr="00DC1945">
        <w:rPr>
          <w:noProof/>
        </w:rPr>
        <w:lastRenderedPageBreak/>
        <mc:AlternateContent>
          <mc:Choice Requires="wpg">
            <w:drawing>
              <wp:inline distT="0" distB="0" distL="0" distR="0" wp14:anchorId="2C553522" wp14:editId="5BE41D9C">
                <wp:extent cx="5711825" cy="852877"/>
                <wp:effectExtent l="0" t="0" r="22225" b="23495"/>
                <wp:docPr id="1608698089"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608698090" name="مجموعة 881967268"/>
                        <wpg:cNvGrpSpPr/>
                        <wpg:grpSpPr>
                          <a:xfrm>
                            <a:off x="0" y="280937"/>
                            <a:ext cx="5711825" cy="571950"/>
                            <a:chOff x="0" y="280925"/>
                            <a:chExt cx="6312597" cy="633649"/>
                          </a:xfrm>
                        </wpg:grpSpPr>
                        <wps:wsp>
                          <wps:cNvPr id="1608698091"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8092" name="مربع نص 2043426344"/>
                          <wps:cNvSpPr txBox="1"/>
                          <wps:spPr>
                            <a:xfrm>
                              <a:off x="3184368" y="280925"/>
                              <a:ext cx="2073788" cy="453764"/>
                            </a:xfrm>
                            <a:prstGeom prst="rect">
                              <a:avLst/>
                            </a:prstGeom>
                            <a:noFill/>
                          </wps:spPr>
                          <wps:txbx>
                            <w:txbxContent>
                              <w:p w14:paraId="23921978" w14:textId="77777777" w:rsidR="001822C6" w:rsidRDefault="001822C6" w:rsidP="001822C6">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608698093"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8094" name="Picture 1608698094" descr="Conclusion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C553522" id="Group 7" o:spid="_x0000_s1290"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">
                <v:group id="مجموعة 881967268" o:spid="_x0000_s1291"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">
                  <v:roundrect id="مستطيل مستدير الزوايا 769901" o:spid="_x0000_s1292"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" fillcolor="#168489" strokecolor="#168489" strokeweight="1pt">
                    <v:stroke joinstyle="miter"/>
                  </v:roundrect>
                  <v:shape id="مربع نص 2043426344" o:spid="_x0000_s1293"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" filled="f" stroked="f">
                    <v:textbox style="mso-fit-shape-to-text:t">
                      <w:txbxContent>
                        <w:p w14:paraId="23921978" w14:textId="77777777" w:rsidR="001822C6" w:rsidRDefault="001822C6" w:rsidP="001822C6">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294"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" fillcolor="#168489" strokecolor="#168489" strokeweight="1pt">
                    <v:stroke joinstyle="miter"/>
                  </v:roundrect>
                </v:group>
                <v:shape id="Picture 1608698094" o:spid="_x0000_s1295"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">
                  <v:imagedata r:id="rId137" o:title="Conclusion "/>
                </v:shape>
                <w10:anchorlock/>
              </v:group>
            </w:pict>
          </mc:Fallback>
        </mc:AlternateContent>
      </w:r>
    </w:p>
    <w:p w14:paraId="235DE0D5" w14:textId="77777777" w:rsidR="006B59BE" w:rsidRPr="00F3372D" w:rsidRDefault="006B59BE" w:rsidP="00FC05DF">
      <w:pPr>
        <w:rPr>
          <w:rtl/>
        </w:rPr>
      </w:pPr>
      <w:r w:rsidRPr="00F3372D">
        <w:rPr>
          <w:rtl/>
        </w:rPr>
        <w:t>في ختام هذه الجلسة، استعرضنا مفهوم القيادة الاستراتيجية وأهمّيتها المتزايدة في عالمنا المتغيّر. تناولنا التحوّلات العالمية المؤثّرة في القيادة وصناعة القرار، والفروق الجوهرية بين القيادة التقليدية والقيادة الاستراتيجية، بالإضافة إلى الأدوار المتنوّعة للقائد الاستراتيجي في بيئات عدم اليقين.</w:t>
      </w:r>
    </w:p>
    <w:p w14:paraId="63870E96" w14:textId="77777777" w:rsidR="006B59BE" w:rsidRDefault="006B59BE" w:rsidP="00FC05DF">
      <w:pPr>
        <w:rPr>
          <w:rtl/>
        </w:rPr>
      </w:pPr>
      <w:r w:rsidRPr="00F3372D">
        <w:rPr>
          <w:rtl/>
        </w:rPr>
        <w:t>إنّ المستقبل يحمل تحدّيات وفرصاً غير مسبوقة، وستكون القيادة الاستراتيجية هي الفيصل بين المؤسّسات التي ستزدهر وتلك التي ستتعثّر في مواجهة هذه التحوّلات. المؤسّسات التي تستطيع تطوير قادة استراتيجيين قادرين على استشراف المستقبل والتكيّف مع المتغيّرات والمجهول هي التي ستتمكّن من تحقيق ميزة تنافسية مستدامة.</w:t>
      </w:r>
    </w:p>
    <w:p w14:paraId="3143D43E" w14:textId="77777777" w:rsidR="001822C6" w:rsidRDefault="001822C6" w:rsidP="00FC05DF">
      <w:pPr>
        <w:rPr>
          <w:rtl/>
        </w:rPr>
      </w:pPr>
    </w:p>
    <w:p w14:paraId="288591FF" w14:textId="77777777" w:rsidR="001822C6" w:rsidRDefault="001822C6" w:rsidP="00FC05DF">
      <w:pPr>
        <w:rPr>
          <w:rtl/>
        </w:rPr>
      </w:pPr>
    </w:p>
    <w:p w14:paraId="27AB0009" w14:textId="77777777" w:rsidR="001822C6" w:rsidRDefault="001822C6" w:rsidP="00FC05DF">
      <w:pPr>
        <w:rPr>
          <w:rtl/>
        </w:rPr>
      </w:pPr>
    </w:p>
    <w:p w14:paraId="6D485F46" w14:textId="77777777" w:rsidR="001822C6" w:rsidRDefault="001822C6" w:rsidP="00FC05DF">
      <w:pPr>
        <w:rPr>
          <w:rtl/>
        </w:rPr>
      </w:pPr>
    </w:p>
    <w:p w14:paraId="0BF79B30" w14:textId="35094021" w:rsidR="001822C6" w:rsidRDefault="001822C6" w:rsidP="001822C6">
      <w:pPr>
        <w:jc w:val="center"/>
        <w:rPr>
          <w:rtl/>
        </w:rPr>
      </w:pPr>
      <w:r>
        <w:rPr>
          <w:noProof/>
        </w:rPr>
        <w:drawing>
          <wp:inline distT="0" distB="0" distL="0" distR="0" wp14:anchorId="3EEDF49A" wp14:editId="49CD7DC7">
            <wp:extent cx="1816924" cy="1816924"/>
            <wp:effectExtent l="0" t="0" r="0" b="0"/>
            <wp:docPr id="1608698095" name="Picture 1608698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7F354AFD" w14:textId="77777777" w:rsidR="006B59BE" w:rsidRDefault="006B59BE" w:rsidP="00FC05DF">
      <w:pPr>
        <w:rPr>
          <w:rFonts w:eastAsia="Calibri" w:hAnsi="Adobe Arabic" w:cs="Adobe Arabic"/>
          <w:color w:val="FFFFFF"/>
          <w:kern w:val="24"/>
          <w:sz w:val="36"/>
          <w:szCs w:val="36"/>
          <w:rtl/>
        </w:rPr>
      </w:pPr>
    </w:p>
    <w:p w14:paraId="21BD8D6A" w14:textId="77B7E3F9" w:rsidR="00BD5495" w:rsidRDefault="00BD5495" w:rsidP="002A078C">
      <w:pPr>
        <w:rPr>
          <w:rFonts w:ascii="Sakkal Majalla" w:hAnsi="Sakkal Majalla"/>
          <w:color w:val="002060"/>
          <w:sz w:val="34"/>
          <w:rtl/>
          <w:lang w:bidi="ar-SY"/>
        </w:rPr>
      </w:pPr>
    </w:p>
    <w:p w14:paraId="7FE6CE02" w14:textId="64B1BBE5" w:rsidR="00BD5495" w:rsidRDefault="00BD5495" w:rsidP="002A078C">
      <w:pPr>
        <w:rPr>
          <w:rFonts w:ascii="Sakkal Majalla" w:hAnsi="Sakkal Majalla"/>
          <w:sz w:val="34"/>
          <w:rtl/>
          <w:lang w:bidi="ar-EG"/>
        </w:rPr>
      </w:pPr>
    </w:p>
    <w:p w14:paraId="547A0CE6" w14:textId="77777777" w:rsidR="00BD5495" w:rsidRDefault="00BD5495" w:rsidP="00BD5495">
      <w:pPr>
        <w:rPr>
          <w:rFonts w:ascii="Sakkal Majalla" w:hAnsi="Sakkal Majalla"/>
          <w:sz w:val="34"/>
          <w:rtl/>
          <w:lang w:bidi="ar-EG"/>
        </w:rPr>
      </w:pPr>
    </w:p>
    <w:p w14:paraId="694DBC3A" w14:textId="77777777" w:rsidR="003F41BB" w:rsidRDefault="003F41BB" w:rsidP="00BD5495">
      <w:pPr>
        <w:rPr>
          <w:rFonts w:ascii="Sakkal Majalla" w:hAnsi="Sakkal Majalla"/>
          <w:sz w:val="34"/>
          <w:rtl/>
        </w:rPr>
      </w:pPr>
    </w:p>
    <w:p w14:paraId="663AF3C1" w14:textId="77777777" w:rsidR="003F41BB" w:rsidRDefault="003F41BB">
      <w:pPr>
        <w:bidi w:val="0"/>
        <w:spacing w:after="160" w:line="259" w:lineRule="auto"/>
        <w:jc w:val="left"/>
        <w:rPr>
          <w:rFonts w:ascii="Sakkal Majalla" w:hAnsi="Sakkal Majalla"/>
          <w:sz w:val="34"/>
          <w:rtl/>
        </w:rPr>
      </w:pPr>
      <w:r>
        <w:rPr>
          <w:rFonts w:ascii="Sakkal Majalla" w:hAnsi="Sakkal Majalla"/>
          <w:sz w:val="34"/>
          <w:rtl/>
        </w:rPr>
        <w:br w:type="page"/>
      </w:r>
    </w:p>
    <w:p w14:paraId="7EA62886" w14:textId="77777777" w:rsidR="00CC5AE1" w:rsidRPr="00BD5495" w:rsidRDefault="00CC5AE1" w:rsidP="00BD5495">
      <w:pPr>
        <w:rPr>
          <w:rFonts w:ascii="Sakkal Majalla" w:hAnsi="Sakkal Majalla"/>
          <w:sz w:val="34"/>
          <w:rtl/>
        </w:rPr>
        <w:sectPr w:rsidR="00CC5AE1" w:rsidRPr="00BD5495" w:rsidSect="00163E49">
          <w:headerReference w:type="first" r:id="rId139"/>
          <w:footerReference w:type="first" r:id="rId140"/>
          <w:pgSz w:w="11906" w:h="16838" w:code="9"/>
          <w:pgMar w:top="1440" w:right="1440" w:bottom="1440" w:left="1440" w:header="113" w:footer="0" w:gutter="0"/>
          <w:pgNumType w:start="7"/>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5109145D" w14:textId="77777777" w:rsidTr="00F01FA2">
        <w:tc>
          <w:tcPr>
            <w:tcW w:w="5000" w:type="pct"/>
            <w:gridSpan w:val="3"/>
            <w:tcBorders>
              <w:left w:val="single" w:sz="4" w:space="0" w:color="168489"/>
              <w:right w:val="single" w:sz="4" w:space="0" w:color="168489"/>
            </w:tcBorders>
            <w:shd w:val="clear" w:color="auto" w:fill="F2F2F2" w:themeFill="background1" w:themeFillShade="F2"/>
          </w:tcPr>
          <w:p w14:paraId="476D8EB8" w14:textId="77777777" w:rsidR="00F01FA2" w:rsidRPr="00781A2F" w:rsidRDefault="00F01FA2" w:rsidP="00F01FA2">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7EE9FCA" w14:textId="77777777" w:rsidTr="00F01FA2">
        <w:tc>
          <w:tcPr>
            <w:tcW w:w="2612" w:type="pct"/>
            <w:tcBorders>
              <w:left w:val="single" w:sz="4" w:space="0" w:color="168489"/>
              <w:right w:val="single" w:sz="4" w:space="0" w:color="168489"/>
            </w:tcBorders>
            <w:shd w:val="clear" w:color="auto" w:fill="auto"/>
          </w:tcPr>
          <w:p w14:paraId="645F26B9" w14:textId="77777777" w:rsidR="00F01FA2" w:rsidRDefault="00F01FA2" w:rsidP="00F01FA2">
            <w:pPr>
              <w:pStyle w:val="bold"/>
              <w:jc w:val="center"/>
              <w:rPr>
                <w:color w:val="168489"/>
                <w:sz w:val="40"/>
                <w:szCs w:val="40"/>
                <w:rtl/>
                <w:lang w:bidi="ar-EG"/>
              </w:rPr>
            </w:pPr>
            <w:r>
              <w:rPr>
                <w:noProof/>
              </w:rPr>
              <w:drawing>
                <wp:inline distT="0" distB="0" distL="0" distR="0" wp14:anchorId="4C6A3D07" wp14:editId="22B4178D">
                  <wp:extent cx="417155" cy="417165"/>
                  <wp:effectExtent l="0" t="0" r="2540" b="2540"/>
                  <wp:docPr id="1465698204" name="Picture 1465698204"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15D7979" w14:textId="77777777" w:rsidR="00F01FA2" w:rsidRPr="00F01FA2" w:rsidRDefault="00F01FA2" w:rsidP="00F01FA2">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6A09F0DE" w14:textId="77777777" w:rsidR="00F01FA2" w:rsidRDefault="00F01FA2" w:rsidP="00F01FA2">
            <w:pPr>
              <w:pStyle w:val="bold"/>
              <w:jc w:val="center"/>
              <w:rPr>
                <w:color w:val="168489"/>
                <w:sz w:val="40"/>
                <w:szCs w:val="40"/>
                <w:rtl/>
                <w:lang w:bidi="ar-EG"/>
              </w:rPr>
            </w:pPr>
            <w:r>
              <w:rPr>
                <w:noProof/>
              </w:rPr>
              <w:drawing>
                <wp:inline distT="0" distB="0" distL="0" distR="0" wp14:anchorId="71F8462D" wp14:editId="5CA910E6">
                  <wp:extent cx="371475" cy="400050"/>
                  <wp:effectExtent l="0" t="0" r="9525" b="0"/>
                  <wp:docPr id="1465698205" name="Picture 1465698205"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1A6A73A8" w14:textId="77777777" w:rsidR="00F01FA2" w:rsidRPr="00F01FA2" w:rsidRDefault="00162D45" w:rsidP="00F01FA2">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00E3A2F1" w14:textId="77777777" w:rsidR="00F01FA2" w:rsidRPr="00F01FA2" w:rsidRDefault="00F01FA2" w:rsidP="00F01FA2">
            <w:pPr>
              <w:pStyle w:val="bold"/>
              <w:bidi w:val="0"/>
              <w:jc w:val="center"/>
              <w:rPr>
                <w:color w:val="168489"/>
                <w:sz w:val="40"/>
                <w:szCs w:val="40"/>
                <w:rtl/>
                <w:lang w:bidi="ar-EG"/>
              </w:rPr>
            </w:pPr>
            <w:r w:rsidRPr="00595B2E">
              <w:rPr>
                <w:noProof/>
              </w:rPr>
              <w:drawing>
                <wp:inline distT="0" distB="0" distL="0" distR="0" wp14:anchorId="5CFA3EC4" wp14:editId="0746BEAC">
                  <wp:extent cx="286893" cy="286893"/>
                  <wp:effectExtent l="0" t="0" r="0" b="0"/>
                  <wp:docPr id="1465698206" name="Picture 1465698206"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693F81A2" w14:textId="77777777" w:rsidTr="00F01FA2">
        <w:tc>
          <w:tcPr>
            <w:tcW w:w="2612" w:type="pct"/>
            <w:tcBorders>
              <w:left w:val="single" w:sz="4" w:space="0" w:color="168489"/>
              <w:right w:val="single" w:sz="4" w:space="0" w:color="168489"/>
            </w:tcBorders>
            <w:vAlign w:val="center"/>
          </w:tcPr>
          <w:p w14:paraId="4AC5C8C7"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Pr>
                <w:rFonts w:ascii="Adobe Arabic" w:eastAsia="Calibri" w:hAnsi="Adobe Arabic" w:cs="Adobe Arabic"/>
                <w:color w:val="0D0D0D" w:themeColor="text1" w:themeTint="F2"/>
                <w:sz w:val="32"/>
                <w:szCs w:val="32"/>
                <w:rtl/>
                <w:lang w:bidi="ar-EG"/>
              </w:rPr>
              <w:t xml:space="preserve">مفهوم </w:t>
            </w:r>
            <w:hyperlink r:id="rId141">
              <w:r>
                <w:rPr>
                  <w:rStyle w:val="Hyperlink"/>
                  <w:rFonts w:ascii="Adobe Arabic" w:eastAsia="Calibri" w:hAnsi="Adobe Arabic" w:cs="Adobe Arabic"/>
                  <w:color w:val="0D0D0D" w:themeColor="text1" w:themeTint="F2"/>
                  <w:sz w:val="32"/>
                  <w:szCs w:val="32"/>
                  <w:rtl/>
                  <w:lang w:bidi="ar-EG"/>
                </w:rPr>
                <w:t>الذكاء الاصطناعي</w:t>
              </w:r>
            </w:hyperlink>
            <w:r>
              <w:rPr>
                <w:rFonts w:ascii="Adobe Arabic" w:eastAsia="Calibri" w:hAnsi="Adobe Arabic" w:cs="Adobe Arabic"/>
                <w:color w:val="0D0D0D" w:themeColor="text1" w:themeTint="F2"/>
                <w:sz w:val="32"/>
                <w:szCs w:val="32"/>
                <w:rtl/>
                <w:lang w:bidi="ar-EG"/>
              </w:rPr>
              <w:t xml:space="preserve"> وتطو</w:t>
            </w:r>
            <w:r>
              <w:rPr>
                <w:rFonts w:ascii="Adobe Arabic" w:eastAsia="Calibri" w:hAnsi="Adobe Arabic" w:cs="Adobe Arabic" w:hint="cs"/>
                <w:color w:val="0D0D0D" w:themeColor="text1" w:themeTint="F2"/>
                <w:sz w:val="32"/>
                <w:szCs w:val="32"/>
                <w:rtl/>
                <w:lang w:bidi="ar-EG"/>
              </w:rPr>
              <w:t>ّ</w:t>
            </w:r>
            <w:r>
              <w:rPr>
                <w:rFonts w:ascii="Adobe Arabic" w:eastAsia="Calibri" w:hAnsi="Adobe Arabic" w:cs="Adobe Arabic"/>
                <w:color w:val="0D0D0D" w:themeColor="text1" w:themeTint="F2"/>
                <w:sz w:val="32"/>
                <w:szCs w:val="32"/>
                <w:rtl/>
                <w:lang w:bidi="ar-EG"/>
              </w:rPr>
              <w:t>ره التاريخي</w:t>
            </w:r>
            <w:r>
              <w:rPr>
                <w:rFonts w:ascii="Adobe Arabic" w:eastAsia="Calibri" w:hAnsi="Adobe Arabic" w:cs="Adobe Arabic" w:hint="cs"/>
                <w:color w:val="0D0D0D" w:themeColor="text1" w:themeTint="F2"/>
                <w:sz w:val="32"/>
                <w:szCs w:val="32"/>
                <w:rtl/>
                <w:lang w:bidi="ar-EG"/>
              </w:rPr>
              <w:t>.</w:t>
            </w:r>
          </w:p>
          <w:p w14:paraId="20B45209"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Pr>
                <w:rFonts w:ascii="Adobe Arabic" w:eastAsia="Calibri" w:hAnsi="Adobe Arabic" w:cs="Adobe Arabic"/>
                <w:color w:val="0D0D0D" w:themeColor="text1" w:themeTint="F2"/>
                <w:sz w:val="32"/>
                <w:szCs w:val="32"/>
                <w:rtl/>
                <w:lang w:bidi="ar-EG"/>
              </w:rPr>
              <w:t xml:space="preserve">أنواع </w:t>
            </w:r>
            <w:hyperlink r:id="rId142">
              <w:r>
                <w:rPr>
                  <w:rStyle w:val="Hyperlink"/>
                  <w:rFonts w:ascii="Adobe Arabic" w:eastAsia="Calibri" w:hAnsi="Adobe Arabic" w:cs="Adobe Arabic"/>
                  <w:color w:val="0D0D0D" w:themeColor="text1" w:themeTint="F2"/>
                  <w:sz w:val="32"/>
                  <w:szCs w:val="32"/>
                  <w:rtl/>
                  <w:lang w:bidi="ar-EG"/>
                </w:rPr>
                <w:t>الذكاء الاصطناعي</w:t>
              </w:r>
            </w:hyperlink>
            <w:r>
              <w:rPr>
                <w:rFonts w:ascii="Adobe Arabic" w:eastAsia="Calibri" w:hAnsi="Adobe Arabic" w:cs="Adobe Arabic"/>
                <w:color w:val="0D0D0D" w:themeColor="text1" w:themeTint="F2"/>
                <w:sz w:val="32"/>
                <w:szCs w:val="32"/>
                <w:rtl/>
                <w:lang w:bidi="ar-EG"/>
              </w:rPr>
              <w:t xml:space="preserve"> وتطبيقاته العملية</w:t>
            </w:r>
            <w:r>
              <w:rPr>
                <w:rFonts w:ascii="Adobe Arabic" w:eastAsia="Calibri" w:hAnsi="Adobe Arabic" w:cs="Adobe Arabic" w:hint="cs"/>
                <w:color w:val="0D0D0D" w:themeColor="text1" w:themeTint="F2"/>
                <w:sz w:val="32"/>
                <w:szCs w:val="32"/>
                <w:rtl/>
                <w:lang w:bidi="ar-EG"/>
              </w:rPr>
              <w:t>.</w:t>
            </w:r>
          </w:p>
          <w:p w14:paraId="40BBF1A5"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hyperlink r:id="rId143">
              <w:r>
                <w:rPr>
                  <w:rStyle w:val="Hyperlink"/>
                  <w:rFonts w:ascii="Adobe Arabic" w:eastAsia="Calibri" w:hAnsi="Adobe Arabic" w:cs="Adobe Arabic"/>
                  <w:color w:val="0D0D0D" w:themeColor="text1" w:themeTint="F2"/>
                  <w:sz w:val="32"/>
                  <w:szCs w:val="32"/>
                  <w:rtl/>
                  <w:lang w:bidi="ar-EG"/>
                </w:rPr>
                <w:t>الذكاء الاصطناعي</w:t>
              </w:r>
            </w:hyperlink>
            <w:r>
              <w:rPr>
                <w:rFonts w:ascii="Adobe Arabic" w:eastAsia="Calibri" w:hAnsi="Adobe Arabic" w:cs="Adobe Arabic"/>
                <w:color w:val="0D0D0D" w:themeColor="text1" w:themeTint="F2"/>
                <w:sz w:val="32"/>
                <w:szCs w:val="32"/>
                <w:rtl/>
                <w:lang w:bidi="ar-EG"/>
              </w:rPr>
              <w:t xml:space="preserve"> كرافعة استراتيجية للقيادة</w:t>
            </w:r>
            <w:r>
              <w:rPr>
                <w:rFonts w:ascii="Adobe Arabic" w:eastAsia="Calibri" w:hAnsi="Adobe Arabic" w:cs="Adobe Arabic" w:hint="cs"/>
                <w:color w:val="0D0D0D" w:themeColor="text1" w:themeTint="F2"/>
                <w:sz w:val="32"/>
                <w:szCs w:val="32"/>
                <w:rtl/>
                <w:lang w:bidi="ar-EG"/>
              </w:rPr>
              <w:t>.</w:t>
            </w:r>
          </w:p>
          <w:p w14:paraId="7D5C298A" w14:textId="0E93CEA1" w:rsidR="00F01FA2"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Pr>
                <w:rFonts w:ascii="Adobe Arabic" w:eastAsia="Calibri" w:hAnsi="Adobe Arabic" w:cs="Adobe Arabic"/>
                <w:color w:val="0D0D0D" w:themeColor="text1" w:themeTint="F2"/>
                <w:sz w:val="32"/>
                <w:szCs w:val="32"/>
                <w:rtl/>
                <w:lang w:bidi="ar-EG"/>
              </w:rPr>
              <w:t xml:space="preserve">فهم العلاقة بين </w:t>
            </w:r>
            <w:hyperlink r:id="rId144">
              <w:r>
                <w:rPr>
                  <w:rStyle w:val="Hyperlink"/>
                  <w:rFonts w:ascii="Adobe Arabic" w:eastAsia="Calibri" w:hAnsi="Adobe Arabic" w:cs="Adobe Arabic"/>
                  <w:color w:val="0D0D0D" w:themeColor="text1" w:themeTint="F2"/>
                  <w:sz w:val="32"/>
                  <w:szCs w:val="32"/>
                  <w:rtl/>
                  <w:lang w:bidi="ar-EG"/>
                </w:rPr>
                <w:t>الذكاء الاصطناعي</w:t>
              </w:r>
            </w:hyperlink>
            <w:r>
              <w:rPr>
                <w:rFonts w:ascii="Adobe Arabic" w:eastAsia="Calibri" w:hAnsi="Adobe Arabic" w:cs="Adobe Arabic"/>
                <w:color w:val="0D0D0D" w:themeColor="text1" w:themeTint="F2"/>
                <w:sz w:val="32"/>
                <w:szCs w:val="32"/>
                <w:rtl/>
                <w:lang w:bidi="ar-EG"/>
              </w:rPr>
              <w:t xml:space="preserve"> والتحو</w:t>
            </w:r>
            <w:r>
              <w:rPr>
                <w:rFonts w:ascii="Adobe Arabic" w:eastAsia="Calibri" w:hAnsi="Adobe Arabic" w:cs="Adobe Arabic" w:hint="cs"/>
                <w:color w:val="0D0D0D" w:themeColor="text1" w:themeTint="F2"/>
                <w:sz w:val="32"/>
                <w:szCs w:val="32"/>
                <w:rtl/>
                <w:lang w:bidi="ar-EG"/>
              </w:rPr>
              <w:t>ّ</w:t>
            </w:r>
            <w:r>
              <w:rPr>
                <w:rFonts w:ascii="Adobe Arabic" w:eastAsia="Calibri" w:hAnsi="Adobe Arabic" w:cs="Adobe Arabic"/>
                <w:color w:val="0D0D0D" w:themeColor="text1" w:themeTint="F2"/>
                <w:sz w:val="32"/>
                <w:szCs w:val="32"/>
                <w:rtl/>
                <w:lang w:bidi="ar-EG"/>
              </w:rPr>
              <w:t>ل المؤسسي</w:t>
            </w:r>
            <w:r>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03BA0834"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12D96DCA"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3A558905"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7E7645DA"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1A62AF83" w14:textId="77777777" w:rsidR="00F01FA2" w:rsidRPr="006B59BE"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56F3FD0B" w14:textId="77777777" w:rsidR="00F01FA2" w:rsidRPr="00F01FA2" w:rsidRDefault="00F01FA2" w:rsidP="00F01FA2">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445D209B"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w:t xml:space="preserve">أهداف الجلسةمحاور الجلسةعند الانتهاء من تنفيذ أنشطة هذه الجلسة التدريبية، سيتمكّن المشاركون من:تعريف مفهوم </w:t>
      </w:r>
      <w:hyperlink r:id="rId145">
        <w:r>
          <w:rPr>
            <w:rStyle w:val="Hyperlink"/>
            <w:rFonts w:cs="PT Bold Heading"/>
            <w:noProof/>
            <w:sz w:val="52"/>
            <w:szCs w:val="56"/>
            <w:rtl/>
          </w:rPr>
          <w:t>الذكاء الاصطناعي</w:t>
        </w:r>
      </w:hyperlink>
      <w:r>
        <w:rPr>
          <w:rFonts w:cs="PT Bold Heading"/>
          <w:noProof/>
          <w:sz w:val="52"/>
          <w:szCs w:val="56"/>
          <w:rtl/>
        </w:rPr>
        <w:t xml:space="preserve"> وفهم تطوّره التاريخي.تمييز الأنواع المختلفة للذكاء الاصطناعي وتطبيقاتها العملية.تحليل دور </w:t>
      </w:r>
      <w:hyperlink r:id="rId146">
        <w:r>
          <w:rPr>
            <w:rStyle w:val="Hyperlink"/>
            <w:rFonts w:cs="PT Bold Heading"/>
            <w:noProof/>
            <w:sz w:val="52"/>
            <w:szCs w:val="56"/>
            <w:rtl/>
          </w:rPr>
          <w:t>الذكاء الاصطناعي</w:t>
        </w:r>
      </w:hyperlink>
      <w:r>
        <w:rPr>
          <w:rFonts w:cs="PT Bold Heading"/>
          <w:noProof/>
          <w:sz w:val="52"/>
          <w:szCs w:val="56"/>
          <w:rtl/>
        </w:rPr>
        <w:t xml:space="preserve"> كرافعة استراتيجية للقيادة المؤسّسية.استكشاف العلاقة بين </w:t>
      </w:r>
      <w:hyperlink r:id="rId147">
        <w:r>
          <w:rPr>
            <w:rStyle w:val="Hyperlink"/>
            <w:rFonts w:cs="PT Bold Heading"/>
            <w:noProof/>
            <w:sz w:val="52"/>
            <w:szCs w:val="56"/>
            <w:rtl/>
          </w:rPr>
          <w:t>الذكاء الاصطناعي</w:t>
        </w:r>
      </w:hyperlink>
      <w:r>
        <w:rPr>
          <w:rFonts w:cs="PT Bold Heading"/>
          <w:noProof/>
          <w:sz w:val="52"/>
          <w:szCs w:val="56"/>
          <w:rtl/>
        </w:rPr>
        <w:t xml:space="preserve"> والتحوّل المؤسّسي.تحديد فرص توظيف </w:t>
      </w:r>
      <w:hyperlink r:id="rId148">
        <w:r>
          <w:rPr>
            <w:rStyle w:val="Hyperlink"/>
            <w:rFonts w:cs="PT Bold Heading"/>
            <w:noProof/>
            <w:sz w:val="52"/>
            <w:szCs w:val="56"/>
            <w:rtl/>
          </w:rPr>
          <w:t>الذكاء الاصطناعي</w:t>
        </w:r>
      </w:hyperlink>
      <w:r>
        <w:rPr>
          <w:rFonts w:cs="PT Bold Heading"/>
          <w:noProof/>
          <w:sz w:val="52"/>
          <w:szCs w:val="56"/>
          <w:rtl/>
        </w:rPr>
        <w:t xml:space="preserve"> في مجالات </w:t>
      </w:r>
      <w:r>
        <w:rPr>
          <w:rFonts w:cs="PT Bold Heading"/>
          <w:noProof/>
          <w:sz w:val="52"/>
          <w:szCs w:val="56"/>
          <w:rtl/>
        </w:rPr>
        <w:lastRenderedPageBreak/>
        <w:t xml:space="preserve">عملهم الخاصّة.نشاط عصف ذهني.مفهوم </w:t>
      </w:r>
      <w:hyperlink r:id="rId149">
        <w:r>
          <w:rPr>
            <w:rStyle w:val="Hyperlink"/>
            <w:rFonts w:cs="PT Bold Heading"/>
            <w:noProof/>
            <w:sz w:val="52"/>
            <w:szCs w:val="56"/>
            <w:rtl/>
          </w:rPr>
          <w:t>الذكاء الاصطناعي</w:t>
        </w:r>
      </w:hyperlink>
      <w:r>
        <w:rPr>
          <w:rFonts w:cs="PT Bold Heading"/>
          <w:noProof/>
          <w:sz w:val="52"/>
          <w:szCs w:val="56"/>
          <w:rtl/>
        </w:rPr>
        <w:t xml:space="preserve"> وتطوّره التاريخي.أنواع </w:t>
      </w:r>
      <w:hyperlink r:id="rId150">
        <w:r>
          <w:rPr>
            <w:rStyle w:val="Hyperlink"/>
            <w:rFonts w:cs="PT Bold Heading"/>
            <w:noProof/>
            <w:sz w:val="52"/>
            <w:szCs w:val="56"/>
            <w:rtl/>
          </w:rPr>
          <w:t>الذكاء الاصطناعي</w:t>
        </w:r>
      </w:hyperlink>
      <w:r>
        <w:rPr>
          <w:rFonts w:cs="PT Bold Heading"/>
          <w:noProof/>
          <w:sz w:val="52"/>
          <w:szCs w:val="56"/>
          <w:rtl/>
        </w:rPr>
        <w:t xml:space="preserve"> وتطبيقاته العملية.</w:t>
      </w:r>
      <w:hyperlink r:id="rId151">
        <w:r>
          <w:rPr>
            <w:rStyle w:val="Hyperlink"/>
            <w:rFonts w:cs="PT Bold Heading"/>
            <w:noProof/>
            <w:sz w:val="52"/>
            <w:szCs w:val="56"/>
            <w:rtl/>
          </w:rPr>
          <w:t>الذكاء الاصطناعي</w:t>
        </w:r>
      </w:hyperlink>
      <w:r>
        <w:rPr>
          <w:rFonts w:cs="PT Bold Heading"/>
          <w:noProof/>
          <w:sz w:val="52"/>
          <w:szCs w:val="56"/>
          <w:rtl/>
        </w:rPr>
        <w:t xml:space="preserve"> كرافعة استراتيجية للقيادة.فهم العلاقة بين </w:t>
      </w:r>
      <w:hyperlink r:id="rId152">
        <w:r>
          <w:rPr>
            <w:rStyle w:val="Hyperlink"/>
            <w:rFonts w:cs="PT Bold Heading"/>
            <w:noProof/>
            <w:sz w:val="52"/>
            <w:szCs w:val="56"/>
            <w:rtl/>
          </w:rPr>
          <w:t>الذكاء الاصطناعي</w:t>
        </w:r>
      </w:hyperlink>
      <w:r>
        <w:rPr>
          <w:rFonts w:cs="PT Bold Heading"/>
          <w:noProof/>
          <w:sz w:val="52"/>
          <w:szCs w:val="56"/>
          <w:rtl/>
        </w:rPr>
        <w:t xml:space="preserve"> والتحوّل المؤسسي.نشاط تدريبي.التقويم.اليوم الأولالجلسة الثانيةأساسيّات </w:t>
      </w:r>
      <w:hyperlink r:id="rId153">
        <w:r>
          <w:rPr>
            <w:rStyle w:val="Hyperlink"/>
            <w:rFonts w:cs="PT Bold Heading"/>
            <w:noProof/>
            <w:sz w:val="52"/>
            <w:szCs w:val="56"/>
            <w:rtl/>
          </w:rPr>
          <w:t>الذكاء الاصطناعي</w:t>
        </w:r>
      </w:hyperlink>
      <w:r>
        <w:rPr>
          <w:rFonts w:cs="PT Bold Heading"/>
          <w:noProof/>
          <w:sz w:val="52"/>
          <w:szCs w:val="56"/>
          <w:rtl/>
        </w:rPr>
        <w:t xml:space="preserve"> للقادةأهداف الجلسةمحاور الجلسةعند الانتهاء من تنفيذ أنشطة هذه الجلسة التدريبية، سيتمكّن المشاركون من:تعريف مفهوم </w:t>
      </w:r>
      <w:hyperlink r:id="rId154">
        <w:r>
          <w:rPr>
            <w:rStyle w:val="Hyperlink"/>
            <w:rFonts w:cs="PT Bold Heading"/>
            <w:noProof/>
            <w:sz w:val="52"/>
            <w:szCs w:val="56"/>
            <w:rtl/>
          </w:rPr>
          <w:t>الذكاء الاصطناعي</w:t>
        </w:r>
      </w:hyperlink>
      <w:r>
        <w:rPr>
          <w:rFonts w:cs="PT Bold Heading"/>
          <w:noProof/>
          <w:sz w:val="52"/>
          <w:szCs w:val="56"/>
          <w:rtl/>
        </w:rPr>
        <w:t xml:space="preserve"> وفهم تطوّره التاريخي.تمييز الأنواع المختلفة للذكاء الاصطناعي وتطبيقاتها العملية.تحليل دور </w:t>
      </w:r>
      <w:hyperlink r:id="rId155">
        <w:r>
          <w:rPr>
            <w:rStyle w:val="Hyperlink"/>
            <w:rFonts w:cs="PT Bold Heading"/>
            <w:noProof/>
            <w:sz w:val="52"/>
            <w:szCs w:val="56"/>
            <w:rtl/>
          </w:rPr>
          <w:t>الذكاء الاصطناعي</w:t>
        </w:r>
      </w:hyperlink>
      <w:r>
        <w:rPr>
          <w:rFonts w:cs="PT Bold Heading"/>
          <w:noProof/>
          <w:sz w:val="52"/>
          <w:szCs w:val="56"/>
          <w:rtl/>
        </w:rPr>
        <w:t xml:space="preserve"> كرافعة استراتيجية </w:t>
      </w:r>
      <w:r>
        <w:rPr>
          <w:rFonts w:cs="PT Bold Heading"/>
          <w:noProof/>
          <w:sz w:val="52"/>
          <w:szCs w:val="56"/>
          <w:rtl/>
        </w:rPr>
        <w:lastRenderedPageBreak/>
        <w:t xml:space="preserve">للقيادة المؤسّسية.استكشاف العلاقة بين </w:t>
      </w:r>
      <w:hyperlink r:id="rId156">
        <w:r>
          <w:rPr>
            <w:rStyle w:val="Hyperlink"/>
            <w:rFonts w:cs="PT Bold Heading"/>
            <w:noProof/>
            <w:sz w:val="52"/>
            <w:szCs w:val="56"/>
            <w:rtl/>
          </w:rPr>
          <w:t>الذكاء الاصطناعي</w:t>
        </w:r>
      </w:hyperlink>
      <w:r>
        <w:rPr>
          <w:rFonts w:cs="PT Bold Heading"/>
          <w:noProof/>
          <w:sz w:val="52"/>
          <w:szCs w:val="56"/>
          <w:rtl/>
        </w:rPr>
        <w:t xml:space="preserve"> والتحوّل المؤسّسي.تحديد فرص توظيف </w:t>
      </w:r>
      <w:hyperlink r:id="rId157">
        <w:r>
          <w:rPr>
            <w:rStyle w:val="Hyperlink"/>
            <w:rFonts w:cs="PT Bold Heading"/>
            <w:noProof/>
            <w:sz w:val="52"/>
            <w:szCs w:val="56"/>
            <w:rtl/>
          </w:rPr>
          <w:t>الذكاء الاصطناعي</w:t>
        </w:r>
      </w:hyperlink>
      <w:r>
        <w:rPr>
          <w:rFonts w:cs="PT Bold Heading"/>
          <w:noProof/>
          <w:sz w:val="52"/>
          <w:szCs w:val="56"/>
          <w:rtl/>
        </w:rPr>
        <w:t xml:space="preserve"> في مجالات عملهم الخاصّة.نشاط عصف ذهني.مفهوم </w:t>
      </w:r>
      <w:hyperlink r:id="rId158">
        <w:r>
          <w:rPr>
            <w:rStyle w:val="Hyperlink"/>
            <w:rFonts w:cs="PT Bold Heading"/>
            <w:noProof/>
            <w:sz w:val="52"/>
            <w:szCs w:val="56"/>
            <w:rtl/>
          </w:rPr>
          <w:t>الذكاء الاصطناعي</w:t>
        </w:r>
      </w:hyperlink>
      <w:r>
        <w:rPr>
          <w:rFonts w:cs="PT Bold Heading"/>
          <w:noProof/>
          <w:sz w:val="52"/>
          <w:szCs w:val="56"/>
          <w:rtl/>
        </w:rPr>
        <w:t xml:space="preserve"> وتطوّره التاريخي.أنواع </w:t>
      </w:r>
      <w:hyperlink r:id="rId159">
        <w:r>
          <w:rPr>
            <w:rStyle w:val="Hyperlink"/>
            <w:rFonts w:cs="PT Bold Heading"/>
            <w:noProof/>
            <w:sz w:val="52"/>
            <w:szCs w:val="56"/>
            <w:rtl/>
          </w:rPr>
          <w:t>الذكاء الاصطناعي</w:t>
        </w:r>
      </w:hyperlink>
      <w:r>
        <w:rPr>
          <w:rFonts w:cs="PT Bold Heading"/>
          <w:noProof/>
          <w:sz w:val="52"/>
          <w:szCs w:val="56"/>
          <w:rtl/>
        </w:rPr>
        <w:t xml:space="preserve"> وتطبيقاته العملية.</w:t>
      </w:r>
      <w:hyperlink r:id="rId160">
        <w:r>
          <w:rPr>
            <w:rStyle w:val="Hyperlink"/>
            <w:rFonts w:cs="PT Bold Heading"/>
            <w:noProof/>
            <w:sz w:val="52"/>
            <w:szCs w:val="56"/>
            <w:rtl/>
          </w:rPr>
          <w:t>الذكاء الاصطناعي</w:t>
        </w:r>
      </w:hyperlink>
      <w:r>
        <w:rPr>
          <w:rFonts w:cs="PT Bold Heading"/>
          <w:noProof/>
          <w:sz w:val="52"/>
          <w:szCs w:val="56"/>
          <w:rtl/>
        </w:rPr>
        <w:t xml:space="preserve"> كرافعة استراتيجية للقيادة.فهم العلاقة بين </w:t>
      </w:r>
      <w:hyperlink r:id="rId161">
        <w:r>
          <w:rPr>
            <w:rStyle w:val="Hyperlink"/>
            <w:rFonts w:cs="PT Bold Heading"/>
            <w:noProof/>
            <w:sz w:val="52"/>
            <w:szCs w:val="56"/>
            <w:rtl/>
          </w:rPr>
          <w:t>الذكاء الاصطناعي</w:t>
        </w:r>
      </w:hyperlink>
      <w:r>
        <w:rPr>
          <w:rFonts w:cs="PT Bold Heading"/>
          <w:noProof/>
          <w:sz w:val="52"/>
          <w:szCs w:val="56"/>
          <w:rtl/>
        </w:rPr>
        <w:t xml:space="preserve"> والتحوّل المؤسسي.نشاط تدريبي.التقويم.اليوم الأولالجلسة الثانيةأساسيّات </w:t>
      </w:r>
      <w:hyperlink r:id="rId162">
        <w:r>
          <w:rPr>
            <w:rStyle w:val="Hyperlink"/>
            <w:rFonts w:cs="PT Bold Heading"/>
            <w:noProof/>
            <w:sz w:val="52"/>
            <w:szCs w:val="56"/>
            <w:rtl/>
          </w:rPr>
          <w:t>الذكاء الاصطناعي</w:t>
        </w:r>
      </w:hyperlink>
      <w:r>
        <w:rPr>
          <w:rFonts w:cs="PT Bold Heading"/>
          <w:noProof/>
          <w:sz w:val="52"/>
          <w:szCs w:val="56"/>
          <w:rtl/>
        </w:rPr>
        <w:t xml:space="preserve"> للقادة</w:t>
      </w:r>
    </w:p>
    <w:p w14:paraId="43B8C4B5" w14:textId="77777777" w:rsidR="009E7CAF" w:rsidRPr="002023DE" w:rsidRDefault="009E7CAF" w:rsidP="000F1708">
      <w:pPr>
        <w:bidi w:val="0"/>
        <w:rPr>
          <w:rFonts w:ascii="Adobe Arabic" w:hAnsi="Adobe Arabic" w:cs="Adobe Arabic"/>
          <w:b/>
          <w:bCs/>
          <w:color w:val="002060"/>
          <w:sz w:val="48"/>
          <w:szCs w:val="36"/>
        </w:rPr>
      </w:pPr>
    </w:p>
    <w:p w14:paraId="225F2AE6"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37FD768C" w14:textId="77777777" w:rsidR="009E7CAF" w:rsidRDefault="009E7CAF" w:rsidP="009E7CAF">
      <w:pPr>
        <w:pStyle w:val="a5"/>
        <w:spacing w:line="360" w:lineRule="auto"/>
        <w:rPr>
          <w:rFonts w:ascii="Adobe Arabic" w:hAnsi="Adobe Arabic" w:cs="Adobe Arabic"/>
          <w:b/>
          <w:bCs/>
          <w:color w:val="002060"/>
          <w:sz w:val="48"/>
          <w:szCs w:val="36"/>
          <w:rtl/>
          <w:lang w:bidi="ar-EG"/>
        </w:rPr>
      </w:pPr>
    </w:p>
    <w:p w14:paraId="11B9AD28" w14:textId="77777777" w:rsidR="003F41BB" w:rsidRDefault="003F41BB" w:rsidP="00D87FB1">
      <w:pPr>
        <w:rPr>
          <w:rtl/>
          <w:lang w:bidi="ar-SY"/>
        </w:rPr>
      </w:pPr>
    </w:p>
    <w:p w14:paraId="1B349846" w14:textId="77777777" w:rsidR="003F41BB" w:rsidRDefault="00F9007F">
      <w:pPr>
        <w:bidi w:val="0"/>
        <w:spacing w:after="160" w:line="259" w:lineRule="auto"/>
        <w:jc w:val="left"/>
        <w:rPr>
          <w:rtl/>
          <w:lang w:bidi="ar-SY"/>
        </w:rPr>
      </w:pPr>
      <w:r>
        <w:rPr>
          <w:rFonts w:cs="PT Bold Heading"/>
          <w:noProof/>
          <w:sz w:val="52"/>
          <w:szCs w:val="56"/>
          <w:rtl/>
        </w:rPr>
        <w:t xml:space="preserve"> </w:t>
      </w:r>
      <w:r w:rsidR="003F41BB">
        <w:rPr>
          <w:rtl/>
          <w:lang w:bidi="ar-SY"/>
        </w:rPr>
        <w:br w:type="page"/>
      </w:r>
    </w:p>
    <w:p w14:paraId="3EE693E5" w14:textId="1CBF4268" w:rsidR="00FC05DF" w:rsidRDefault="00FC05DF" w:rsidP="006B59BE">
      <w:pPr>
        <w:rPr>
          <w:rFonts w:ascii="Sakkal Majalla" w:hAnsi="Sakkal Majalla"/>
          <w:b/>
          <w:bCs/>
          <w:color w:val="FF0000"/>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70634C05" wp14:editId="2C685D85">
                <wp:extent cx="5711825" cy="748003"/>
                <wp:effectExtent l="0" t="0" r="22225" b="14605"/>
                <wp:docPr id="138"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39" name="مجموعة 881967268"/>
                        <wpg:cNvGrpSpPr/>
                        <wpg:grpSpPr>
                          <a:xfrm>
                            <a:off x="0" y="159523"/>
                            <a:ext cx="5711825" cy="588477"/>
                            <a:chOff x="0" y="159448"/>
                            <a:chExt cx="6312597" cy="652243"/>
                          </a:xfrm>
                        </wpg:grpSpPr>
                        <wps:wsp>
                          <wps:cNvPr id="140"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2" name="مربع نص 2043426344"/>
                          <wps:cNvSpPr txBox="1"/>
                          <wps:spPr>
                            <a:xfrm>
                              <a:off x="817519" y="159448"/>
                              <a:ext cx="2073788" cy="453954"/>
                            </a:xfrm>
                            <a:prstGeom prst="rect">
                              <a:avLst/>
                            </a:prstGeom>
                            <a:noFill/>
                          </wps:spPr>
                          <wps:txbx>
                            <w:txbxContent>
                              <w:p w14:paraId="2EC48E6F" w14:textId="77777777" w:rsidR="00FC05DF" w:rsidRPr="00724F18" w:rsidRDefault="00FC05DF" w:rsidP="00FC05D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43"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44" name="Picture 144" descr="Light bulb "/>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0634C05" id="_x0000_s1296"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">
                <v:group id="مجموعة 881967268" o:spid="_x0000_s1297"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roundrect id="مستطيل مستدير الزوايا 769901" o:spid="_x0000_s1298"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" fillcolor="#168489" strokecolor="#168489" strokeweight="1pt">
                    <v:stroke joinstyle="miter"/>
                  </v:roundrect>
                  <v:shape id="مربع نص 2043426344" o:spid="_x0000_s1299"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" filled="f" stroked="f">
                    <v:textbox style="mso-fit-shape-to-text:t">
                      <w:txbxContent>
                        <w:p w14:paraId="2EC48E6F" w14:textId="77777777" w:rsidR="00FC05DF" w:rsidRPr="00724F18" w:rsidRDefault="00FC05DF" w:rsidP="00FC05D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1300"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" fillcolor="#168489" strokecolor="#168489" strokeweight="1pt">
                    <v:stroke joinstyle="miter"/>
                  </v:roundrect>
                </v:group>
                <v:shape id="Picture 144" o:spid="_x0000_s1301"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">
                  <v:imagedata r:id="rId87" o:title="Light bulb "/>
                </v:shape>
                <w10:anchorlock/>
              </v:group>
            </w:pict>
          </mc:Fallback>
        </mc:AlternateContent>
      </w:r>
    </w:p>
    <w:p w14:paraId="40A16C91" w14:textId="77777777" w:rsidR="006B59BE" w:rsidRDefault="006B59BE" w:rsidP="00FC05DF">
      <w:pPr>
        <w:rPr>
          <w:rtl/>
        </w:rPr>
      </w:pPr>
      <w:r>
        <w:rPr>
          <w:rtl/>
        </w:rPr>
        <w:t xml:space="preserve">مرحباً بكم في الجلسة الثانية من برنامجنا التدريبي. بعد أن تعرّفنا في الجلسة السابقة على مفهوم القيادة الاستراتيجية وأهمّيتها في عالمنا المتغيّر، سنتناول اليوم موضوعاً محورياً يُعد من أهم المؤثرات في مشهد القيادة المعاصرة: </w:t>
      </w:r>
      <w:hyperlink r:id="rId163">
        <w:r>
          <w:rPr>
            <w:rStyle w:val="Hyperlink"/>
            <w:rtl/>
          </w:rPr>
          <w:t>الذكاء الاصطناعي</w:t>
        </w:r>
      </w:hyperlink>
      <w:r>
        <w:rPr>
          <w:rtl/>
        </w:rPr>
        <w:t xml:space="preserve">. </w:t>
      </w:r>
    </w:p>
    <w:p w14:paraId="0BCEC5A7" w14:textId="77777777" w:rsidR="006B59BE" w:rsidRPr="007D39DA" w:rsidRDefault="006B59BE" w:rsidP="00FC05DF">
      <w:pPr>
        <w:rPr>
          <w:rtl/>
        </w:rPr>
      </w:pPr>
      <w:r>
        <w:rPr>
          <w:rtl/>
        </w:rPr>
        <w:t xml:space="preserve">يشهد عالمنا تحوّلاً غير مسبوق بفعل تقنيات </w:t>
      </w:r>
      <w:hyperlink r:id="rId164">
        <w:r>
          <w:rPr>
            <w:rStyle w:val="Hyperlink"/>
            <w:rtl/>
          </w:rPr>
          <w:t>الذكاء الاصطناعي</w:t>
        </w:r>
      </w:hyperlink>
      <w:r>
        <w:rPr>
          <w:rtl/>
        </w:rPr>
        <w:t xml:space="preserve"> التي أصبحت جزءاً لا يتجزأ من حياتنا اليومية وبيئات أعمالنا. في هذه الجلسة، سنستكشف معاً أساسيات </w:t>
      </w:r>
      <w:hyperlink r:id="rId165">
        <w:r>
          <w:rPr>
            <w:rStyle w:val="Hyperlink"/>
            <w:rtl/>
          </w:rPr>
          <w:t>الذكاء الاصطناعي</w:t>
        </w:r>
      </w:hyperlink>
      <w:r>
        <w:rPr>
          <w:rtl/>
        </w:rPr>
        <w:t xml:space="preserve"> من منظور قيادي، لنفهم كيف يمكن للقادة الاستراتيجيين توظيف هذه التقنيات كرافعة للتميّز والتحوّل المؤسّسي.</w:t>
      </w:r>
    </w:p>
    <w:p w14:paraId="16815C61" w14:textId="77777777" w:rsidR="006B59BE" w:rsidRDefault="006B59BE" w:rsidP="00FC05DF">
      <w:pPr>
        <w:rPr>
          <w:rtl/>
        </w:rPr>
      </w:pPr>
    </w:p>
    <w:p w14:paraId="7EDE9928" w14:textId="77777777" w:rsidR="00FC05DF" w:rsidRDefault="00FC05DF" w:rsidP="00FC05DF">
      <w:pPr>
        <w:rPr>
          <w:rtl/>
        </w:rPr>
      </w:pPr>
    </w:p>
    <w:p w14:paraId="5B1A20AA" w14:textId="77777777" w:rsidR="00FC05DF" w:rsidRDefault="00FC05DF" w:rsidP="00FC05DF">
      <w:pPr>
        <w:rPr>
          <w:rtl/>
        </w:rPr>
      </w:pPr>
    </w:p>
    <w:p w14:paraId="5ADB16DD" w14:textId="2208FDFE" w:rsidR="00FC05DF" w:rsidRDefault="00FC05DF" w:rsidP="00FC05DF">
      <w:pPr>
        <w:jc w:val="center"/>
        <w:rPr>
          <w:rtl/>
        </w:rPr>
      </w:pPr>
      <w:r>
        <w:rPr>
          <w:noProof/>
        </w:rPr>
        <w:drawing>
          <wp:inline distT="0" distB="0" distL="0" distR="0" wp14:anchorId="4E04CDB8" wp14:editId="2954DA85">
            <wp:extent cx="1318152" cy="1272784"/>
            <wp:effectExtent l="0" t="0" r="0" b="381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02D1467A" w14:textId="77777777" w:rsidR="00FC05DF" w:rsidRDefault="00FC05DF" w:rsidP="00FC05DF">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5A9D0F48" wp14:editId="56601D37">
                <wp:extent cx="5537836" cy="992761"/>
                <wp:effectExtent l="0" t="0" r="0" b="0"/>
                <wp:docPr id="146"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47" name="Group 147"/>
                        <wpg:cNvGrpSpPr/>
                        <wpg:grpSpPr>
                          <a:xfrm>
                            <a:off x="1" y="0"/>
                            <a:ext cx="5537836" cy="992761"/>
                            <a:chOff x="0" y="0"/>
                            <a:chExt cx="5538027" cy="992804"/>
                          </a:xfrm>
                        </wpg:grpSpPr>
                        <wps:wsp>
                          <wps:cNvPr id="148" name="TextBox 4"/>
                          <wps:cNvSpPr txBox="1"/>
                          <wps:spPr>
                            <a:xfrm>
                              <a:off x="4688958" y="456229"/>
                              <a:ext cx="849069" cy="536575"/>
                            </a:xfrm>
                            <a:prstGeom prst="rect">
                              <a:avLst/>
                            </a:prstGeom>
                            <a:noFill/>
                          </wps:spPr>
                          <wps:txbx>
                            <w:txbxContent>
                              <w:p w14:paraId="7F5A6B4D" w14:textId="77777777" w:rsidR="00FC05DF" w:rsidRDefault="00FC05DF" w:rsidP="00FC05D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49" name="Rectangle: Rounded Corners 149"/>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2" name="TextBox 7"/>
                          <wps:cNvSpPr txBox="1"/>
                          <wps:spPr>
                            <a:xfrm>
                              <a:off x="0" y="203938"/>
                              <a:ext cx="4493415" cy="536598"/>
                            </a:xfrm>
                            <a:prstGeom prst="rect">
                              <a:avLst/>
                            </a:prstGeom>
                            <a:noFill/>
                          </wps:spPr>
                          <wps:txbx>
                            <w:txbxContent>
                              <w:p w14:paraId="28323AA8" w14:textId="77777777" w:rsidR="00FC05DF" w:rsidRDefault="00FC05DF" w:rsidP="00FC05D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53" name="Picture 153" descr="Brainstorming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A9D0F48" id="_x0000_s1302"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">
                <v:group id="Group 147" o:spid="_x0000_s1303"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shape id="TextBox 4" o:spid="_x0000_s1304"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" filled="f" stroked="f">
                    <v:textbox style="mso-fit-shape-to-text:t">
                      <w:txbxContent>
                        <w:p w14:paraId="7F5A6B4D" w14:textId="77777777" w:rsidR="00FC05DF" w:rsidRDefault="00FC05DF" w:rsidP="00FC05D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49" o:spid="_x0000_s1305"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" fillcolor="#168489" stroked="f" strokeweight="1pt">
                    <v:stroke joinstyle="miter"/>
                  </v:roundrect>
                  <v:shape id="TextBox 7" o:spid="_x0000_s1306"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" filled="f" stroked="f">
                    <v:textbox style="mso-fit-shape-to-text:t">
                      <w:txbxContent>
                        <w:p w14:paraId="28323AA8" w14:textId="77777777" w:rsidR="00FC05DF" w:rsidRDefault="00FC05DF" w:rsidP="00FC05D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53" o:spid="_x0000_s1307"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">
                  <v:imagedata r:id="rId91" o:title="Brainstorming "/>
                </v:shape>
                <w10:anchorlock/>
              </v:group>
            </w:pict>
          </mc:Fallback>
        </mc:AlternateContent>
      </w:r>
    </w:p>
    <w:p w14:paraId="3189770F" w14:textId="7B36675D" w:rsidR="00FC05DF" w:rsidRDefault="00FC05DF" w:rsidP="00FC05DF">
      <w:pPr>
        <w:rPr>
          <w:rtl/>
        </w:rPr>
      </w:pPr>
      <w:r w:rsidRPr="00E67690">
        <w:rPr>
          <w:noProof/>
          <w:sz w:val="34"/>
        </w:rPr>
        <w:drawing>
          <wp:anchor distT="0" distB="0" distL="114300" distR="114300" simplePos="0" relativeHeight="252810240" behindDoc="0" locked="0" layoutInCell="1" allowOverlap="1" wp14:anchorId="404D9B93" wp14:editId="7C563303">
            <wp:simplePos x="0" y="0"/>
            <wp:positionH relativeFrom="margin">
              <wp:align>right</wp:align>
            </wp:positionH>
            <wp:positionV relativeFrom="paragraph">
              <wp:posOffset>11801</wp:posOffset>
            </wp:positionV>
            <wp:extent cx="457200" cy="457200"/>
            <wp:effectExtent l="0" t="0" r="0" b="0"/>
            <wp:wrapSquare wrapText="bothSides"/>
            <wp:docPr id="154" name="Picture 154"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7D39DA">
        <w:rPr>
          <w:rtl/>
        </w:rPr>
        <w:t>ما التطبيقات الحالية للذكاء الاصطناعي التي تستخدمونها في مؤسّساتكم أو حياتكم اليومية؟</w:t>
      </w:r>
    </w:p>
    <w:p w14:paraId="3C2188CE" w14:textId="77777777" w:rsidR="002A68EE" w:rsidRDefault="002A68EE" w:rsidP="002A68EE">
      <w:pPr>
        <w:ind w:left="-897"/>
        <w:jc w:val="center"/>
        <w:rPr>
          <w:rtl/>
        </w:rPr>
      </w:pPr>
      <w:r>
        <w:rPr>
          <w:noProof/>
        </w:rPr>
        <mc:AlternateContent>
          <mc:Choice Requires="wps">
            <w:drawing>
              <wp:inline distT="0" distB="0" distL="0" distR="0" wp14:anchorId="2288A3E6" wp14:editId="62B36392">
                <wp:extent cx="6696710" cy="5842000"/>
                <wp:effectExtent l="0" t="0" r="27940" b="25400"/>
                <wp:docPr id="87145153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6710" cy="5842000"/>
                        </a:xfrm>
                        <a:prstGeom prst="roundRect">
                          <a:avLst>
                            <a:gd name="adj" fmla="val 16667"/>
                          </a:avLst>
                        </a:prstGeom>
                        <a:solidFill>
                          <a:srgbClr val="EAF4E4"/>
                        </a:solidFill>
                        <a:ln w="12700">
                          <a:solidFill>
                            <a:schemeClr val="accent6"/>
                          </a:solidFill>
                          <a:miter lim="800000"/>
                          <a:headEnd/>
                          <a:tailEnd/>
                        </a:ln>
                      </wps:spPr>
                      <wps:txbx>
                        <w:txbxContent>
                          <w:p w14:paraId="1894821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44E7DA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236267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26F483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231AE9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704679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F0712A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D6361B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8A97E0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954C1B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399386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81622B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43F532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C66A6C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918504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4CC413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AEE557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450729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D4900F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4B6019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567777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D5FBF6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D3E362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6B0FD7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EF8A32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398291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F6C74D2" w14:textId="77777777" w:rsidR="002A68EE" w:rsidRDefault="002A68EE" w:rsidP="002A68E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288A3E6" id="_x0000_s1308" style="width:527.3pt;height:460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" fillcolor="#eaf4e4" strokecolor="#70ad47 [3209]" strokeweight="1pt">
                <v:stroke joinstyle="miter"/>
                <v:textbox inset="0,3mm,0">
                  <w:txbxContent>
                    <w:p w14:paraId="1894821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44E7DA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236267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26F483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231AE9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704679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F0712A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D6361B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8A97E0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954C1B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399386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81622B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43F532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C66A6C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918504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4CC413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AEE557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4507299"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D4900F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4B6019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567777C"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D5FBF6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D3E362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6B0FD7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EF8A32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398291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F6C74D2" w14:textId="77777777" w:rsidR="002A68EE" w:rsidRDefault="002A68EE" w:rsidP="002A68EE">
                      <w:pPr>
                        <w:jc w:val="center"/>
                        <w:rPr>
                          <w:sz w:val="22"/>
                          <w:szCs w:val="28"/>
                          <w:rtl/>
                          <w:lang w:bidi="ar-SY"/>
                        </w:rPr>
                      </w:pPr>
                    </w:p>
                  </w:txbxContent>
                </v:textbox>
                <w10:anchorlock/>
              </v:roundrect>
            </w:pict>
          </mc:Fallback>
        </mc:AlternateContent>
      </w:r>
    </w:p>
    <w:p w14:paraId="4DEB6561" w14:textId="0CF207CA" w:rsidR="00FC05DF" w:rsidRPr="00C675B1" w:rsidRDefault="00FC05DF" w:rsidP="002A68EE">
      <w:pPr>
        <w:ind w:left="95"/>
        <w:jc w:val="center"/>
        <w:rPr>
          <w:rtl/>
        </w:rPr>
      </w:pPr>
      <w:r>
        <w:rPr>
          <w:noProof/>
        </w:rPr>
        <w:drawing>
          <wp:inline distT="0" distB="0" distL="0" distR="0" wp14:anchorId="46CC2225" wp14:editId="2046BB63">
            <wp:extent cx="1216025" cy="1216025"/>
            <wp:effectExtent l="0" t="0" r="0" b="0"/>
            <wp:docPr id="167" name="Picture 167"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6395A7FC" w14:textId="77777777" w:rsidR="00FC05DF" w:rsidRDefault="00FC05DF" w:rsidP="00FC05DF">
      <w:pPr>
        <w:jc w:val="center"/>
        <w:rPr>
          <w:rtl/>
        </w:rPr>
      </w:pPr>
    </w:p>
    <w:p w14:paraId="62C8EC55" w14:textId="4ADDCF1F" w:rsidR="00FC05DF" w:rsidRPr="007D39DA" w:rsidRDefault="00FC05DF" w:rsidP="00FC05DF">
      <w:pPr>
        <w:rPr>
          <w:rtl/>
        </w:rPr>
      </w:pPr>
      <w:r>
        <w:rPr>
          <w:rFonts w:ascii="Sakkal Majalla" w:hAnsi="Sakkal Majalla"/>
          <w:noProof/>
          <w:color w:val="002060"/>
          <w:sz w:val="34"/>
        </w:rPr>
        <w:t xml:space="preserve">مفهوم </w:t>
      </w:r>
      <w:hyperlink r:id="rId166">
        <w:r>
          <w:rPr>
            <w:rStyle w:val="Hyperlink"/>
            <w:rFonts w:ascii="Sakkal Majalla" w:hAnsi="Sakkal Majalla"/>
            <w:noProof/>
            <w:color w:val="002060"/>
            <w:sz w:val="34"/>
          </w:rPr>
          <w:t>الذكاء الاصطناعي</w:t>
        </w:r>
      </w:hyperlink>
      <w:r>
        <w:rPr>
          <w:rFonts w:ascii="Sakkal Majalla" w:hAnsi="Sakkal Majalla"/>
          <w:noProof/>
          <w:color w:val="002060"/>
          <w:sz w:val="34"/>
        </w:rPr>
        <w:t xml:space="preserve"> وتطوّره التاريخيمفهوم </w:t>
      </w:r>
      <w:hyperlink r:id="rId167">
        <w:r>
          <w:rPr>
            <w:rStyle w:val="Hyperlink"/>
            <w:rFonts w:ascii="Sakkal Majalla" w:hAnsi="Sakkal Majalla"/>
            <w:noProof/>
            <w:color w:val="002060"/>
            <w:sz w:val="34"/>
          </w:rPr>
          <w:t>الذكاء الاصطناعي</w:t>
        </w:r>
      </w:hyperlink>
      <w:r>
        <w:rPr>
          <w:rFonts w:ascii="Sakkal Majalla" w:hAnsi="Sakkal Majalla"/>
          <w:noProof/>
          <w:color w:val="002060"/>
          <w:sz w:val="34"/>
        </w:rPr>
        <w:t xml:space="preserve"> وتطوّره التاريخي</w:t>
      </w:r>
    </w:p>
    <w:p w14:paraId="49CA1E02" w14:textId="438B0040" w:rsidR="006B59BE" w:rsidRPr="001822C6" w:rsidRDefault="004A64BB" w:rsidP="001822C6">
      <w:pPr>
        <w:pStyle w:val="ad"/>
        <w:rPr>
          <w:b w:val="0"/>
          <w:bCs/>
          <w:color w:val="168489"/>
          <w:rtl/>
        </w:rPr>
      </w:pPr>
      <w:r>
        <w:rPr>
          <w:noProof/>
        </w:rPr>
        <w:drawing>
          <wp:anchor distT="0" distB="0" distL="114300" distR="114300" simplePos="0" relativeHeight="252905472" behindDoc="0" locked="0" layoutInCell="1" allowOverlap="1" wp14:anchorId="2ABBAE7D" wp14:editId="46957A9B">
            <wp:simplePos x="0" y="0"/>
            <wp:positionH relativeFrom="margin">
              <wp:align>left</wp:align>
            </wp:positionH>
            <wp:positionV relativeFrom="paragraph">
              <wp:posOffset>368964</wp:posOffset>
            </wp:positionV>
            <wp:extent cx="1223010" cy="1223010"/>
            <wp:effectExtent l="0" t="0" r="0" b="0"/>
            <wp:wrapSquare wrapText="bothSides"/>
            <wp:docPr id="1973967462" name="Picture 1973967462" descr="Bra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Brain "/>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Pr>
          <w:b w:val="0"/>
          <w:bCs/>
          <w:color w:val="168489"/>
          <w:rtl/>
        </w:rPr>
        <w:t xml:space="preserve">تعريف </w:t>
      </w:r>
      <w:hyperlink r:id="rId169">
        <w:r>
          <w:rPr>
            <w:rStyle w:val="Hyperlink"/>
            <w:b w:val="0"/>
            <w:bCs/>
            <w:color w:val="168489"/>
            <w:rtl/>
          </w:rPr>
          <w:t>الذكاء الاصطناعي</w:t>
        </w:r>
      </w:hyperlink>
      <w:r>
        <w:t xml:space="preserve"> </w:t>
      </w:r>
    </w:p>
    <w:p w14:paraId="69EE0AFD" w14:textId="77777777" w:rsidR="006B59BE" w:rsidRPr="007D39DA" w:rsidRDefault="006B59BE" w:rsidP="00FC05DF">
      <w:pPr>
        <w:rPr>
          <w:rtl/>
        </w:rPr>
      </w:pPr>
      <w:hyperlink r:id="rId170">
        <w:r>
          <w:rPr>
            <w:rStyle w:val="Hyperlink"/>
            <w:rtl/>
          </w:rPr>
          <w:t>الذكاء الاصطناعي</w:t>
        </w:r>
      </w:hyperlink>
      <w:r>
        <w:rPr>
          <w:rtl/>
        </w:rPr>
        <w:t xml:space="preserve"> هو فرع من علوم الحاسوب يهتمّ بتطوير أنظمة قادرة على أداء مهام تتطلّب عادةً ذكاءً بشرياً، مثل الإدراك البصري، والتعرّف على الكلام، واتخاذ القرارات، والترجمة بين اللغات. وفقاً لجون مكارثي، مؤسس مصطلح </w:t>
      </w:r>
      <w:hyperlink r:id="rId171">
        <w:r>
          <w:rPr>
            <w:rStyle w:val="Hyperlink"/>
            <w:rtl/>
          </w:rPr>
          <w:t>الذكاء الاصطناعي</w:t>
        </w:r>
      </w:hyperlink>
      <w:r>
        <w:rPr>
          <w:rtl/>
        </w:rPr>
        <w:t>، فإنّه "علم وهندسة صناعة الآلات الذكية."</w:t>
      </w:r>
    </w:p>
    <w:p w14:paraId="6C288B10" w14:textId="77777777" w:rsidR="006B59BE" w:rsidRPr="001822C6" w:rsidRDefault="006B59BE" w:rsidP="001822C6">
      <w:pPr>
        <w:pStyle w:val="ad"/>
        <w:rPr>
          <w:b w:val="0"/>
          <w:bCs/>
          <w:color w:val="168489"/>
          <w:rtl/>
        </w:rPr>
      </w:pPr>
      <w:r w:rsidRPr="001822C6">
        <w:rPr>
          <w:b w:val="0"/>
          <w:bCs/>
          <w:color w:val="168489"/>
          <w:rtl/>
        </w:rPr>
        <w:t>التطوّر التاريخي للذكاء الاصطناعي</w:t>
      </w:r>
    </w:p>
    <w:p w14:paraId="1A4E7AAA" w14:textId="2DE8C14F" w:rsidR="004F50BE" w:rsidRPr="007D39DA" w:rsidRDefault="004F50BE" w:rsidP="00FC05DF">
      <w:pPr>
        <w:rPr>
          <w:rtl/>
        </w:rPr>
      </w:pPr>
      <w:r w:rsidRPr="002A078C">
        <w:rPr>
          <w:rFonts w:ascii="Sakkal Majalla" w:hAnsi="Sakkal Majalla"/>
          <w:noProof/>
          <w:sz w:val="34"/>
        </w:rPr>
        <mc:AlternateContent>
          <mc:Choice Requires="wpg">
            <w:drawing>
              <wp:inline distT="0" distB="0" distL="0" distR="0" wp14:anchorId="33ED31B1" wp14:editId="7D6D84B3">
                <wp:extent cx="5731510" cy="891540"/>
                <wp:effectExtent l="0" t="0" r="2540" b="22860"/>
                <wp:docPr id="415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4156" name="مجموعة 47"/>
                        <wpg:cNvGrpSpPr/>
                        <wpg:grpSpPr>
                          <a:xfrm>
                            <a:off x="0" y="0"/>
                            <a:ext cx="5731510" cy="895351"/>
                            <a:chOff x="0" y="0"/>
                            <a:chExt cx="5878196" cy="918845"/>
                          </a:xfrm>
                        </wpg:grpSpPr>
                        <wpg:grpSp>
                          <wpg:cNvPr id="4157" name="مجموعة 48"/>
                          <wpg:cNvGrpSpPr/>
                          <wpg:grpSpPr>
                            <a:xfrm>
                              <a:off x="0" y="0"/>
                              <a:ext cx="5878196" cy="918845"/>
                              <a:chOff x="0" y="0"/>
                              <a:chExt cx="6240348" cy="919070"/>
                            </a:xfrm>
                          </wpg:grpSpPr>
                          <wpg:grpSp>
                            <wpg:cNvPr id="4158" name="مجموعة 49"/>
                            <wpg:cNvGrpSpPr/>
                            <wpg:grpSpPr>
                              <a:xfrm>
                                <a:off x="0" y="169208"/>
                                <a:ext cx="5433072" cy="580613"/>
                                <a:chOff x="0" y="169208"/>
                                <a:chExt cx="5433072" cy="580613"/>
                              </a:xfrm>
                            </wpg:grpSpPr>
                            <wps:wsp>
                              <wps:cNvPr id="415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26371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55" name="مربع نص 41"/>
                          <wps:cNvSpPr txBox="1"/>
                          <wps:spPr>
                            <a:xfrm>
                              <a:off x="204466" y="256653"/>
                              <a:ext cx="4615440" cy="435208"/>
                            </a:xfrm>
                            <a:prstGeom prst="rect">
                              <a:avLst/>
                            </a:prstGeom>
                            <a:noFill/>
                          </wps:spPr>
                          <wps:txbx>
                            <w:txbxContent>
                              <w:p w14:paraId="4FC47CFC" w14:textId="75B88FE8" w:rsidR="004F50BE"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الأولى: البدايات (1940-1960)</w:t>
                                </w:r>
                              </w:p>
                            </w:txbxContent>
                          </wps:txbx>
                          <wps:bodyPr wrap="square" rtlCol="1">
                            <a:spAutoFit/>
                          </wps:bodyPr>
                        </wps:wsp>
                      </wpg:grpSp>
                      <pic:pic xmlns:pic="http://schemas.openxmlformats.org/drawingml/2006/picture">
                        <pic:nvPicPr>
                          <pic:cNvPr id="1608691356"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3ED31B1" id="_x0000_s130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A5dyWPdAAAABQEAAA8AAABk&#10;cnMvZG93bnJldi54bWxMj0FLw0AQhe+C/2EZwZvdTa3FxmxKKeqpCG0F6W2bnSah2dmQ3Sbpv3f0&#10;opcHw3u89022HF0jeuxC7UlDMlEgkApvayo1fO7fHp5BhGjImsYTarhigGV+e5OZ1PqBttjvYim4&#10;hEJqNFQxtqmUoajQmTDxLRJ7J985E/nsSmk7M3C5a+RUqbl0piZeqEyL6wqL8+7iNLwPZlg9Jq/9&#10;5nxaXw/7p4+vTYJa39+NqxcQEcf4F4YffEaHnJmO/kI2iEYDPxJ/lb2Fms5BHDk0Uz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">
                <v:group id="مجموعة 47" o:spid="_x0000_s13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">
                  <v:group id="مجموعة 48" o:spid="_x0000_s13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">
                    <v:group id="مجموعة 49" o:spid="_x0000_s13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">
                      <v:shape id="شكل حر 50" o:spid="_x0000_s13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" fillcolor="#a5a5a5 [2092]" stroked="f" strokeweight="1pt">
                        <v:stroke joinstyle="miter"/>
                      </v:roundrect>
                    </v:group>
                    <v:oval id="شكل بيضاوي 52" o:spid="_x0000_s13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" filled="f" strokecolor="#168489" strokeweight="1pt">
                      <v:stroke joinstyle="miter"/>
                    </v:oval>
                  </v:group>
                  <v:shape id="مربع نص 41" o:spid="_x0000_s1316" type="#_x0000_t202" style="position:absolute;left:2044;top:2566;width:46155;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" filled="f" stroked="f">
                    <v:textbox style="mso-fit-shape-to-text:t">
                      <w:txbxContent>
                        <w:p w14:paraId="4FC47CFC" w14:textId="75B88FE8" w:rsidR="004F50BE"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الأولى: البدايات (1940-1960)</w:t>
                          </w:r>
                        </w:p>
                      </w:txbxContent>
                    </v:textbox>
                  </v:shape>
                </v:group>
                <v:shape id="صورة 54" o:spid="_x0000_s131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">
                  <v:imagedata r:id="rId117" o:title=""/>
                </v:shape>
                <w10:anchorlock/>
              </v:group>
            </w:pict>
          </mc:Fallback>
        </mc:AlternateContent>
      </w:r>
    </w:p>
    <w:p w14:paraId="43E52E2D" w14:textId="554CC6A5" w:rsidR="006B59BE" w:rsidRPr="007D39DA" w:rsidRDefault="004A64BB" w:rsidP="00FC05DF">
      <w:pPr>
        <w:rPr>
          <w:rtl/>
        </w:rPr>
      </w:pPr>
      <w:r>
        <w:rPr>
          <w:noProof/>
        </w:rPr>
        <w:drawing>
          <wp:anchor distT="0" distB="0" distL="114300" distR="114300" simplePos="0" relativeHeight="252906496" behindDoc="0" locked="0" layoutInCell="1" allowOverlap="1" wp14:anchorId="15BC2377" wp14:editId="2F301C5C">
            <wp:simplePos x="0" y="0"/>
            <wp:positionH relativeFrom="margin">
              <wp:align>left</wp:align>
            </wp:positionH>
            <wp:positionV relativeFrom="paragraph">
              <wp:posOffset>7620</wp:posOffset>
            </wp:positionV>
            <wp:extent cx="1105535" cy="1105535"/>
            <wp:effectExtent l="0" t="0" r="0" b="0"/>
            <wp:wrapSquare wrapText="bothSides"/>
            <wp:docPr id="1973967463" name="Picture 1973967463" descr="A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Ai "/>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105535" cy="1105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7D39DA">
        <w:rPr>
          <w:rtl/>
        </w:rPr>
        <w:t>- 1943: وضع وارين ماكولوتش والتر بيتس نموذج الشبكات العصبية الاصطناعية.</w:t>
      </w:r>
      <w:r w:rsidRPr="004A64BB">
        <w:t xml:space="preserve"> </w:t>
      </w:r>
    </w:p>
    <w:p w14:paraId="4A293D54" w14:textId="77777777" w:rsidR="006B59BE" w:rsidRPr="007D39DA" w:rsidRDefault="006B59BE" w:rsidP="00FC05DF">
      <w:pPr>
        <w:rPr>
          <w:rtl/>
        </w:rPr>
      </w:pPr>
      <w:r w:rsidRPr="007D39DA">
        <w:rPr>
          <w:rtl/>
        </w:rPr>
        <w:t>- 1950: نشر آلان تورينج مقالته الشهيرة "آلات الحوسبة والذكاء" التي تضمّنت اختبار تورينج.</w:t>
      </w:r>
    </w:p>
    <w:p w14:paraId="2B229636" w14:textId="77777777" w:rsidR="006B59BE" w:rsidRDefault="006B59BE" w:rsidP="00FC05DF">
      <w:pPr>
        <w:rPr>
          <w:rtl/>
        </w:rPr>
      </w:pPr>
      <w:r>
        <w:rPr>
          <w:rtl/>
        </w:rPr>
        <w:t>- 1956: صياغة مصطلح "</w:t>
      </w:r>
      <w:hyperlink r:id="rId173">
        <w:r>
          <w:rPr>
            <w:rStyle w:val="Hyperlink"/>
            <w:rtl/>
          </w:rPr>
          <w:t>الذكاء الاصطناعي</w:t>
        </w:r>
      </w:hyperlink>
      <w:r>
        <w:rPr>
          <w:rtl/>
        </w:rPr>
        <w:t>" رسمياً في مؤتمر دارتموث.</w:t>
      </w:r>
    </w:p>
    <w:p w14:paraId="281175CD" w14:textId="0EA07F63" w:rsidR="004F50BE" w:rsidRPr="007D39DA" w:rsidRDefault="004F50BE" w:rsidP="00FC05DF">
      <w:pPr>
        <w:rPr>
          <w:rtl/>
        </w:rPr>
      </w:pPr>
      <w:r w:rsidRPr="002A078C">
        <w:rPr>
          <w:rFonts w:ascii="Sakkal Majalla" w:hAnsi="Sakkal Majalla"/>
          <w:noProof/>
          <w:sz w:val="34"/>
        </w:rPr>
        <mc:AlternateContent>
          <mc:Choice Requires="wpg">
            <w:drawing>
              <wp:inline distT="0" distB="0" distL="0" distR="0" wp14:anchorId="14C00BF2" wp14:editId="47ED1DAF">
                <wp:extent cx="5731510" cy="891540"/>
                <wp:effectExtent l="0" t="0" r="2540" b="22860"/>
                <wp:docPr id="16086913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1378" name="مجموعة 47"/>
                        <wpg:cNvGrpSpPr/>
                        <wpg:grpSpPr>
                          <a:xfrm>
                            <a:off x="0" y="0"/>
                            <a:ext cx="5731510" cy="895351"/>
                            <a:chOff x="0" y="0"/>
                            <a:chExt cx="5878196" cy="918845"/>
                          </a:xfrm>
                        </wpg:grpSpPr>
                        <wpg:grpSp>
                          <wpg:cNvPr id="1608691379" name="مجموعة 48"/>
                          <wpg:cNvGrpSpPr/>
                          <wpg:grpSpPr>
                            <a:xfrm>
                              <a:off x="0" y="0"/>
                              <a:ext cx="5878196" cy="918845"/>
                              <a:chOff x="0" y="0"/>
                              <a:chExt cx="6240348" cy="919070"/>
                            </a:xfrm>
                          </wpg:grpSpPr>
                          <wpg:grpSp>
                            <wpg:cNvPr id="1608691380" name="مجموعة 49"/>
                            <wpg:cNvGrpSpPr/>
                            <wpg:grpSpPr>
                              <a:xfrm>
                                <a:off x="0" y="169208"/>
                                <a:ext cx="5433072" cy="580613"/>
                                <a:chOff x="0" y="169208"/>
                                <a:chExt cx="5433072" cy="580613"/>
                              </a:xfrm>
                            </wpg:grpSpPr>
                            <wps:wsp>
                              <wps:cNvPr id="16086913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8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1384" name="مربع نص 41"/>
                          <wps:cNvSpPr txBox="1"/>
                          <wps:spPr>
                            <a:xfrm>
                              <a:off x="204466" y="256691"/>
                              <a:ext cx="4615440" cy="435208"/>
                            </a:xfrm>
                            <a:prstGeom prst="rect">
                              <a:avLst/>
                            </a:prstGeom>
                            <a:noFill/>
                          </wps:spPr>
                          <wps:txbx>
                            <w:txbxContent>
                              <w:p w14:paraId="40E10D51" w14:textId="340C7EE9"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الثانية: العصر الذهبي الأول (1960-1975)</w:t>
                                </w:r>
                              </w:p>
                            </w:txbxContent>
                          </wps:txbx>
                          <wps:bodyPr wrap="square" rtlCol="1">
                            <a:spAutoFit/>
                          </wps:bodyPr>
                        </wps:wsp>
                      </wpg:grpSp>
                      <pic:pic xmlns:pic="http://schemas.openxmlformats.org/drawingml/2006/picture">
                        <pic:nvPicPr>
                          <pic:cNvPr id="1608691385"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4C00BF2" id="_x0000_s131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dL7/hdgcAAPw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13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">
                  <v:group id="مجموعة 48" o:spid="_x0000_s13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">
                    <v:group id="مجموعة 49" o:spid="_x0000_s13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">
                      <v:shape id="شكل حر 50" o:spid="_x0000_s13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" fillcolor="#a5a5a5 [2092]" stroked="f" strokeweight="1pt">
                        <v:stroke joinstyle="miter"/>
                      </v:roundrect>
                    </v:group>
                    <v:oval id="شكل بيضاوي 52" o:spid="_x0000_s13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" filled="f" strokecolor="#168489" strokeweight="1pt">
                      <v:stroke joinstyle="miter"/>
                    </v:oval>
                  </v:group>
                  <v:shape id="مربع نص 41" o:spid="_x0000_s1325" type="#_x0000_t202" style="position:absolute;left:2044;top:2566;width:46155;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" filled="f" stroked="f">
                    <v:textbox style="mso-fit-shape-to-text:t">
                      <w:txbxContent>
                        <w:p w14:paraId="40E10D51" w14:textId="340C7EE9"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الثانية: العصر الذهبي الأول (1960-1975)</w:t>
                          </w:r>
                        </w:p>
                      </w:txbxContent>
                    </v:textbox>
                  </v:shape>
                </v:group>
                <v:shape id="صورة 54" o:spid="_x0000_s13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">
                  <v:imagedata r:id="rId117" o:title=""/>
                </v:shape>
                <w10:anchorlock/>
              </v:group>
            </w:pict>
          </mc:Fallback>
        </mc:AlternateContent>
      </w:r>
    </w:p>
    <w:p w14:paraId="598EC4EA" w14:textId="751A8EA4" w:rsidR="006B59BE" w:rsidRPr="007D39DA" w:rsidRDefault="004A64BB" w:rsidP="00FC05DF">
      <w:pPr>
        <w:rPr>
          <w:rtl/>
        </w:rPr>
      </w:pPr>
      <w:r>
        <w:rPr>
          <w:noProof/>
        </w:rPr>
        <w:drawing>
          <wp:anchor distT="0" distB="0" distL="114300" distR="114300" simplePos="0" relativeHeight="252907520" behindDoc="0" locked="0" layoutInCell="1" allowOverlap="1" wp14:anchorId="582BD5CA" wp14:editId="16DF26C9">
            <wp:simplePos x="0" y="0"/>
            <wp:positionH relativeFrom="margin">
              <wp:align>left</wp:align>
            </wp:positionH>
            <wp:positionV relativeFrom="paragraph">
              <wp:posOffset>15078</wp:posOffset>
            </wp:positionV>
            <wp:extent cx="1223010" cy="1223010"/>
            <wp:effectExtent l="0" t="0" r="0" b="0"/>
            <wp:wrapSquare wrapText="bothSides"/>
            <wp:docPr id="1973967464" name="Picture 1973967464" descr="Artificial intellig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Artificial intelligence "/>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7D39DA">
        <w:rPr>
          <w:rtl/>
        </w:rPr>
        <w:t>- تطوير أنظمة الخبرة الأولى (</w:t>
      </w:r>
      <w:r w:rsidR="006B59BE" w:rsidRPr="007D39DA">
        <w:t>DENDRAL</w:t>
      </w:r>
      <w:r w:rsidR="006B59BE" w:rsidRPr="007D39DA">
        <w:rPr>
          <w:rtl/>
        </w:rPr>
        <w:t>) في جامعة ستانفورد.</w:t>
      </w:r>
      <w:r w:rsidRPr="004A64BB">
        <w:t xml:space="preserve"> </w:t>
      </w:r>
    </w:p>
    <w:p w14:paraId="552529DC" w14:textId="77777777" w:rsidR="006B59BE" w:rsidRPr="007D39DA" w:rsidRDefault="006B59BE" w:rsidP="00FC05DF">
      <w:pPr>
        <w:rPr>
          <w:rtl/>
        </w:rPr>
      </w:pPr>
      <w:r w:rsidRPr="007D39DA">
        <w:rPr>
          <w:rtl/>
        </w:rPr>
        <w:t xml:space="preserve">- ظهور لغات البرمجة المخصّصة للذكاء الاصطناعي مثل </w:t>
      </w:r>
      <w:r w:rsidRPr="007D39DA">
        <w:t>LISP</w:t>
      </w:r>
      <w:r w:rsidRPr="007D39DA">
        <w:rPr>
          <w:rtl/>
        </w:rPr>
        <w:t xml:space="preserve"> و </w:t>
      </w:r>
      <w:r w:rsidRPr="007D39DA">
        <w:t>Prolog</w:t>
      </w:r>
      <w:r w:rsidRPr="007D39DA">
        <w:rPr>
          <w:rtl/>
        </w:rPr>
        <w:t>.</w:t>
      </w:r>
    </w:p>
    <w:p w14:paraId="0DC3C97F" w14:textId="77777777" w:rsidR="006B59BE" w:rsidRDefault="006B59BE" w:rsidP="00FC05DF">
      <w:pPr>
        <w:rPr>
          <w:rtl/>
        </w:rPr>
      </w:pPr>
      <w:r w:rsidRPr="007D39DA">
        <w:rPr>
          <w:rtl/>
        </w:rPr>
        <w:t>- تطوير أنظمة الترجمة الآلية البدائية.</w:t>
      </w:r>
    </w:p>
    <w:p w14:paraId="6E9B6863" w14:textId="1B08A118" w:rsidR="004F50BE" w:rsidRPr="007D39DA" w:rsidRDefault="004A64BB" w:rsidP="00FC05DF">
      <w:pPr>
        <w:rPr>
          <w:rtl/>
        </w:rPr>
      </w:pPr>
      <w:r>
        <w:rPr>
          <w:noProof/>
        </w:rPr>
        <w:drawing>
          <wp:anchor distT="0" distB="0" distL="114300" distR="114300" simplePos="0" relativeHeight="252908544" behindDoc="0" locked="0" layoutInCell="1" allowOverlap="1" wp14:anchorId="04CDBE52" wp14:editId="785F4460">
            <wp:simplePos x="0" y="0"/>
            <wp:positionH relativeFrom="margin">
              <wp:align>left</wp:align>
            </wp:positionH>
            <wp:positionV relativeFrom="paragraph">
              <wp:posOffset>956310</wp:posOffset>
            </wp:positionV>
            <wp:extent cx="775970" cy="775970"/>
            <wp:effectExtent l="0" t="0" r="5080" b="5080"/>
            <wp:wrapSquare wrapText="bothSides"/>
            <wp:docPr id="1973967465" name="Picture 1973967465" descr="Artificial intellig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Artificial intelligence "/>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775970" cy="77597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Sakkal Majalla" w:hAnsi="Sakkal Majalla"/>
          <w:noProof/>
          <w:sz w:val="34"/>
        </w:rPr>
        <w:t xml:space="preserve">المرحلة الثالثة: شتاء </w:t>
      </w:r>
      <w:hyperlink r:id="rId176">
        <w:r>
          <w:rPr>
            <w:rStyle w:val="Hyperlink"/>
            <w:rFonts w:ascii="Sakkal Majalla" w:hAnsi="Sakkal Majalla"/>
            <w:noProof/>
            <w:sz w:val="34"/>
          </w:rPr>
          <w:t>الذكاء الاصطناعي</w:t>
        </w:r>
      </w:hyperlink>
      <w:r>
        <w:rPr>
          <w:rFonts w:ascii="Sakkal Majalla" w:hAnsi="Sakkal Majalla"/>
          <w:noProof/>
          <w:sz w:val="34"/>
        </w:rPr>
        <w:t xml:space="preserve"> الأول (1975-1980)المرحلة الثالثة: شتاء </w:t>
      </w:r>
      <w:hyperlink r:id="rId177">
        <w:r>
          <w:rPr>
            <w:rStyle w:val="Hyperlink"/>
            <w:rFonts w:ascii="Sakkal Majalla" w:hAnsi="Sakkal Majalla"/>
            <w:noProof/>
            <w:sz w:val="34"/>
          </w:rPr>
          <w:t>الذكاء الاصطناعي</w:t>
        </w:r>
      </w:hyperlink>
      <w:r>
        <w:rPr>
          <w:rFonts w:ascii="Sakkal Majalla" w:hAnsi="Sakkal Majalla"/>
          <w:noProof/>
          <w:sz w:val="34"/>
        </w:rPr>
        <w:t xml:space="preserve"> الأول (1975-1980)</w:t>
      </w:r>
    </w:p>
    <w:p w14:paraId="7DAD6BA4" w14:textId="416D5953" w:rsidR="006B59BE" w:rsidRPr="007D39DA" w:rsidRDefault="006B59BE" w:rsidP="00FC05DF">
      <w:pPr>
        <w:rPr>
          <w:rtl/>
        </w:rPr>
      </w:pPr>
      <w:r w:rsidRPr="007D39DA">
        <w:rPr>
          <w:rtl/>
        </w:rPr>
        <w:t>- تراجع التمويل والاهتمام نتيجة عدم تحقيق الوعود المبالغ فيها.</w:t>
      </w:r>
      <w:r w:rsidR="004A64BB" w:rsidRPr="004A64BB">
        <w:t xml:space="preserve"> </w:t>
      </w:r>
    </w:p>
    <w:p w14:paraId="0107781B" w14:textId="36B41E96" w:rsidR="006B59BE" w:rsidRDefault="006B59BE" w:rsidP="00FC05DF">
      <w:pPr>
        <w:rPr>
          <w:rtl/>
        </w:rPr>
      </w:pPr>
      <w:r>
        <w:rPr>
          <w:rtl/>
        </w:rPr>
        <w:lastRenderedPageBreak/>
        <w:t xml:space="preserve">- إدراك تعقيد مشكلات </w:t>
      </w:r>
      <w:hyperlink r:id="rId178">
        <w:r>
          <w:rPr>
            <w:rStyle w:val="Hyperlink"/>
            <w:rtl/>
          </w:rPr>
          <w:t>الذكاء الاصطناعي</w:t>
        </w:r>
      </w:hyperlink>
      <w:r>
        <w:rPr>
          <w:rtl/>
        </w:rPr>
        <w:t xml:space="preserve"> أكثر ممّا كان متوقّعاً.</w:t>
      </w:r>
    </w:p>
    <w:p w14:paraId="5623174C" w14:textId="37063037" w:rsidR="004F50BE" w:rsidRPr="007D39DA" w:rsidRDefault="004A64BB" w:rsidP="00FC05DF">
      <w:pPr>
        <w:rPr>
          <w:rtl/>
        </w:rPr>
      </w:pPr>
      <w:r>
        <w:rPr>
          <w:noProof/>
        </w:rPr>
        <w:drawing>
          <wp:anchor distT="0" distB="0" distL="114300" distR="114300" simplePos="0" relativeHeight="252909568" behindDoc="0" locked="0" layoutInCell="1" allowOverlap="1" wp14:anchorId="45D32764" wp14:editId="48F460DD">
            <wp:simplePos x="0" y="0"/>
            <wp:positionH relativeFrom="column">
              <wp:posOffset>41910</wp:posOffset>
            </wp:positionH>
            <wp:positionV relativeFrom="paragraph">
              <wp:posOffset>1047750</wp:posOffset>
            </wp:positionV>
            <wp:extent cx="892810" cy="892810"/>
            <wp:effectExtent l="0" t="0" r="2540" b="2540"/>
            <wp:wrapSquare wrapText="bothSides"/>
            <wp:docPr id="1973967466" name="Picture 1973967466" descr="Program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Programming "/>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892810" cy="8928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F50BE" w:rsidRPr="002A078C">
        <w:rPr>
          <w:rFonts w:ascii="Sakkal Majalla" w:hAnsi="Sakkal Majalla"/>
          <w:noProof/>
          <w:sz w:val="34"/>
        </w:rPr>
        <mc:AlternateContent>
          <mc:Choice Requires="wpg">
            <w:drawing>
              <wp:inline distT="0" distB="0" distL="0" distR="0" wp14:anchorId="1DD2E555" wp14:editId="07790DDE">
                <wp:extent cx="5731510" cy="891540"/>
                <wp:effectExtent l="0" t="0" r="2540" b="22860"/>
                <wp:docPr id="160869138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1387" name="مجموعة 47"/>
                        <wpg:cNvGrpSpPr/>
                        <wpg:grpSpPr>
                          <a:xfrm>
                            <a:off x="0" y="0"/>
                            <a:ext cx="5731510" cy="895351"/>
                            <a:chOff x="0" y="0"/>
                            <a:chExt cx="5878196" cy="918845"/>
                          </a:xfrm>
                        </wpg:grpSpPr>
                        <wpg:grpSp>
                          <wpg:cNvPr id="1608691388" name="مجموعة 48"/>
                          <wpg:cNvGrpSpPr/>
                          <wpg:grpSpPr>
                            <a:xfrm>
                              <a:off x="0" y="0"/>
                              <a:ext cx="5878196" cy="918845"/>
                              <a:chOff x="0" y="0"/>
                              <a:chExt cx="6240348" cy="919070"/>
                            </a:xfrm>
                          </wpg:grpSpPr>
                          <wpg:grpSp>
                            <wpg:cNvPr id="1608691389" name="مجموعة 49"/>
                            <wpg:cNvGrpSpPr/>
                            <wpg:grpSpPr>
                              <a:xfrm>
                                <a:off x="0" y="169208"/>
                                <a:ext cx="5433072" cy="580613"/>
                                <a:chOff x="0" y="169208"/>
                                <a:chExt cx="5433072" cy="580613"/>
                              </a:xfrm>
                            </wpg:grpSpPr>
                            <wps:wsp>
                              <wps:cNvPr id="16086913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13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5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53" name="مربع نص 41"/>
                          <wps:cNvSpPr txBox="1"/>
                          <wps:spPr>
                            <a:xfrm>
                              <a:off x="204466" y="256691"/>
                              <a:ext cx="4615440" cy="435208"/>
                            </a:xfrm>
                            <a:prstGeom prst="rect">
                              <a:avLst/>
                            </a:prstGeom>
                            <a:noFill/>
                          </wps:spPr>
                          <wps:txbx>
                            <w:txbxContent>
                              <w:p w14:paraId="1B41954E" w14:textId="3884F8E7"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الرابعة: عصر أنظمة الخبرة (1980-1987)</w:t>
                                </w:r>
                              </w:p>
                            </w:txbxContent>
                          </wps:txbx>
                          <wps:bodyPr wrap="square" rtlCol="1">
                            <a:spAutoFit/>
                          </wps:bodyPr>
                        </wps:wsp>
                      </wpg:grpSp>
                      <pic:pic xmlns:pic="http://schemas.openxmlformats.org/drawingml/2006/picture">
                        <pic:nvPicPr>
                          <pic:cNvPr id="801405954"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DD2E555" id="_x0000_s13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JV135XcHAAD5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13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">
                  <v:group id="مجموعة 48" o:spid="_x0000_s13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">
                    <v:group id="مجموعة 49" o:spid="_x0000_s13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">
                      <v:shape id="شكل حر 50" o:spid="_x0000_s13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&#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" fillcolor="#a5a5a5 [2092]" stroked="f" strokeweight="1pt">
                        <v:stroke joinstyle="miter"/>
                      </v:roundrect>
                    </v:group>
                    <v:oval id="شكل بيضاوي 52" o:spid="_x0000_s13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" filled="f" strokecolor="#168489" strokeweight="1pt">
                      <v:stroke joinstyle="miter"/>
                    </v:oval>
                  </v:group>
                  <v:shape id="مربع نص 41" o:spid="_x0000_s1334" type="#_x0000_t202" style="position:absolute;left:2044;top:2566;width:46155;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" filled="f" stroked="f">
                    <v:textbox style="mso-fit-shape-to-text:t">
                      <w:txbxContent>
                        <w:p w14:paraId="1B41954E" w14:textId="3884F8E7"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الرابعة: عصر أنظمة الخبرة (1980-1987)</w:t>
                          </w:r>
                        </w:p>
                      </w:txbxContent>
                    </v:textbox>
                  </v:shape>
                </v:group>
                <v:shape id="صورة 54" o:spid="_x0000_s13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">
                  <v:imagedata r:id="rId117" o:title=""/>
                </v:shape>
                <w10:anchorlock/>
              </v:group>
            </w:pict>
          </mc:Fallback>
        </mc:AlternateContent>
      </w:r>
    </w:p>
    <w:p w14:paraId="453071E2" w14:textId="3AFFF274" w:rsidR="006B59BE" w:rsidRPr="007D39DA" w:rsidRDefault="006B59BE" w:rsidP="00FC05DF">
      <w:pPr>
        <w:rPr>
          <w:rtl/>
        </w:rPr>
      </w:pPr>
      <w:r w:rsidRPr="007D39DA">
        <w:rPr>
          <w:rtl/>
        </w:rPr>
        <w:t>- ازدهار تطبيقات أنظمة الخبرة في مجالات مثل الطب والتشخيص.</w:t>
      </w:r>
      <w:r w:rsidR="004A64BB" w:rsidRPr="004A64BB">
        <w:t xml:space="preserve"> </w:t>
      </w:r>
    </w:p>
    <w:p w14:paraId="6E8DD72F" w14:textId="77777777" w:rsidR="006B59BE" w:rsidRPr="007D39DA" w:rsidRDefault="006B59BE" w:rsidP="00FC05DF">
      <w:pPr>
        <w:rPr>
          <w:rtl/>
        </w:rPr>
      </w:pPr>
      <w:r w:rsidRPr="007D39DA">
        <w:rPr>
          <w:rtl/>
        </w:rPr>
        <w:t>- ظهور الروبوتات الصناعية المتقدّمة.</w:t>
      </w:r>
    </w:p>
    <w:p w14:paraId="528513C5" w14:textId="76EEB67B" w:rsidR="006B59BE" w:rsidRDefault="006B59BE" w:rsidP="00FC05DF">
      <w:pPr>
        <w:rPr>
          <w:rtl/>
        </w:rPr>
      </w:pPr>
      <w:r>
        <w:rPr>
          <w:rtl/>
        </w:rPr>
        <w:t xml:space="preserve">- تأسيس شركات متخصّصة في </w:t>
      </w:r>
      <w:hyperlink r:id="rId180">
        <w:r>
          <w:rPr>
            <w:rStyle w:val="Hyperlink"/>
            <w:rtl/>
          </w:rPr>
          <w:t>الذكاء الاصطناعي</w:t>
        </w:r>
      </w:hyperlink>
      <w:r>
        <w:rPr>
          <w:rtl/>
        </w:rPr>
        <w:t>.</w:t>
      </w:r>
    </w:p>
    <w:p w14:paraId="3EB73919" w14:textId="3EDB88B1" w:rsidR="004F50BE" w:rsidRPr="007D39DA" w:rsidRDefault="004A64BB" w:rsidP="00FC05DF">
      <w:pPr>
        <w:rPr>
          <w:rtl/>
        </w:rPr>
      </w:pPr>
      <w:r>
        <w:rPr>
          <w:noProof/>
        </w:rPr>
        <w:drawing>
          <wp:anchor distT="0" distB="0" distL="114300" distR="114300" simplePos="0" relativeHeight="252910592" behindDoc="0" locked="0" layoutInCell="1" allowOverlap="1" wp14:anchorId="2B3D93E7" wp14:editId="4CA088A7">
            <wp:simplePos x="0" y="0"/>
            <wp:positionH relativeFrom="margin">
              <wp:align>left</wp:align>
            </wp:positionH>
            <wp:positionV relativeFrom="paragraph">
              <wp:posOffset>962084</wp:posOffset>
            </wp:positionV>
            <wp:extent cx="744220" cy="744220"/>
            <wp:effectExtent l="0" t="0" r="0" b="0"/>
            <wp:wrapSquare wrapText="bothSides"/>
            <wp:docPr id="1973967467" name="Picture 1973967467" descr="Artificial intellig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Artificial intelligence "/>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744220" cy="7442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Sakkal Majalla" w:hAnsi="Sakkal Majalla"/>
          <w:noProof/>
          <w:sz w:val="34"/>
        </w:rPr>
        <w:t xml:space="preserve">المرحلة الخامسة: شتاء </w:t>
      </w:r>
      <w:hyperlink r:id="rId182">
        <w:r>
          <w:rPr>
            <w:rStyle w:val="Hyperlink"/>
            <w:rFonts w:ascii="Sakkal Majalla" w:hAnsi="Sakkal Majalla"/>
            <w:noProof/>
            <w:sz w:val="34"/>
          </w:rPr>
          <w:t>الذكاء الاصطناعي</w:t>
        </w:r>
      </w:hyperlink>
      <w:r>
        <w:rPr>
          <w:rFonts w:ascii="Sakkal Majalla" w:hAnsi="Sakkal Majalla"/>
          <w:noProof/>
          <w:sz w:val="34"/>
        </w:rPr>
        <w:t xml:space="preserve"> الثاني (1987-1993)المرحلة الخامسة: شتاء </w:t>
      </w:r>
      <w:hyperlink r:id="rId183">
        <w:r>
          <w:rPr>
            <w:rStyle w:val="Hyperlink"/>
            <w:rFonts w:ascii="Sakkal Majalla" w:hAnsi="Sakkal Majalla"/>
            <w:noProof/>
            <w:sz w:val="34"/>
          </w:rPr>
          <w:t>الذكاء الاصطناعي</w:t>
        </w:r>
      </w:hyperlink>
      <w:r>
        <w:rPr>
          <w:rFonts w:ascii="Sakkal Majalla" w:hAnsi="Sakkal Majalla"/>
          <w:noProof/>
          <w:sz w:val="34"/>
        </w:rPr>
        <w:t xml:space="preserve"> الثاني (1987-1993)</w:t>
      </w:r>
    </w:p>
    <w:p w14:paraId="79AADA9F" w14:textId="47D3646E" w:rsidR="006B59BE" w:rsidRPr="007D39DA" w:rsidRDefault="006B59BE" w:rsidP="00FC05DF">
      <w:pPr>
        <w:rPr>
          <w:rtl/>
        </w:rPr>
      </w:pPr>
      <w:r>
        <w:rPr>
          <w:rtl/>
        </w:rPr>
        <w:t xml:space="preserve">- فشل العديد من شركات </w:t>
      </w:r>
      <w:hyperlink r:id="rId184">
        <w:r>
          <w:rPr>
            <w:rStyle w:val="Hyperlink"/>
            <w:rtl/>
          </w:rPr>
          <w:t>الذكاء الاصطناعي</w:t>
        </w:r>
      </w:hyperlink>
      <w:r>
        <w:rPr>
          <w:rtl/>
        </w:rPr>
        <w:t xml:space="preserve"> وتراجع الاستثمارات.</w:t>
      </w:r>
      <w:r>
        <w:t xml:space="preserve"> </w:t>
      </w:r>
    </w:p>
    <w:p w14:paraId="2A9210E8" w14:textId="620FB971" w:rsidR="006B59BE" w:rsidRDefault="006B59BE" w:rsidP="00FC05DF">
      <w:pPr>
        <w:rPr>
          <w:rtl/>
        </w:rPr>
      </w:pPr>
      <w:r w:rsidRPr="007D39DA">
        <w:rPr>
          <w:rtl/>
        </w:rPr>
        <w:t>- محدودية الأنظمة القائمة على القواعد.</w:t>
      </w:r>
    </w:p>
    <w:p w14:paraId="5F07E89B" w14:textId="1D7CBAA5" w:rsidR="004F50BE" w:rsidRPr="007D39DA" w:rsidRDefault="004F50BE" w:rsidP="00FC05DF">
      <w:pPr>
        <w:rPr>
          <w:rtl/>
        </w:rPr>
      </w:pPr>
      <w:r w:rsidRPr="002A078C">
        <w:rPr>
          <w:rFonts w:ascii="Sakkal Majalla" w:hAnsi="Sakkal Majalla"/>
          <w:noProof/>
          <w:sz w:val="34"/>
        </w:rPr>
        <mc:AlternateContent>
          <mc:Choice Requires="wpg">
            <w:drawing>
              <wp:inline distT="0" distB="0" distL="0" distR="0" wp14:anchorId="76547654" wp14:editId="0C482DD3">
                <wp:extent cx="5731510" cy="891540"/>
                <wp:effectExtent l="0" t="0" r="2540" b="22860"/>
                <wp:docPr id="80140596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01405965" name="مجموعة 47"/>
                        <wpg:cNvGrpSpPr/>
                        <wpg:grpSpPr>
                          <a:xfrm>
                            <a:off x="0" y="0"/>
                            <a:ext cx="5731510" cy="895351"/>
                            <a:chOff x="0" y="0"/>
                            <a:chExt cx="5878196" cy="918845"/>
                          </a:xfrm>
                        </wpg:grpSpPr>
                        <wpg:grpSp>
                          <wpg:cNvPr id="801405966" name="مجموعة 48"/>
                          <wpg:cNvGrpSpPr/>
                          <wpg:grpSpPr>
                            <a:xfrm>
                              <a:off x="0" y="0"/>
                              <a:ext cx="5878196" cy="918845"/>
                              <a:chOff x="0" y="0"/>
                              <a:chExt cx="6240348" cy="919070"/>
                            </a:xfrm>
                          </wpg:grpSpPr>
                          <wpg:grpSp>
                            <wpg:cNvPr id="801405967" name="مجموعة 49"/>
                            <wpg:cNvGrpSpPr/>
                            <wpg:grpSpPr>
                              <a:xfrm>
                                <a:off x="0" y="169208"/>
                                <a:ext cx="5433072" cy="580613"/>
                                <a:chOff x="0" y="169208"/>
                                <a:chExt cx="5433072" cy="580613"/>
                              </a:xfrm>
                            </wpg:grpSpPr>
                            <wps:wsp>
                              <wps:cNvPr id="80140596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140596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7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71" name="مربع نص 41"/>
                          <wps:cNvSpPr txBox="1"/>
                          <wps:spPr>
                            <a:xfrm>
                              <a:off x="204466" y="256691"/>
                              <a:ext cx="4615440" cy="435208"/>
                            </a:xfrm>
                            <a:prstGeom prst="rect">
                              <a:avLst/>
                            </a:prstGeom>
                            <a:noFill/>
                          </wps:spPr>
                          <wps:txbx>
                            <w:txbxContent>
                              <w:p w14:paraId="4D736FA1" w14:textId="378FEF4D"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السادسة: ظهور التعلّم الآلي (1993-2011)</w:t>
                                </w:r>
                              </w:p>
                            </w:txbxContent>
                          </wps:txbx>
                          <wps:bodyPr wrap="square" rtlCol="1">
                            <a:spAutoFit/>
                          </wps:bodyPr>
                        </wps:wsp>
                      </wpg:grpSp>
                      <pic:pic xmlns:pic="http://schemas.openxmlformats.org/drawingml/2006/picture">
                        <pic:nvPicPr>
                          <pic:cNvPr id="801405972"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6547654" id="_x0000_s133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ZHgutyBwAA9B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13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">
                  <v:group id="مجموعة 48" o:spid="_x0000_s13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">
                    <v:group id="مجموعة 49" o:spid="_x0000_s13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">
                      <v:shape id="شكل حر 50" o:spid="_x0000_s13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" fillcolor="#a5a5a5 [2092]" stroked="f" strokeweight="1pt">
                        <v:stroke joinstyle="miter"/>
                      </v:roundrect>
                    </v:group>
                    <v:oval id="شكل بيضاوي 52" o:spid="_x0000_s13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" filled="f" strokecolor="#168489" strokeweight="1pt">
                      <v:stroke joinstyle="miter"/>
                    </v:oval>
                  </v:group>
                  <v:shape id="مربع نص 41" o:spid="_x0000_s1343" type="#_x0000_t202" style="position:absolute;left:2044;top:2566;width:46155;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" filled="f" stroked="f">
                    <v:textbox style="mso-fit-shape-to-text:t">
                      <w:txbxContent>
                        <w:p w14:paraId="4D736FA1" w14:textId="378FEF4D"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السادسة: ظهور التعلّم الآلي (1993-2011)</w:t>
                          </w:r>
                        </w:p>
                      </w:txbxContent>
                    </v:textbox>
                  </v:shape>
                </v:group>
                <v:shape id="صورة 54" o:spid="_x0000_s13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">
                  <v:imagedata r:id="rId117" o:title=""/>
                </v:shape>
                <w10:anchorlock/>
              </v:group>
            </w:pict>
          </mc:Fallback>
        </mc:AlternateContent>
      </w:r>
    </w:p>
    <w:p w14:paraId="3B56DAB7" w14:textId="77729E30" w:rsidR="006B59BE" w:rsidRPr="007D39DA" w:rsidRDefault="004A64BB" w:rsidP="00FC05DF">
      <w:pPr>
        <w:rPr>
          <w:rtl/>
        </w:rPr>
      </w:pPr>
      <w:r>
        <w:rPr>
          <w:noProof/>
        </w:rPr>
        <w:drawing>
          <wp:anchor distT="0" distB="0" distL="114300" distR="114300" simplePos="0" relativeHeight="252911616" behindDoc="0" locked="0" layoutInCell="1" allowOverlap="1" wp14:anchorId="2E1009B8" wp14:editId="032B7F5E">
            <wp:simplePos x="0" y="0"/>
            <wp:positionH relativeFrom="margin">
              <wp:align>left</wp:align>
            </wp:positionH>
            <wp:positionV relativeFrom="paragraph">
              <wp:posOffset>8093</wp:posOffset>
            </wp:positionV>
            <wp:extent cx="1223010" cy="1223010"/>
            <wp:effectExtent l="0" t="0" r="0" b="0"/>
            <wp:wrapSquare wrapText="bothSides"/>
            <wp:docPr id="1973967468" name="Picture 1973967468" descr="V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Vr "/>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7D39DA">
        <w:rPr>
          <w:rtl/>
        </w:rPr>
        <w:t>- التركيز على الأساليب الإحصائية والتعلّم الآلي.</w:t>
      </w:r>
      <w:r w:rsidRPr="004A64BB">
        <w:t xml:space="preserve"> </w:t>
      </w:r>
    </w:p>
    <w:p w14:paraId="0E1178EC" w14:textId="77777777" w:rsidR="006B59BE" w:rsidRPr="007D39DA" w:rsidRDefault="006B59BE" w:rsidP="00FC05DF">
      <w:pPr>
        <w:rPr>
          <w:rtl/>
        </w:rPr>
      </w:pPr>
      <w:r w:rsidRPr="007D39DA">
        <w:rPr>
          <w:rtl/>
        </w:rPr>
        <w:t>- 1997: فوز حاسوب "ديب بلو" على بطل العالم في الشطرنج غاري كاسباروف.</w:t>
      </w:r>
    </w:p>
    <w:p w14:paraId="4F58B26D" w14:textId="77777777" w:rsidR="006B59BE" w:rsidRDefault="006B59BE" w:rsidP="00FC05DF">
      <w:pPr>
        <w:rPr>
          <w:rtl/>
        </w:rPr>
      </w:pPr>
      <w:r w:rsidRPr="007D39DA">
        <w:rPr>
          <w:rtl/>
        </w:rPr>
        <w:t xml:space="preserve">- 2011: فوز نظام "واتسون" من آي بي إم في برنامج مسابقات </w:t>
      </w:r>
      <w:r w:rsidRPr="007D39DA">
        <w:t>Jeopardy</w:t>
      </w:r>
      <w:r w:rsidRPr="007D39DA">
        <w:rPr>
          <w:rtl/>
        </w:rPr>
        <w:t>.</w:t>
      </w:r>
    </w:p>
    <w:p w14:paraId="6718F84D" w14:textId="20C5E6F5" w:rsidR="004F50BE" w:rsidRPr="007D39DA" w:rsidRDefault="004F50BE" w:rsidP="004A64BB">
      <w:pPr>
        <w:keepNext/>
        <w:rPr>
          <w:rtl/>
        </w:rPr>
      </w:pPr>
      <w:r w:rsidRPr="002A078C">
        <w:rPr>
          <w:rFonts w:ascii="Sakkal Majalla" w:hAnsi="Sakkal Majalla"/>
          <w:noProof/>
          <w:sz w:val="34"/>
        </w:rPr>
        <mc:AlternateContent>
          <mc:Choice Requires="wpg">
            <w:drawing>
              <wp:inline distT="0" distB="0" distL="0" distR="0" wp14:anchorId="633A025E" wp14:editId="45631A05">
                <wp:extent cx="5731510" cy="891540"/>
                <wp:effectExtent l="0" t="0" r="2540" b="22860"/>
                <wp:docPr id="80140597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01405974" name="مجموعة 47"/>
                        <wpg:cNvGrpSpPr/>
                        <wpg:grpSpPr>
                          <a:xfrm>
                            <a:off x="0" y="0"/>
                            <a:ext cx="5731510" cy="895351"/>
                            <a:chOff x="0" y="0"/>
                            <a:chExt cx="5878196" cy="918845"/>
                          </a:xfrm>
                        </wpg:grpSpPr>
                        <wpg:grpSp>
                          <wpg:cNvPr id="801405975" name="مجموعة 48"/>
                          <wpg:cNvGrpSpPr/>
                          <wpg:grpSpPr>
                            <a:xfrm>
                              <a:off x="0" y="0"/>
                              <a:ext cx="5878196" cy="918845"/>
                              <a:chOff x="0" y="0"/>
                              <a:chExt cx="6240348" cy="919070"/>
                            </a:xfrm>
                          </wpg:grpSpPr>
                          <wpg:grpSp>
                            <wpg:cNvPr id="801405976" name="مجموعة 49"/>
                            <wpg:cNvGrpSpPr/>
                            <wpg:grpSpPr>
                              <a:xfrm>
                                <a:off x="0" y="169208"/>
                                <a:ext cx="5433072" cy="580613"/>
                                <a:chOff x="0" y="169208"/>
                                <a:chExt cx="5433072" cy="580613"/>
                              </a:xfrm>
                            </wpg:grpSpPr>
                            <wps:wsp>
                              <wps:cNvPr id="80140597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0140597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7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01405980" name="مربع نص 41"/>
                          <wps:cNvSpPr txBox="1"/>
                          <wps:spPr>
                            <a:xfrm>
                              <a:off x="204466" y="256691"/>
                              <a:ext cx="4615440" cy="435208"/>
                            </a:xfrm>
                            <a:prstGeom prst="rect">
                              <a:avLst/>
                            </a:prstGeom>
                            <a:noFill/>
                          </wps:spPr>
                          <wps:txbx>
                            <w:txbxContent>
                              <w:p w14:paraId="43FA8015" w14:textId="12320BD7"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السابعة: عصر التعلّم العميق (2011-الآن)</w:t>
                                </w:r>
                              </w:p>
                            </w:txbxContent>
                          </wps:txbx>
                          <wps:bodyPr wrap="square" rtlCol="1">
                            <a:spAutoFit/>
                          </wps:bodyPr>
                        </wps:wsp>
                      </wpg:grpSp>
                      <pic:pic xmlns:pic="http://schemas.openxmlformats.org/drawingml/2006/picture">
                        <pic:nvPicPr>
                          <pic:cNvPr id="801405981"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33A025E" id="_x0000_s134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">
                <v:group id="مجموعة 47" o:spid="_x0000_s13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">
                  <v:group id="مجموعة 48" o:spid="_x0000_s13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">
                    <v:group id="مجموعة 49" o:spid="_x0000_s13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">
                      <v:shape id="شكل حر 50" o:spid="_x0000_s13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" fillcolor="#a5a5a5 [2092]" stroked="f" strokeweight="1pt">
                        <v:stroke joinstyle="miter"/>
                      </v:roundrect>
                    </v:group>
                    <v:oval id="شكل بيضاوي 52" o:spid="_x0000_s13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" filled="f" strokecolor="#168489" strokeweight="1pt">
                      <v:stroke joinstyle="miter"/>
                    </v:oval>
                  </v:group>
                  <v:shape id="مربع نص 41" o:spid="_x0000_s1352" type="#_x0000_t202" style="position:absolute;left:2044;top:2566;width:46155;height:4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" filled="f" stroked="f">
                    <v:textbox style="mso-fit-shape-to-text:t">
                      <w:txbxContent>
                        <w:p w14:paraId="43FA8015" w14:textId="12320BD7"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المرحلة السابعة: عصر التعلّم العميق (2011-الآن)</w:t>
                          </w:r>
                        </w:p>
                      </w:txbxContent>
                    </v:textbox>
                  </v:shape>
                </v:group>
                <v:shape id="صورة 54" o:spid="_x0000_s13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">
                  <v:imagedata r:id="rId117" o:title=""/>
                </v:shape>
                <w10:anchorlock/>
              </v:group>
            </w:pict>
          </mc:Fallback>
        </mc:AlternateContent>
      </w:r>
    </w:p>
    <w:p w14:paraId="607D26D2" w14:textId="77777777" w:rsidR="006B59BE" w:rsidRPr="007D39DA" w:rsidRDefault="006B59BE" w:rsidP="00FC05DF">
      <w:pPr>
        <w:rPr>
          <w:rtl/>
        </w:rPr>
      </w:pPr>
      <w:r w:rsidRPr="007D39DA">
        <w:rPr>
          <w:rtl/>
        </w:rPr>
        <w:t xml:space="preserve">- 2012: انطلاقة التعلّم العميق مع فوز نموذج </w:t>
      </w:r>
      <w:r w:rsidRPr="007D39DA">
        <w:t>AlexNet</w:t>
      </w:r>
      <w:r w:rsidRPr="007D39DA">
        <w:rPr>
          <w:rtl/>
        </w:rPr>
        <w:t xml:space="preserve"> في مسابقة </w:t>
      </w:r>
      <w:r w:rsidRPr="007D39DA">
        <w:t>ImageNet</w:t>
      </w:r>
      <w:r w:rsidRPr="007D39DA">
        <w:rPr>
          <w:rtl/>
        </w:rPr>
        <w:t>.</w:t>
      </w:r>
    </w:p>
    <w:p w14:paraId="3C474298" w14:textId="3BAA7EFB" w:rsidR="006B59BE" w:rsidRPr="007D39DA" w:rsidRDefault="004A64BB" w:rsidP="00FC05DF">
      <w:pPr>
        <w:rPr>
          <w:rtl/>
        </w:rPr>
      </w:pPr>
      <w:r>
        <w:rPr>
          <w:noProof/>
        </w:rPr>
        <w:lastRenderedPageBreak/>
        <w:drawing>
          <wp:anchor distT="0" distB="0" distL="114300" distR="114300" simplePos="0" relativeHeight="252912640" behindDoc="0" locked="0" layoutInCell="1" allowOverlap="1" wp14:anchorId="2B9DD318" wp14:editId="16D6390E">
            <wp:simplePos x="0" y="0"/>
            <wp:positionH relativeFrom="margin">
              <wp:align>left</wp:align>
            </wp:positionH>
            <wp:positionV relativeFrom="paragraph">
              <wp:posOffset>11548</wp:posOffset>
            </wp:positionV>
            <wp:extent cx="1223010" cy="1223010"/>
            <wp:effectExtent l="0" t="0" r="0" b="0"/>
            <wp:wrapSquare wrapText="bothSides"/>
            <wp:docPr id="1973967469" name="Picture 1973967469" descr="Artificial intellige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Artificial intelligence "/>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7D39DA">
        <w:rPr>
          <w:rtl/>
        </w:rPr>
        <w:t>- 2014: ظهور الشبكات التوليدية التنافسية (</w:t>
      </w:r>
      <w:r w:rsidR="006B59BE" w:rsidRPr="007D39DA">
        <w:t>GANs</w:t>
      </w:r>
      <w:r w:rsidR="006B59BE" w:rsidRPr="007D39DA">
        <w:rPr>
          <w:rtl/>
        </w:rPr>
        <w:t>).</w:t>
      </w:r>
    </w:p>
    <w:p w14:paraId="14D2A82C" w14:textId="503FD3BB" w:rsidR="006B59BE" w:rsidRPr="007D39DA" w:rsidRDefault="006B59BE" w:rsidP="00FC05DF">
      <w:pPr>
        <w:rPr>
          <w:rtl/>
        </w:rPr>
      </w:pPr>
      <w:r w:rsidRPr="007D39DA">
        <w:rPr>
          <w:rtl/>
        </w:rPr>
        <w:t xml:space="preserve">- 2016: فوز برنامج </w:t>
      </w:r>
      <w:r w:rsidRPr="007D39DA">
        <w:t>AlphaGo</w:t>
      </w:r>
      <w:r w:rsidRPr="007D39DA">
        <w:rPr>
          <w:rtl/>
        </w:rPr>
        <w:t xml:space="preserve"> على بطل العالم في لعبة </w:t>
      </w:r>
      <w:r w:rsidRPr="007D39DA">
        <w:t>Go</w:t>
      </w:r>
      <w:r w:rsidRPr="007D39DA">
        <w:rPr>
          <w:rtl/>
        </w:rPr>
        <w:t>.</w:t>
      </w:r>
      <w:r w:rsidR="004A64BB" w:rsidRPr="004A64BB">
        <w:t xml:space="preserve"> </w:t>
      </w:r>
    </w:p>
    <w:p w14:paraId="708A697D" w14:textId="77777777" w:rsidR="006B59BE" w:rsidRPr="007D39DA" w:rsidRDefault="006B59BE" w:rsidP="00FC05DF">
      <w:pPr>
        <w:rPr>
          <w:rtl/>
        </w:rPr>
      </w:pPr>
      <w:r w:rsidRPr="007D39DA">
        <w:rPr>
          <w:rtl/>
        </w:rPr>
        <w:t>- 2018-2020: تطوير نماذج اللغة الكبيرة (</w:t>
      </w:r>
      <w:r w:rsidRPr="007D39DA">
        <w:t>LLMs</w:t>
      </w:r>
      <w:r w:rsidRPr="007D39DA">
        <w:rPr>
          <w:rtl/>
        </w:rPr>
        <w:t xml:space="preserve">) مثل </w:t>
      </w:r>
      <w:r w:rsidRPr="007D39DA">
        <w:t>BERT</w:t>
      </w:r>
      <w:r w:rsidRPr="007D39DA">
        <w:rPr>
          <w:rtl/>
        </w:rPr>
        <w:t xml:space="preserve"> و </w:t>
      </w:r>
      <w:r w:rsidRPr="007D39DA">
        <w:t>GPT</w:t>
      </w:r>
      <w:r w:rsidRPr="007D39DA">
        <w:rPr>
          <w:rtl/>
        </w:rPr>
        <w:t>.</w:t>
      </w:r>
    </w:p>
    <w:p w14:paraId="08FDC185" w14:textId="77777777" w:rsidR="006B59BE" w:rsidRPr="007D39DA" w:rsidRDefault="006B59BE" w:rsidP="00FC05DF">
      <w:pPr>
        <w:rPr>
          <w:rtl/>
        </w:rPr>
      </w:pPr>
      <w:r>
        <w:rPr>
          <w:rtl/>
        </w:rPr>
        <w:t xml:space="preserve">- 2022-2023: إطلاق </w:t>
      </w:r>
      <w:r>
        <w:t>ChatGPT</w:t>
      </w:r>
      <w:r>
        <w:rPr>
          <w:rtl/>
        </w:rPr>
        <w:t xml:space="preserve"> وتسارع اعتماد </w:t>
      </w:r>
      <w:hyperlink r:id="rId187">
        <w:r>
          <w:rPr>
            <w:rStyle w:val="Hyperlink"/>
            <w:rtl/>
          </w:rPr>
          <w:t>الذكاء الاصطناعي</w:t>
        </w:r>
      </w:hyperlink>
      <w:r>
        <w:rPr>
          <w:rtl/>
        </w:rPr>
        <w:t xml:space="preserve"> التوليدي.</w:t>
      </w:r>
    </w:p>
    <w:p w14:paraId="09F5CE61" w14:textId="77777777" w:rsidR="006B59BE" w:rsidRPr="007D39DA" w:rsidRDefault="006B59BE" w:rsidP="00FC05DF">
      <w:pPr>
        <w:rPr>
          <w:rtl/>
        </w:rPr>
      </w:pPr>
      <w:r>
        <w:rPr>
          <w:rtl/>
        </w:rPr>
        <w:t>"</w:t>
      </w:r>
      <w:hyperlink r:id="rId188">
        <w:r>
          <w:rPr>
            <w:rStyle w:val="Hyperlink"/>
            <w:rtl/>
          </w:rPr>
          <w:t>الذكاء الاصطناعي</w:t>
        </w:r>
      </w:hyperlink>
      <w:r>
        <w:rPr>
          <w:rtl/>
        </w:rPr>
        <w:t xml:space="preserve"> سيكون أهمّ تطوّر في تاريخ البشرية. إنّه أكثر أهمّية من الكهرباء أو النار." - سوندار بيتشاي، الرئيس التنفيذي لشركة جوجل</w:t>
      </w:r>
    </w:p>
    <w:p w14:paraId="35FB2885" w14:textId="7AF6BE76" w:rsidR="006B59BE" w:rsidRDefault="00FC05DF" w:rsidP="00FC05DF">
      <w:pPr>
        <w:rPr>
          <w:rtl/>
        </w:rPr>
      </w:pPr>
      <w:r>
        <w:rPr>
          <w:rFonts w:ascii="Sakkal Majalla" w:hAnsi="Sakkal Majalla"/>
          <w:noProof/>
          <w:color w:val="002060"/>
          <w:sz w:val="34"/>
        </w:rPr>
        <w:t xml:space="preserve">أنواع </w:t>
      </w:r>
      <w:hyperlink r:id="rId189">
        <w:r>
          <w:rPr>
            <w:rStyle w:val="Hyperlink"/>
            <w:rFonts w:ascii="Sakkal Majalla" w:hAnsi="Sakkal Majalla"/>
            <w:noProof/>
            <w:color w:val="002060"/>
            <w:sz w:val="34"/>
          </w:rPr>
          <w:t>الذكاء الاصطناعي</w:t>
        </w:r>
      </w:hyperlink>
      <w:r>
        <w:rPr>
          <w:rFonts w:ascii="Sakkal Majalla" w:hAnsi="Sakkal Majalla"/>
          <w:noProof/>
          <w:color w:val="002060"/>
          <w:sz w:val="34"/>
        </w:rPr>
        <w:t xml:space="preserve"> وتطبيقاته العمليةأنواع </w:t>
      </w:r>
      <w:hyperlink r:id="rId190">
        <w:r>
          <w:rPr>
            <w:rStyle w:val="Hyperlink"/>
            <w:rFonts w:ascii="Sakkal Majalla" w:hAnsi="Sakkal Majalla"/>
            <w:noProof/>
            <w:color w:val="002060"/>
            <w:sz w:val="34"/>
          </w:rPr>
          <w:t>الذكاء الاصطناعي</w:t>
        </w:r>
      </w:hyperlink>
      <w:r>
        <w:rPr>
          <w:rFonts w:ascii="Sakkal Majalla" w:hAnsi="Sakkal Majalla"/>
          <w:noProof/>
          <w:color w:val="002060"/>
          <w:sz w:val="34"/>
        </w:rPr>
        <w:t xml:space="preserve"> وتطبيقاته العملية</w:t>
      </w:r>
    </w:p>
    <w:p w14:paraId="785AB7BD" w14:textId="41FCD689" w:rsidR="006B59BE" w:rsidRDefault="006B59BE" w:rsidP="00FC05DF">
      <w:pPr>
        <w:rPr>
          <w:rtl/>
        </w:rPr>
      </w:pPr>
      <w:r>
        <w:rPr>
          <w:rtl/>
        </w:rPr>
        <w:t xml:space="preserve">تصنيف </w:t>
      </w:r>
      <w:hyperlink r:id="rId191">
        <w:r>
          <w:rPr>
            <w:rStyle w:val="Hyperlink"/>
            <w:rtl/>
          </w:rPr>
          <w:t>الذكاء الاصطناعي</w:t>
        </w:r>
      </w:hyperlink>
      <w:r>
        <w:rPr>
          <w:rtl/>
        </w:rPr>
        <w:t xml:space="preserve"> حسب القدرات</w:t>
      </w:r>
    </w:p>
    <w:p w14:paraId="002CADEE" w14:textId="73EB9B88" w:rsidR="004F50BE" w:rsidRPr="007D39DA" w:rsidRDefault="004A64BB" w:rsidP="00FC05DF">
      <w:pPr>
        <w:rPr>
          <w:rtl/>
        </w:rPr>
      </w:pPr>
      <w:r>
        <w:rPr>
          <w:noProof/>
        </w:rPr>
        <w:drawing>
          <wp:anchor distT="0" distB="0" distL="114300" distR="114300" simplePos="0" relativeHeight="252913664" behindDoc="0" locked="0" layoutInCell="1" allowOverlap="1" wp14:anchorId="593FA7CD" wp14:editId="3B60B197">
            <wp:simplePos x="0" y="0"/>
            <wp:positionH relativeFrom="margin">
              <wp:align>left</wp:align>
            </wp:positionH>
            <wp:positionV relativeFrom="paragraph">
              <wp:posOffset>956310</wp:posOffset>
            </wp:positionV>
            <wp:extent cx="1062990" cy="1062990"/>
            <wp:effectExtent l="0" t="0" r="3810" b="3810"/>
            <wp:wrapSquare wrapText="bothSides"/>
            <wp:docPr id="1973967470" name="Picture 1973967470" descr="Machine Le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Machine Learning"/>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1065692" cy="1065692"/>
                    </a:xfrm>
                    <a:prstGeom prst="rect">
                      <a:avLst/>
                    </a:prstGeom>
                    <a:noFill/>
                    <a:ln>
                      <a:noFill/>
                    </a:ln>
                  </pic:spPr>
                </pic:pic>
              </a:graphicData>
            </a:graphic>
            <wp14:sizeRelH relativeFrom="margin">
              <wp14:pctWidth>0</wp14:pctWidth>
            </wp14:sizeRelH>
            <wp14:sizeRelV relativeFrom="margin">
              <wp14:pctHeight>0</wp14:pctHeight>
            </wp14:sizeRelV>
          </wp:anchor>
        </w:drawing>
      </w:r>
      <w:hyperlink r:id="rId193">
        <w:r>
          <w:rPr>
            <w:rStyle w:val="Hyperlink"/>
            <w:rFonts w:ascii="Sakkal Majalla" w:hAnsi="Sakkal Majalla"/>
            <w:noProof/>
            <w:sz w:val="34"/>
          </w:rPr>
          <w:t>الذكاء الاصطناعي</w:t>
        </w:r>
      </w:hyperlink>
      <w:r>
        <w:rPr>
          <w:rFonts w:ascii="Sakkal Majalla" w:hAnsi="Sakkal Majalla"/>
          <w:noProof/>
          <w:sz w:val="34"/>
        </w:rPr>
        <w:t xml:space="preserve"> الضيّق (ANI - Artificial Narrow Intelligence)</w:t>
      </w:r>
      <w:hyperlink r:id="rId194">
        <w:r>
          <w:rPr>
            <w:rStyle w:val="Hyperlink"/>
            <w:rFonts w:ascii="Sakkal Majalla" w:hAnsi="Sakkal Majalla"/>
            <w:noProof/>
            <w:sz w:val="34"/>
          </w:rPr>
          <w:t>الذكاء الاصطناعي</w:t>
        </w:r>
      </w:hyperlink>
      <w:r>
        <w:rPr>
          <w:rFonts w:ascii="Sakkal Majalla" w:hAnsi="Sakkal Majalla"/>
          <w:noProof/>
          <w:sz w:val="34"/>
        </w:rPr>
        <w:t xml:space="preserve"> الضيّق (ANI - Artificial Narrow Intelligence)</w:t>
      </w:r>
    </w:p>
    <w:p w14:paraId="1A0B078E" w14:textId="3FECA10F" w:rsidR="006B59BE" w:rsidRPr="007D39DA" w:rsidRDefault="006B59BE" w:rsidP="00FC05DF">
      <w:pPr>
        <w:rPr>
          <w:rtl/>
        </w:rPr>
      </w:pPr>
      <w:r w:rsidRPr="004A64BB">
        <w:rPr>
          <w:color w:val="168489"/>
          <w:rtl/>
        </w:rPr>
        <w:t xml:space="preserve">- التعريف: </w:t>
      </w:r>
      <w:r w:rsidRPr="007D39DA">
        <w:rPr>
          <w:rtl/>
        </w:rPr>
        <w:t>ذكاء اصطناعي متخصّص في مهمّة محدّدة.</w:t>
      </w:r>
      <w:r w:rsidR="004A64BB" w:rsidRPr="004A64BB">
        <w:t xml:space="preserve"> </w:t>
      </w:r>
    </w:p>
    <w:p w14:paraId="342D9A12" w14:textId="77777777" w:rsidR="006B59BE" w:rsidRPr="007D39DA" w:rsidRDefault="006B59BE" w:rsidP="00FC05DF">
      <w:pPr>
        <w:rPr>
          <w:rtl/>
        </w:rPr>
      </w:pPr>
      <w:r w:rsidRPr="004A64BB">
        <w:rPr>
          <w:color w:val="168489"/>
          <w:rtl/>
        </w:rPr>
        <w:t>- الحالة:</w:t>
      </w:r>
      <w:r w:rsidRPr="007D39DA">
        <w:rPr>
          <w:rtl/>
        </w:rPr>
        <w:t xml:space="preserve"> موجود حالياً.</w:t>
      </w:r>
    </w:p>
    <w:p w14:paraId="547C62F4" w14:textId="77777777" w:rsidR="006B59BE" w:rsidRDefault="006B59BE" w:rsidP="00FC05DF">
      <w:pPr>
        <w:rPr>
          <w:rtl/>
        </w:rPr>
      </w:pPr>
      <w:r w:rsidRPr="004A64BB">
        <w:rPr>
          <w:color w:val="168489"/>
          <w:rtl/>
        </w:rPr>
        <w:t>- أمثلة:</w:t>
      </w:r>
      <w:r w:rsidRPr="007D39DA">
        <w:rPr>
          <w:rtl/>
        </w:rPr>
        <w:t xml:space="preserve"> سيري، أليكسا، أنظمة التوصية، أنظمة التعرّف على الوجوه.</w:t>
      </w:r>
    </w:p>
    <w:p w14:paraId="286E4447" w14:textId="54C7B09A" w:rsidR="004F50BE" w:rsidRPr="007D39DA" w:rsidRDefault="004F50BE" w:rsidP="004A64BB">
      <w:pPr>
        <w:pageBreakBefore/>
        <w:rPr>
          <w:rtl/>
        </w:rPr>
      </w:pPr>
      <w:hyperlink r:id="rId195">
        <w:r>
          <w:rPr>
            <w:rStyle w:val="Hyperlink"/>
            <w:rFonts w:ascii="Sakkal Majalla" w:hAnsi="Sakkal Majalla"/>
            <w:noProof/>
            <w:sz w:val="34"/>
          </w:rPr>
          <w:t>الذكاء الاصطناعي</w:t>
        </w:r>
      </w:hyperlink>
      <w:r>
        <w:rPr>
          <w:rFonts w:ascii="Sakkal Majalla" w:hAnsi="Sakkal Majalla"/>
          <w:noProof/>
          <w:sz w:val="34"/>
        </w:rPr>
        <w:t xml:space="preserve"> العام (AGI - Artificial General Intelligence)</w:t>
      </w:r>
      <w:hyperlink r:id="rId196">
        <w:r>
          <w:rPr>
            <w:rStyle w:val="Hyperlink"/>
            <w:rFonts w:ascii="Sakkal Majalla" w:hAnsi="Sakkal Majalla"/>
            <w:noProof/>
            <w:sz w:val="34"/>
          </w:rPr>
          <w:t>الذكاء الاصطناعي</w:t>
        </w:r>
      </w:hyperlink>
      <w:r>
        <w:rPr>
          <w:rFonts w:ascii="Sakkal Majalla" w:hAnsi="Sakkal Majalla"/>
          <w:noProof/>
          <w:sz w:val="34"/>
        </w:rPr>
        <w:t xml:space="preserve"> العام (AGI - Artificial General Intelligence)</w:t>
      </w:r>
    </w:p>
    <w:p w14:paraId="1B95000E" w14:textId="63665EF1" w:rsidR="006B59BE" w:rsidRPr="007D39DA" w:rsidRDefault="004A64BB" w:rsidP="00FC05DF">
      <w:pPr>
        <w:rPr>
          <w:rtl/>
        </w:rPr>
      </w:pPr>
      <w:r>
        <w:rPr>
          <w:noProof/>
        </w:rPr>
        <w:drawing>
          <wp:anchor distT="0" distB="0" distL="114300" distR="114300" simplePos="0" relativeHeight="252914688" behindDoc="0" locked="0" layoutInCell="1" allowOverlap="1" wp14:anchorId="657D2C97" wp14:editId="69552F5F">
            <wp:simplePos x="0" y="0"/>
            <wp:positionH relativeFrom="margin">
              <wp:align>left</wp:align>
            </wp:positionH>
            <wp:positionV relativeFrom="paragraph">
              <wp:posOffset>71533</wp:posOffset>
            </wp:positionV>
            <wp:extent cx="1223010" cy="1223010"/>
            <wp:effectExtent l="0" t="0" r="0" b="0"/>
            <wp:wrapSquare wrapText="bothSides"/>
            <wp:docPr id="1973967471" name="Picture 1973967471" descr="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Ai"/>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4A64BB">
        <w:rPr>
          <w:color w:val="168489"/>
          <w:rtl/>
        </w:rPr>
        <w:t>- التعريف:</w:t>
      </w:r>
      <w:r w:rsidR="006B59BE" w:rsidRPr="007D39DA">
        <w:rPr>
          <w:rtl/>
        </w:rPr>
        <w:t xml:space="preserve"> ذكاء اصطناعي قادر على فهم وتعلّم وتطبيق المعرفة في مجموعة واسعة من المهام بمستوى البشر.</w:t>
      </w:r>
      <w:r w:rsidRPr="004A64BB">
        <w:t xml:space="preserve"> </w:t>
      </w:r>
    </w:p>
    <w:p w14:paraId="3E2FD148" w14:textId="77777777" w:rsidR="006B59BE" w:rsidRPr="007D39DA" w:rsidRDefault="006B59BE" w:rsidP="00FC05DF">
      <w:pPr>
        <w:rPr>
          <w:rtl/>
        </w:rPr>
      </w:pPr>
      <w:r w:rsidRPr="004A64BB">
        <w:rPr>
          <w:color w:val="168489"/>
          <w:rtl/>
        </w:rPr>
        <w:t>- الحالة:</w:t>
      </w:r>
      <w:r w:rsidRPr="007D39DA">
        <w:rPr>
          <w:rtl/>
        </w:rPr>
        <w:t xml:space="preserve"> لم يتحقّق بعد.</w:t>
      </w:r>
    </w:p>
    <w:p w14:paraId="4B7C99D6" w14:textId="541CEA11" w:rsidR="006B59BE" w:rsidRDefault="006B59BE" w:rsidP="00FC05DF">
      <w:pPr>
        <w:rPr>
          <w:rtl/>
        </w:rPr>
      </w:pPr>
      <w:r w:rsidRPr="004A64BB">
        <w:rPr>
          <w:color w:val="168489"/>
          <w:rtl/>
        </w:rPr>
        <w:t>- التوقّعات:</w:t>
      </w:r>
      <w:r w:rsidRPr="007D39DA">
        <w:rPr>
          <w:rtl/>
        </w:rPr>
        <w:t xml:space="preserve"> يرى بعض الخبراء إمكانية تحقيقه خلال العقود القادمة، بينما يشكّك آخرون في ذلك.</w:t>
      </w:r>
    </w:p>
    <w:p w14:paraId="06BFE42B" w14:textId="7AB80304" w:rsidR="004F50BE" w:rsidRPr="007D39DA" w:rsidRDefault="004F50BE" w:rsidP="00FC05DF">
      <w:pPr>
        <w:rPr>
          <w:rtl/>
        </w:rPr>
      </w:pPr>
      <w:hyperlink r:id="rId198">
        <w:r>
          <w:rPr>
            <w:rStyle w:val="Hyperlink"/>
            <w:rFonts w:ascii="Sakkal Majalla" w:hAnsi="Sakkal Majalla"/>
            <w:noProof/>
            <w:sz w:val="34"/>
          </w:rPr>
          <w:t>الذكاء الاصطناعي</w:t>
        </w:r>
      </w:hyperlink>
      <w:r>
        <w:rPr>
          <w:rFonts w:ascii="Sakkal Majalla" w:hAnsi="Sakkal Majalla"/>
          <w:noProof/>
          <w:sz w:val="34"/>
        </w:rPr>
        <w:t xml:space="preserve"> الفائق (ASI - Artificial Super Intelligence)</w:t>
      </w:r>
      <w:hyperlink r:id="rId199">
        <w:r>
          <w:rPr>
            <w:rStyle w:val="Hyperlink"/>
            <w:rFonts w:ascii="Sakkal Majalla" w:hAnsi="Sakkal Majalla"/>
            <w:noProof/>
            <w:sz w:val="34"/>
          </w:rPr>
          <w:t>الذكاء الاصطناعي</w:t>
        </w:r>
      </w:hyperlink>
      <w:r>
        <w:rPr>
          <w:rFonts w:ascii="Sakkal Majalla" w:hAnsi="Sakkal Majalla"/>
          <w:noProof/>
          <w:sz w:val="34"/>
        </w:rPr>
        <w:t xml:space="preserve"> الفائق (ASI - Artificial Super Intelligence)</w:t>
      </w:r>
    </w:p>
    <w:p w14:paraId="0F647731" w14:textId="581FEFE5" w:rsidR="006B59BE" w:rsidRPr="007D39DA" w:rsidRDefault="004A64BB" w:rsidP="00FC05DF">
      <w:pPr>
        <w:rPr>
          <w:rtl/>
        </w:rPr>
      </w:pPr>
      <w:r>
        <w:rPr>
          <w:noProof/>
        </w:rPr>
        <w:drawing>
          <wp:anchor distT="0" distB="0" distL="114300" distR="114300" simplePos="0" relativeHeight="252915712" behindDoc="0" locked="0" layoutInCell="1" allowOverlap="1" wp14:anchorId="567CC09A" wp14:editId="769F672A">
            <wp:simplePos x="0" y="0"/>
            <wp:positionH relativeFrom="margin">
              <wp:align>left</wp:align>
            </wp:positionH>
            <wp:positionV relativeFrom="paragraph">
              <wp:posOffset>14605</wp:posOffset>
            </wp:positionV>
            <wp:extent cx="1223010" cy="1223010"/>
            <wp:effectExtent l="0" t="0" r="0" b="0"/>
            <wp:wrapSquare wrapText="bothSides"/>
            <wp:docPr id="1973967472" name="Picture 1973967472" descr="Neural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Neural network"/>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4A64BB">
        <w:rPr>
          <w:color w:val="168489"/>
          <w:rtl/>
        </w:rPr>
        <w:t>- التعريف:</w:t>
      </w:r>
      <w:r w:rsidR="006B59BE" w:rsidRPr="007D39DA">
        <w:rPr>
          <w:rtl/>
        </w:rPr>
        <w:t xml:space="preserve"> ذكاء يتفوّق على أذكى البشر في جميع المجالات.</w:t>
      </w:r>
      <w:r w:rsidRPr="004A64BB">
        <w:t xml:space="preserve"> </w:t>
      </w:r>
    </w:p>
    <w:p w14:paraId="1C3D4082" w14:textId="77777777" w:rsidR="006B59BE" w:rsidRPr="007D39DA" w:rsidRDefault="006B59BE" w:rsidP="00FC05DF">
      <w:pPr>
        <w:rPr>
          <w:rtl/>
        </w:rPr>
      </w:pPr>
      <w:r w:rsidRPr="004A64BB">
        <w:rPr>
          <w:color w:val="168489"/>
          <w:rtl/>
        </w:rPr>
        <w:t>- الحالة:</w:t>
      </w:r>
      <w:r w:rsidRPr="007D39DA">
        <w:rPr>
          <w:rtl/>
        </w:rPr>
        <w:t xml:space="preserve"> مفهوم نظري.</w:t>
      </w:r>
    </w:p>
    <w:p w14:paraId="74E08D6C" w14:textId="77777777" w:rsidR="006B59BE" w:rsidRPr="007D39DA" w:rsidRDefault="006B59BE" w:rsidP="00FC05DF">
      <w:pPr>
        <w:rPr>
          <w:rtl/>
        </w:rPr>
      </w:pPr>
      <w:r w:rsidRPr="004A64BB">
        <w:rPr>
          <w:color w:val="168489"/>
          <w:rtl/>
        </w:rPr>
        <w:t>- الآثار المحتملة:</w:t>
      </w:r>
      <w:r w:rsidRPr="007D39DA">
        <w:rPr>
          <w:rtl/>
        </w:rPr>
        <w:t xml:space="preserve"> مثار جدل كبير بين متفائلين ومتشائمين.</w:t>
      </w:r>
    </w:p>
    <w:p w14:paraId="659E4C09" w14:textId="77777777" w:rsidR="006B59BE" w:rsidRPr="001822C6" w:rsidRDefault="006B59BE" w:rsidP="001822C6">
      <w:pPr>
        <w:pStyle w:val="ad"/>
        <w:rPr>
          <w:b w:val="0"/>
          <w:bCs/>
          <w:color w:val="168489"/>
          <w:rtl/>
        </w:rPr>
      </w:pPr>
      <w:r>
        <w:rPr>
          <w:b w:val="0"/>
          <w:bCs/>
          <w:color w:val="168489"/>
          <w:rtl/>
        </w:rPr>
        <w:t xml:space="preserve">تصنيف </w:t>
      </w:r>
      <w:hyperlink r:id="rId201">
        <w:r>
          <w:rPr>
            <w:rStyle w:val="Hyperlink"/>
            <w:b w:val="0"/>
            <w:bCs/>
            <w:color w:val="168489"/>
            <w:rtl/>
          </w:rPr>
          <w:t>الذكاء الاصطناعي</w:t>
        </w:r>
      </w:hyperlink>
      <w:r>
        <w:rPr>
          <w:b w:val="0"/>
          <w:bCs/>
          <w:color w:val="168489"/>
          <w:rtl/>
        </w:rPr>
        <w:t xml:space="preserve"> حسب التقنيات</w:t>
      </w:r>
    </w:p>
    <w:p w14:paraId="6F8542CF" w14:textId="607AE43B" w:rsidR="004F50BE" w:rsidRPr="007D39DA" w:rsidRDefault="004A64BB" w:rsidP="00FC05DF">
      <w:pPr>
        <w:rPr>
          <w:rtl/>
        </w:rPr>
      </w:pPr>
      <w:r>
        <w:rPr>
          <w:noProof/>
        </w:rPr>
        <w:drawing>
          <wp:anchor distT="0" distB="0" distL="114300" distR="114300" simplePos="0" relativeHeight="252916736" behindDoc="0" locked="0" layoutInCell="1" allowOverlap="1" wp14:anchorId="5BB02B2D" wp14:editId="6592912F">
            <wp:simplePos x="0" y="0"/>
            <wp:positionH relativeFrom="margin">
              <wp:align>left</wp:align>
            </wp:positionH>
            <wp:positionV relativeFrom="paragraph">
              <wp:posOffset>961390</wp:posOffset>
            </wp:positionV>
            <wp:extent cx="1223010" cy="1223010"/>
            <wp:effectExtent l="0" t="0" r="0" b="0"/>
            <wp:wrapSquare wrapText="bothSides"/>
            <wp:docPr id="1973967473" name="Picture 1973967473" descr="Technolog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Technology"/>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hyperlink r:id="rId203">
        <w:r>
          <w:rPr>
            <w:rStyle w:val="Hyperlink"/>
            <w:rFonts w:ascii="Sakkal Majalla" w:hAnsi="Sakkal Majalla"/>
            <w:noProof/>
            <w:sz w:val="34"/>
          </w:rPr>
          <w:t>الذكاء الاصطناعي</w:t>
        </w:r>
      </w:hyperlink>
      <w:r>
        <w:rPr>
          <w:rFonts w:ascii="Sakkal Majalla" w:hAnsi="Sakkal Majalla"/>
          <w:noProof/>
          <w:sz w:val="34"/>
        </w:rPr>
        <w:t xml:space="preserve"> القائم على القواعد (Rule-based AI)</w:t>
      </w:r>
      <w:hyperlink r:id="rId204">
        <w:r>
          <w:rPr>
            <w:rStyle w:val="Hyperlink"/>
            <w:rFonts w:ascii="Sakkal Majalla" w:hAnsi="Sakkal Majalla"/>
            <w:noProof/>
            <w:sz w:val="34"/>
          </w:rPr>
          <w:t>الذكاء الاصطناعي</w:t>
        </w:r>
      </w:hyperlink>
      <w:r>
        <w:rPr>
          <w:rFonts w:ascii="Sakkal Majalla" w:hAnsi="Sakkal Majalla"/>
          <w:noProof/>
          <w:sz w:val="34"/>
        </w:rPr>
        <w:t xml:space="preserve"> القائم على القواعد (Rule-based AI)</w:t>
      </w:r>
    </w:p>
    <w:p w14:paraId="6BA0783F" w14:textId="4F147FE2" w:rsidR="006B59BE" w:rsidRPr="007D39DA" w:rsidRDefault="006B59BE" w:rsidP="00FC05DF">
      <w:pPr>
        <w:rPr>
          <w:rtl/>
        </w:rPr>
      </w:pPr>
      <w:r w:rsidRPr="004A64BB">
        <w:rPr>
          <w:color w:val="168489"/>
          <w:rtl/>
        </w:rPr>
        <w:t>- المبدأ:</w:t>
      </w:r>
      <w:r w:rsidRPr="007D39DA">
        <w:rPr>
          <w:rtl/>
        </w:rPr>
        <w:t xml:space="preserve"> يعتمد على قواعد وشروط محدّدة مسبقاً.</w:t>
      </w:r>
      <w:r w:rsidR="004A64BB" w:rsidRPr="004A64BB">
        <w:t xml:space="preserve"> </w:t>
      </w:r>
    </w:p>
    <w:p w14:paraId="063208F1" w14:textId="77777777" w:rsidR="006B59BE" w:rsidRPr="007D39DA" w:rsidRDefault="006B59BE" w:rsidP="00FC05DF">
      <w:pPr>
        <w:rPr>
          <w:rtl/>
        </w:rPr>
      </w:pPr>
      <w:r w:rsidRPr="004A64BB">
        <w:rPr>
          <w:color w:val="168489"/>
          <w:rtl/>
        </w:rPr>
        <w:t>- المميّزات:</w:t>
      </w:r>
      <w:r w:rsidRPr="007D39DA">
        <w:rPr>
          <w:rtl/>
        </w:rPr>
        <w:t xml:space="preserve"> بسيط، قابل للتفسير.</w:t>
      </w:r>
    </w:p>
    <w:p w14:paraId="488DC95C" w14:textId="77777777" w:rsidR="006B59BE" w:rsidRPr="007D39DA" w:rsidRDefault="006B59BE" w:rsidP="00FC05DF">
      <w:pPr>
        <w:rPr>
          <w:rtl/>
        </w:rPr>
      </w:pPr>
      <w:r w:rsidRPr="004A64BB">
        <w:rPr>
          <w:color w:val="168489"/>
          <w:rtl/>
        </w:rPr>
        <w:t>- التحدّيات:</w:t>
      </w:r>
      <w:r w:rsidRPr="007D39DA">
        <w:rPr>
          <w:rtl/>
        </w:rPr>
        <w:t xml:space="preserve"> صعوبة التعامل مع المواقف غير المتوقّعة.</w:t>
      </w:r>
    </w:p>
    <w:p w14:paraId="0272B707" w14:textId="77777777" w:rsidR="006B59BE" w:rsidRDefault="006B59BE" w:rsidP="00FC05DF">
      <w:pPr>
        <w:rPr>
          <w:rtl/>
        </w:rPr>
      </w:pPr>
      <w:r w:rsidRPr="004A64BB">
        <w:rPr>
          <w:color w:val="168489"/>
          <w:rtl/>
        </w:rPr>
        <w:t>- تطبيقات:</w:t>
      </w:r>
      <w:r w:rsidRPr="007D39DA">
        <w:rPr>
          <w:rtl/>
        </w:rPr>
        <w:t xml:space="preserve"> أنظمة الخبرة، أنظمة التشخيص البسيطة.</w:t>
      </w:r>
    </w:p>
    <w:p w14:paraId="2AE40276" w14:textId="619D4008" w:rsidR="004F50BE" w:rsidRPr="007D39DA" w:rsidRDefault="004F50BE" w:rsidP="004A64BB">
      <w:pPr>
        <w:pageBreakBefore/>
        <w:rPr>
          <w:rtl/>
        </w:rPr>
      </w:pPr>
      <w:r w:rsidRPr="002A078C">
        <w:rPr>
          <w:rFonts w:ascii="Sakkal Majalla" w:hAnsi="Sakkal Majalla"/>
          <w:noProof/>
          <w:sz w:val="34"/>
        </w:rPr>
        <w:lastRenderedPageBreak/>
        <mc:AlternateContent>
          <mc:Choice Requires="wpg">
            <w:drawing>
              <wp:inline distT="0" distB="0" distL="0" distR="0" wp14:anchorId="68AE59A1" wp14:editId="4A84DFBF">
                <wp:extent cx="5731510" cy="891540"/>
                <wp:effectExtent l="0" t="0" r="2540" b="22860"/>
                <wp:docPr id="160869709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092" name="مجموعة 47"/>
                        <wpg:cNvGrpSpPr/>
                        <wpg:grpSpPr>
                          <a:xfrm>
                            <a:off x="0" y="0"/>
                            <a:ext cx="5731510" cy="895351"/>
                            <a:chOff x="0" y="0"/>
                            <a:chExt cx="5878196" cy="918845"/>
                          </a:xfrm>
                        </wpg:grpSpPr>
                        <wpg:grpSp>
                          <wpg:cNvPr id="1608697093" name="مجموعة 48"/>
                          <wpg:cNvGrpSpPr/>
                          <wpg:grpSpPr>
                            <a:xfrm>
                              <a:off x="0" y="0"/>
                              <a:ext cx="5878196" cy="918845"/>
                              <a:chOff x="0" y="0"/>
                              <a:chExt cx="6240348" cy="919070"/>
                            </a:xfrm>
                          </wpg:grpSpPr>
                          <wpg:grpSp>
                            <wpg:cNvPr id="1608697094" name="مجموعة 49"/>
                            <wpg:cNvGrpSpPr/>
                            <wpg:grpSpPr>
                              <a:xfrm>
                                <a:off x="0" y="169208"/>
                                <a:ext cx="5433072" cy="580613"/>
                                <a:chOff x="0" y="169208"/>
                                <a:chExt cx="5433072" cy="580613"/>
                              </a:xfrm>
                            </wpg:grpSpPr>
                            <wps:wsp>
                              <wps:cNvPr id="16086970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0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0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098" name="مربع نص 41"/>
                          <wps:cNvSpPr txBox="1"/>
                          <wps:spPr>
                            <a:xfrm>
                              <a:off x="204466" y="256739"/>
                              <a:ext cx="4615440" cy="389397"/>
                            </a:xfrm>
                            <a:prstGeom prst="rect">
                              <a:avLst/>
                            </a:prstGeom>
                            <a:noFill/>
                          </wps:spPr>
                          <wps:txbx>
                            <w:txbxContent>
                              <w:p w14:paraId="083F3FF0" w14:textId="33DCC261"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التعلّم الآلي (</w:t>
                                </w:r>
                                <w:r w:rsidRPr="001822C6">
                                  <w:rPr>
                                    <w:rFonts w:eastAsia="Calibri" w:hAnsi="Adobe Arabic" w:cs="Adobe Arabic"/>
                                    <w:b/>
                                    <w:bCs/>
                                    <w:color w:val="FFFFFF"/>
                                    <w:kern w:val="24"/>
                                    <w:szCs w:val="28"/>
                                    <w:lang w:bidi="ar-EG"/>
                                  </w:rPr>
                                  <w:t>Machine</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Learning</w:t>
                                </w:r>
                                <w:r w:rsidRPr="001822C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7099"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8AE59A1" id="_x0000_s135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JsE9GZ4BwAA/B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13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">
                  <v:group id="مجموعة 48" o:spid="_x0000_s13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">
                    <v:group id="مجموعة 49" o:spid="_x0000_s13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">
                      <v:shape id="شكل حر 50" o:spid="_x0000_s13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" fillcolor="#a5a5a5 [2092]" stroked="f" strokeweight="1pt">
                        <v:stroke joinstyle="miter"/>
                      </v:roundrect>
                    </v:group>
                    <v:oval id="شكل بيضاوي 52" o:spid="_x0000_s13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" filled="f" strokecolor="#168489" strokeweight="1pt">
                      <v:stroke joinstyle="miter"/>
                    </v:oval>
                  </v:group>
                  <v:shape id="مربع نص 41" o:spid="_x0000_s136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" filled="f" stroked="f">
                    <v:textbox style="mso-fit-shape-to-text:t">
                      <w:txbxContent>
                        <w:p w14:paraId="083F3FF0" w14:textId="33DCC261"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التعلّم الآلي (</w:t>
                          </w:r>
                          <w:r w:rsidRPr="001822C6">
                            <w:rPr>
                              <w:rFonts w:eastAsia="Calibri" w:hAnsi="Adobe Arabic" w:cs="Adobe Arabic"/>
                              <w:b/>
                              <w:bCs/>
                              <w:color w:val="FFFFFF"/>
                              <w:kern w:val="24"/>
                              <w:szCs w:val="28"/>
                              <w:lang w:bidi="ar-EG"/>
                            </w:rPr>
                            <w:t>Machine</w:t>
                          </w:r>
                          <w:r w:rsidRPr="001822C6">
                            <w:rPr>
                              <w:rFonts w:eastAsia="Calibri" w:hAnsi="Adobe Arabic" w:cs="Adobe Arabic"/>
                              <w:b/>
                              <w:bCs/>
                              <w:color w:val="FFFFFF"/>
                              <w:kern w:val="24"/>
                              <w:sz w:val="36"/>
                              <w:szCs w:val="36"/>
                              <w:lang w:bidi="ar-EG"/>
                            </w:rPr>
                            <w:t xml:space="preserve"> </w:t>
                          </w:r>
                          <w:r w:rsidRPr="001822C6">
                            <w:rPr>
                              <w:rFonts w:eastAsia="Calibri" w:hAnsi="Adobe Arabic" w:cs="Adobe Arabic"/>
                              <w:b/>
                              <w:bCs/>
                              <w:color w:val="FFFFFF"/>
                              <w:kern w:val="24"/>
                              <w:szCs w:val="28"/>
                              <w:lang w:bidi="ar-EG"/>
                            </w:rPr>
                            <w:t>Learning</w:t>
                          </w:r>
                          <w:r w:rsidRPr="001822C6">
                            <w:rPr>
                              <w:rFonts w:eastAsia="Calibri" w:hAnsi="Adobe Arabic" w:cs="Adobe Arabic"/>
                              <w:b/>
                              <w:bCs/>
                              <w:color w:val="FFFFFF"/>
                              <w:kern w:val="24"/>
                              <w:sz w:val="36"/>
                              <w:szCs w:val="36"/>
                              <w:rtl/>
                              <w:lang w:bidi="ar-EG"/>
                            </w:rPr>
                            <w:t>)</w:t>
                          </w:r>
                        </w:p>
                      </w:txbxContent>
                    </v:textbox>
                  </v:shape>
                </v:group>
                <v:shape id="صورة 54" o:spid="_x0000_s13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">
                  <v:imagedata r:id="rId117" o:title=""/>
                </v:shape>
                <w10:anchorlock/>
              </v:group>
            </w:pict>
          </mc:Fallback>
        </mc:AlternateContent>
      </w:r>
    </w:p>
    <w:p w14:paraId="1D409CF2" w14:textId="05153F43" w:rsidR="006B59BE" w:rsidRPr="007D39DA" w:rsidRDefault="006B59BE" w:rsidP="00FC05DF">
      <w:pPr>
        <w:rPr>
          <w:rtl/>
        </w:rPr>
      </w:pPr>
      <w:r w:rsidRPr="004A64BB">
        <w:rPr>
          <w:color w:val="168489"/>
          <w:rtl/>
        </w:rPr>
        <w:t>- المبدأ:</w:t>
      </w:r>
      <w:r w:rsidRPr="007D39DA">
        <w:rPr>
          <w:rtl/>
        </w:rPr>
        <w:t xml:space="preserve"> قدرة الأنظمة على التعلّم من البيانات دون برمجة صريحة.</w:t>
      </w:r>
    </w:p>
    <w:p w14:paraId="52D1ABD9" w14:textId="02E80707" w:rsidR="006B59BE" w:rsidRPr="004A64BB" w:rsidRDefault="004A64BB" w:rsidP="00FC05DF">
      <w:pPr>
        <w:rPr>
          <w:color w:val="168489"/>
          <w:rtl/>
        </w:rPr>
      </w:pPr>
      <w:r>
        <w:rPr>
          <w:noProof/>
        </w:rPr>
        <w:drawing>
          <wp:anchor distT="0" distB="0" distL="114300" distR="114300" simplePos="0" relativeHeight="252917760" behindDoc="0" locked="0" layoutInCell="1" allowOverlap="1" wp14:anchorId="2CF1774E" wp14:editId="1A6242DB">
            <wp:simplePos x="0" y="0"/>
            <wp:positionH relativeFrom="margin">
              <wp:align>left</wp:align>
            </wp:positionH>
            <wp:positionV relativeFrom="paragraph">
              <wp:posOffset>22535</wp:posOffset>
            </wp:positionV>
            <wp:extent cx="1223010" cy="1223010"/>
            <wp:effectExtent l="0" t="0" r="0" b="0"/>
            <wp:wrapSquare wrapText="bothSides"/>
            <wp:docPr id="1973967474" name="Picture 1973967474" descr="Artificial intellig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Artificial intelligence"/>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4A64BB">
        <w:rPr>
          <w:color w:val="168489"/>
          <w:rtl/>
        </w:rPr>
        <w:t>- التقنيات الفرعية:</w:t>
      </w:r>
      <w:r w:rsidRPr="004A64BB">
        <w:t xml:space="preserve"> </w:t>
      </w:r>
    </w:p>
    <w:p w14:paraId="50BA7A69" w14:textId="77777777" w:rsidR="006B59BE" w:rsidRPr="007D39DA" w:rsidRDefault="006B59BE" w:rsidP="00FC05DF">
      <w:pPr>
        <w:rPr>
          <w:rtl/>
        </w:rPr>
      </w:pPr>
      <w:r w:rsidRPr="007D39DA">
        <w:rPr>
          <w:rtl/>
        </w:rPr>
        <w:t xml:space="preserve">  - التعلّم الخاضع للإشراف (</w:t>
      </w:r>
      <w:r w:rsidRPr="007D39DA">
        <w:t>Supervised Learning</w:t>
      </w:r>
      <w:r w:rsidRPr="007D39DA">
        <w:rPr>
          <w:rtl/>
        </w:rPr>
        <w:t>)</w:t>
      </w:r>
    </w:p>
    <w:p w14:paraId="1CF6F6BF" w14:textId="77777777" w:rsidR="006B59BE" w:rsidRPr="007D39DA" w:rsidRDefault="006B59BE" w:rsidP="00FC05DF">
      <w:pPr>
        <w:rPr>
          <w:rtl/>
        </w:rPr>
      </w:pPr>
      <w:r w:rsidRPr="007D39DA">
        <w:rPr>
          <w:rtl/>
        </w:rPr>
        <w:t xml:space="preserve">  - التعلّم غير الخاضع للإشراف (</w:t>
      </w:r>
      <w:r w:rsidRPr="007D39DA">
        <w:t>Unsupervised Learning</w:t>
      </w:r>
      <w:r w:rsidRPr="007D39DA">
        <w:rPr>
          <w:rtl/>
        </w:rPr>
        <w:t>)</w:t>
      </w:r>
    </w:p>
    <w:p w14:paraId="4964C6BE" w14:textId="77777777" w:rsidR="006B59BE" w:rsidRPr="007D39DA" w:rsidRDefault="006B59BE" w:rsidP="00FC05DF">
      <w:pPr>
        <w:rPr>
          <w:rtl/>
        </w:rPr>
      </w:pPr>
      <w:r w:rsidRPr="007D39DA">
        <w:rPr>
          <w:rtl/>
        </w:rPr>
        <w:t xml:space="preserve">  - التعلّم المعزّز (</w:t>
      </w:r>
      <w:r w:rsidRPr="007D39DA">
        <w:t>Reinforcement Learning</w:t>
      </w:r>
      <w:r w:rsidRPr="007D39DA">
        <w:rPr>
          <w:rtl/>
        </w:rPr>
        <w:t>)</w:t>
      </w:r>
    </w:p>
    <w:p w14:paraId="3A293A32" w14:textId="77777777" w:rsidR="006B59BE" w:rsidRDefault="006B59BE" w:rsidP="00FC05DF">
      <w:pPr>
        <w:rPr>
          <w:rtl/>
        </w:rPr>
      </w:pPr>
      <w:r w:rsidRPr="004A64BB">
        <w:rPr>
          <w:color w:val="168489"/>
          <w:rtl/>
        </w:rPr>
        <w:t>- تطبيقات:</w:t>
      </w:r>
      <w:r w:rsidRPr="007D39DA">
        <w:rPr>
          <w:rtl/>
        </w:rPr>
        <w:t xml:space="preserve"> التصنيف، التنبؤ، تحليل السوق، اكتشاف الاحتيال.</w:t>
      </w:r>
    </w:p>
    <w:p w14:paraId="1F2376F3" w14:textId="1797DBF3" w:rsidR="004F50BE" w:rsidRPr="007D39DA" w:rsidRDefault="004F50BE" w:rsidP="00FC05DF">
      <w:pPr>
        <w:rPr>
          <w:rtl/>
        </w:rPr>
      </w:pPr>
      <w:r w:rsidRPr="002A078C">
        <w:rPr>
          <w:rFonts w:ascii="Sakkal Majalla" w:hAnsi="Sakkal Majalla"/>
          <w:noProof/>
          <w:sz w:val="34"/>
        </w:rPr>
        <mc:AlternateContent>
          <mc:Choice Requires="wpg">
            <w:drawing>
              <wp:inline distT="0" distB="0" distL="0" distR="0" wp14:anchorId="37DDA590" wp14:editId="62652414">
                <wp:extent cx="5731510" cy="891540"/>
                <wp:effectExtent l="0" t="0" r="2540" b="22860"/>
                <wp:docPr id="160869710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01" name="مجموعة 47"/>
                        <wpg:cNvGrpSpPr/>
                        <wpg:grpSpPr>
                          <a:xfrm>
                            <a:off x="0" y="0"/>
                            <a:ext cx="5731510" cy="895351"/>
                            <a:chOff x="0" y="0"/>
                            <a:chExt cx="5878196" cy="918845"/>
                          </a:xfrm>
                        </wpg:grpSpPr>
                        <wpg:grpSp>
                          <wpg:cNvPr id="1608697102" name="مجموعة 48"/>
                          <wpg:cNvGrpSpPr/>
                          <wpg:grpSpPr>
                            <a:xfrm>
                              <a:off x="0" y="0"/>
                              <a:ext cx="5878196" cy="918845"/>
                              <a:chOff x="0" y="0"/>
                              <a:chExt cx="6240348" cy="919070"/>
                            </a:xfrm>
                          </wpg:grpSpPr>
                          <wpg:grpSp>
                            <wpg:cNvPr id="1608697103" name="مجموعة 49"/>
                            <wpg:cNvGrpSpPr/>
                            <wpg:grpSpPr>
                              <a:xfrm>
                                <a:off x="0" y="169208"/>
                                <a:ext cx="5433072" cy="580613"/>
                                <a:chOff x="0" y="169208"/>
                                <a:chExt cx="5433072" cy="580613"/>
                              </a:xfrm>
                            </wpg:grpSpPr>
                            <wps:wsp>
                              <wps:cNvPr id="16086971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07" name="مربع نص 41"/>
                          <wps:cNvSpPr txBox="1"/>
                          <wps:spPr>
                            <a:xfrm>
                              <a:off x="204466" y="256739"/>
                              <a:ext cx="4615440" cy="389397"/>
                            </a:xfrm>
                            <a:prstGeom prst="rect">
                              <a:avLst/>
                            </a:prstGeom>
                            <a:noFill/>
                          </wps:spPr>
                          <wps:txbx>
                            <w:txbxContent>
                              <w:p w14:paraId="2E97044C" w14:textId="766ABAFF"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التعلّم العميق (</w:t>
                                </w:r>
                                <w:r w:rsidRPr="001822C6">
                                  <w:rPr>
                                    <w:rFonts w:eastAsia="Calibri" w:hAnsi="Adobe Arabic" w:cs="Adobe Arabic"/>
                                    <w:b/>
                                    <w:bCs/>
                                    <w:color w:val="FFFFFF"/>
                                    <w:kern w:val="24"/>
                                    <w:szCs w:val="28"/>
                                    <w:lang w:bidi="ar-EG"/>
                                  </w:rPr>
                                  <w:t>Deep Learning</w:t>
                                </w:r>
                                <w:r w:rsidRPr="001822C6">
                                  <w:rPr>
                                    <w:rFonts w:eastAsia="Calibri" w:hAnsi="Adobe Arabic" w:cs="Adobe Arabic"/>
                                    <w:b/>
                                    <w:bCs/>
                                    <w:color w:val="FFFFFF"/>
                                    <w:kern w:val="24"/>
                                    <w:sz w:val="36"/>
                                    <w:szCs w:val="36"/>
                                    <w:rtl/>
                                    <w:lang w:bidi="ar-EG"/>
                                  </w:rPr>
                                  <w:t>)</w:t>
                                </w:r>
                              </w:p>
                            </w:txbxContent>
                          </wps:txbx>
                          <wps:bodyPr wrap="square" rtlCol="1">
                            <a:spAutoFit/>
                          </wps:bodyPr>
                        </wps:wsp>
                      </wpg:grpSp>
                      <pic:pic xmlns:pic="http://schemas.openxmlformats.org/drawingml/2006/picture">
                        <pic:nvPicPr>
                          <pic:cNvPr id="1608697108"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7DDA590" id="_x0000_s13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AOXclj3QAAAAUBAAAPAAAAZHJz&#10;L2Rvd25yZXYueG1sTI9BS8NAEIXvgv9hGcGb3U2txcZsSinqqQhtBeltm50modnZkN0m6b939KKX&#10;B8N7vPdNthxdI3rsQu1JQzJRIJAKb2sqNXzu3x6eQYRoyJrGE2q4YoBlfnuTmdT6gbbY72IpuIRC&#10;ajRUMbaplKGo0Jkw8S0SeyffORP57EppOzNwuWvkVKm5dKYmXqhMi+sKi/Pu4jS8D2ZYPSav/eZ8&#10;Wl8P+6ePr02CWt/fjasXEBHH+BeGH3xGh5yZjv5CNohGAz8Sf5W9hZrOQRw5NFM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">
                <v:group id="مجموعة 47" o:spid="_x0000_s13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">
                  <v:group id="مجموعة 48" o:spid="_x0000_s13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">
                    <v:group id="مجموعة 49" o:spid="_x0000_s13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">
                      <v:shape id="شكل حر 50" o:spid="_x0000_s13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" fillcolor="#a5a5a5 [2092]" stroked="f" strokeweight="1pt">
                        <v:stroke joinstyle="miter"/>
                      </v:roundrect>
                    </v:group>
                    <v:oval id="شكل بيضاوي 52" o:spid="_x0000_s13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" filled="f" strokecolor="#168489" strokeweight="1pt">
                      <v:stroke joinstyle="miter"/>
                    </v:oval>
                  </v:group>
                  <v:shape id="مربع نص 41" o:spid="_x0000_s137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" filled="f" stroked="f">
                    <v:textbox style="mso-fit-shape-to-text:t">
                      <w:txbxContent>
                        <w:p w14:paraId="2E97044C" w14:textId="766ABAFF"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التعلّم العميق (</w:t>
                          </w:r>
                          <w:r w:rsidRPr="001822C6">
                            <w:rPr>
                              <w:rFonts w:eastAsia="Calibri" w:hAnsi="Adobe Arabic" w:cs="Adobe Arabic"/>
                              <w:b/>
                              <w:bCs/>
                              <w:color w:val="FFFFFF"/>
                              <w:kern w:val="24"/>
                              <w:szCs w:val="28"/>
                              <w:lang w:bidi="ar-EG"/>
                            </w:rPr>
                            <w:t>Deep Learning</w:t>
                          </w:r>
                          <w:r w:rsidRPr="001822C6">
                            <w:rPr>
                              <w:rFonts w:eastAsia="Calibri" w:hAnsi="Adobe Arabic" w:cs="Adobe Arabic"/>
                              <w:b/>
                              <w:bCs/>
                              <w:color w:val="FFFFFF"/>
                              <w:kern w:val="24"/>
                              <w:sz w:val="36"/>
                              <w:szCs w:val="36"/>
                              <w:rtl/>
                              <w:lang w:bidi="ar-EG"/>
                            </w:rPr>
                            <w:t>)</w:t>
                          </w:r>
                        </w:p>
                      </w:txbxContent>
                    </v:textbox>
                  </v:shape>
                </v:group>
                <v:shape id="صورة 54" o:spid="_x0000_s13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">
                  <v:imagedata r:id="rId117" o:title=""/>
                </v:shape>
                <w10:anchorlock/>
              </v:group>
            </w:pict>
          </mc:Fallback>
        </mc:AlternateContent>
      </w:r>
    </w:p>
    <w:p w14:paraId="5483D320" w14:textId="1ED5DCBE" w:rsidR="006B59BE" w:rsidRPr="007D39DA" w:rsidRDefault="004A64BB" w:rsidP="00FC05DF">
      <w:pPr>
        <w:rPr>
          <w:rtl/>
        </w:rPr>
      </w:pPr>
      <w:r>
        <w:rPr>
          <w:noProof/>
        </w:rPr>
        <w:drawing>
          <wp:anchor distT="0" distB="0" distL="114300" distR="114300" simplePos="0" relativeHeight="252918784" behindDoc="0" locked="0" layoutInCell="1" allowOverlap="1" wp14:anchorId="45D53DB1" wp14:editId="0D821940">
            <wp:simplePos x="0" y="0"/>
            <wp:positionH relativeFrom="margin">
              <wp:align>left</wp:align>
            </wp:positionH>
            <wp:positionV relativeFrom="paragraph">
              <wp:posOffset>93434</wp:posOffset>
            </wp:positionV>
            <wp:extent cx="1223010" cy="1223010"/>
            <wp:effectExtent l="0" t="0" r="0" b="0"/>
            <wp:wrapSquare wrapText="bothSides"/>
            <wp:docPr id="1973967475" name="Picture 1973967475" descr="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Management"/>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4A64BB">
        <w:rPr>
          <w:color w:val="168489"/>
          <w:rtl/>
        </w:rPr>
        <w:t>- المبدأ:</w:t>
      </w:r>
      <w:r w:rsidR="006B59BE" w:rsidRPr="007D39DA">
        <w:rPr>
          <w:rtl/>
        </w:rPr>
        <w:t xml:space="preserve"> يستخدم شبكات عصبية متعدّدة الطبقات لتعلّم تمثيلات معقّدة.</w:t>
      </w:r>
    </w:p>
    <w:p w14:paraId="604745DE" w14:textId="7A5B6245" w:rsidR="006B59BE" w:rsidRPr="007D39DA" w:rsidRDefault="006B59BE" w:rsidP="00FC05DF">
      <w:pPr>
        <w:rPr>
          <w:rtl/>
        </w:rPr>
      </w:pPr>
      <w:r w:rsidRPr="004A64BB">
        <w:rPr>
          <w:color w:val="168489"/>
          <w:rtl/>
        </w:rPr>
        <w:t>- المميّزات:</w:t>
      </w:r>
      <w:r w:rsidRPr="007D39DA">
        <w:rPr>
          <w:rtl/>
        </w:rPr>
        <w:t xml:space="preserve"> أداء متفوّق في مهام مثل رؤية الحاسوب ومعالجة اللغة الطبيعية.</w:t>
      </w:r>
      <w:r w:rsidR="004A64BB" w:rsidRPr="004A64BB">
        <w:t xml:space="preserve"> </w:t>
      </w:r>
    </w:p>
    <w:p w14:paraId="29504E49" w14:textId="77777777" w:rsidR="006B59BE" w:rsidRPr="007D39DA" w:rsidRDefault="006B59BE" w:rsidP="00FC05DF">
      <w:pPr>
        <w:rPr>
          <w:rtl/>
        </w:rPr>
      </w:pPr>
      <w:r w:rsidRPr="004A64BB">
        <w:rPr>
          <w:color w:val="168489"/>
          <w:rtl/>
        </w:rPr>
        <w:t>- التحدّيات:</w:t>
      </w:r>
      <w:r w:rsidRPr="007D39DA">
        <w:rPr>
          <w:rtl/>
        </w:rPr>
        <w:t xml:space="preserve"> يتطلّب بيانات كبيرة، صعب التفسير، مكلف حسابياً.</w:t>
      </w:r>
    </w:p>
    <w:p w14:paraId="08D80AEF" w14:textId="77777777" w:rsidR="006B59BE" w:rsidRDefault="006B59BE" w:rsidP="00FC05DF">
      <w:pPr>
        <w:rPr>
          <w:rtl/>
        </w:rPr>
      </w:pPr>
      <w:r w:rsidRPr="004A64BB">
        <w:rPr>
          <w:color w:val="168489"/>
          <w:rtl/>
        </w:rPr>
        <w:t>- تطبيقات:</w:t>
      </w:r>
      <w:r w:rsidRPr="007D39DA">
        <w:rPr>
          <w:rtl/>
        </w:rPr>
        <w:t xml:space="preserve"> التعرّف على الصور، تحويل الكلام إلى نص، الترجمة الآلية.</w:t>
      </w:r>
    </w:p>
    <w:p w14:paraId="160853D3" w14:textId="17F235A2" w:rsidR="004F50BE" w:rsidRPr="007D39DA" w:rsidRDefault="004F50BE" w:rsidP="00FC05DF">
      <w:pPr>
        <w:rPr>
          <w:rtl/>
        </w:rPr>
      </w:pPr>
      <w:hyperlink r:id="rId207">
        <w:r>
          <w:rPr>
            <w:rStyle w:val="Hyperlink"/>
            <w:rFonts w:ascii="Sakkal Majalla" w:hAnsi="Sakkal Majalla"/>
            <w:noProof/>
            <w:sz w:val="34"/>
          </w:rPr>
          <w:t>الذكاء الاصطناعي</w:t>
        </w:r>
      </w:hyperlink>
      <w:r>
        <w:rPr>
          <w:rFonts w:ascii="Sakkal Majalla" w:hAnsi="Sakkal Majalla"/>
          <w:noProof/>
          <w:sz w:val="34"/>
        </w:rPr>
        <w:t xml:space="preserve"> التوليدي (Generative AI)</w:t>
      </w:r>
      <w:hyperlink r:id="rId208">
        <w:r>
          <w:rPr>
            <w:rStyle w:val="Hyperlink"/>
            <w:rFonts w:ascii="Sakkal Majalla" w:hAnsi="Sakkal Majalla"/>
            <w:noProof/>
            <w:sz w:val="34"/>
          </w:rPr>
          <w:t>الذكاء الاصطناعي</w:t>
        </w:r>
      </w:hyperlink>
      <w:r>
        <w:rPr>
          <w:rFonts w:ascii="Sakkal Majalla" w:hAnsi="Sakkal Majalla"/>
          <w:noProof/>
          <w:sz w:val="34"/>
        </w:rPr>
        <w:t xml:space="preserve"> التوليدي (Generative AI)</w:t>
      </w:r>
    </w:p>
    <w:p w14:paraId="15639462" w14:textId="0C603EFF" w:rsidR="006B59BE" w:rsidRPr="007D39DA" w:rsidRDefault="004A64BB" w:rsidP="00FC05DF">
      <w:pPr>
        <w:rPr>
          <w:rtl/>
        </w:rPr>
      </w:pPr>
      <w:r>
        <w:rPr>
          <w:noProof/>
        </w:rPr>
        <w:drawing>
          <wp:anchor distT="0" distB="0" distL="114300" distR="114300" simplePos="0" relativeHeight="252919808" behindDoc="0" locked="0" layoutInCell="1" allowOverlap="1" wp14:anchorId="594647EE" wp14:editId="635D7EB9">
            <wp:simplePos x="0" y="0"/>
            <wp:positionH relativeFrom="margin">
              <wp:align>left</wp:align>
            </wp:positionH>
            <wp:positionV relativeFrom="paragraph">
              <wp:posOffset>12020</wp:posOffset>
            </wp:positionV>
            <wp:extent cx="1223010" cy="1223010"/>
            <wp:effectExtent l="0" t="0" r="0" b="0"/>
            <wp:wrapSquare wrapText="bothSides"/>
            <wp:docPr id="1973967476" name="Picture 1973967476" descr="Ch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Chip"/>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4A64BB">
        <w:rPr>
          <w:color w:val="168489"/>
          <w:rtl/>
        </w:rPr>
        <w:t xml:space="preserve">- المبدأ: </w:t>
      </w:r>
      <w:r w:rsidR="006B59BE" w:rsidRPr="007D39DA">
        <w:rPr>
          <w:rtl/>
        </w:rPr>
        <w:t>القدرة على إنتاج محتوى جديد (نصوص، صور، فيديوهات، موسيقى).</w:t>
      </w:r>
      <w:r w:rsidRPr="004A64BB">
        <w:t xml:space="preserve"> </w:t>
      </w:r>
    </w:p>
    <w:p w14:paraId="28402368" w14:textId="035F6DF8" w:rsidR="006B59BE" w:rsidRPr="007D39DA" w:rsidRDefault="006B59BE" w:rsidP="00FC05DF">
      <w:pPr>
        <w:rPr>
          <w:rtl/>
        </w:rPr>
      </w:pPr>
      <w:r w:rsidRPr="004A64BB">
        <w:rPr>
          <w:color w:val="168489"/>
          <w:rtl/>
        </w:rPr>
        <w:t>- التقنيات:</w:t>
      </w:r>
      <w:r w:rsidRPr="007D39DA">
        <w:rPr>
          <w:rtl/>
        </w:rPr>
        <w:t xml:space="preserve"> نماذج اللغة الكبيرة (</w:t>
      </w:r>
      <w:r w:rsidRPr="007D39DA">
        <w:t>GPT</w:t>
      </w:r>
      <w:r w:rsidRPr="007D39DA">
        <w:rPr>
          <w:rtl/>
        </w:rPr>
        <w:t>)، الشبكات التوليدية التنافسية (</w:t>
      </w:r>
      <w:r w:rsidRPr="007D39DA">
        <w:t>GANs</w:t>
      </w:r>
      <w:r w:rsidRPr="007D39DA">
        <w:rPr>
          <w:rtl/>
        </w:rPr>
        <w:t>)، الناشرون المنتشرون (</w:t>
      </w:r>
      <w:r w:rsidRPr="007D39DA">
        <w:t>Diffusion Models</w:t>
      </w:r>
      <w:r w:rsidRPr="007D39DA">
        <w:rPr>
          <w:rtl/>
        </w:rPr>
        <w:t>).</w:t>
      </w:r>
    </w:p>
    <w:p w14:paraId="3F9B2246" w14:textId="77777777" w:rsidR="006B59BE" w:rsidRPr="007D39DA" w:rsidRDefault="006B59BE" w:rsidP="00FC05DF">
      <w:pPr>
        <w:rPr>
          <w:rtl/>
        </w:rPr>
      </w:pPr>
      <w:r w:rsidRPr="004A64BB">
        <w:rPr>
          <w:color w:val="168489"/>
          <w:rtl/>
        </w:rPr>
        <w:t>- تطبيقات:</w:t>
      </w:r>
      <w:r w:rsidRPr="007D39DA">
        <w:rPr>
          <w:rtl/>
        </w:rPr>
        <w:t xml:space="preserve"> إنشاء النصوص، توليد الصور، إنتاج الموسيقى، تطوير البرمجيات.</w:t>
      </w:r>
    </w:p>
    <w:p w14:paraId="3D7EBAEF" w14:textId="77777777" w:rsidR="006B59BE" w:rsidRPr="001822C6" w:rsidRDefault="006B59BE" w:rsidP="004A64BB">
      <w:pPr>
        <w:pStyle w:val="ad"/>
        <w:keepNext/>
        <w:rPr>
          <w:b w:val="0"/>
          <w:bCs/>
          <w:color w:val="168489"/>
          <w:rtl/>
        </w:rPr>
      </w:pPr>
      <w:r w:rsidRPr="001822C6">
        <w:rPr>
          <w:b w:val="0"/>
          <w:bCs/>
          <w:color w:val="168489"/>
          <w:rtl/>
        </w:rPr>
        <w:t>التطبيقات العملية للذكاء الاصطناعي في قطاعات مختلفة</w:t>
      </w:r>
    </w:p>
    <w:p w14:paraId="4279E59B" w14:textId="745149CC" w:rsidR="004F50BE" w:rsidRPr="007D39DA" w:rsidRDefault="004F50BE" w:rsidP="00FC05DF">
      <w:pPr>
        <w:rPr>
          <w:rtl/>
        </w:rPr>
      </w:pPr>
      <w:r w:rsidRPr="002A078C">
        <w:rPr>
          <w:rFonts w:ascii="Sakkal Majalla" w:hAnsi="Sakkal Majalla"/>
          <w:noProof/>
          <w:sz w:val="34"/>
        </w:rPr>
        <mc:AlternateContent>
          <mc:Choice Requires="wpg">
            <w:drawing>
              <wp:inline distT="0" distB="0" distL="0" distR="0" wp14:anchorId="6D891656" wp14:editId="65CFBC4C">
                <wp:extent cx="5731510" cy="891540"/>
                <wp:effectExtent l="0" t="0" r="2540" b="22860"/>
                <wp:docPr id="160869711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19" name="مجموعة 47"/>
                        <wpg:cNvGrpSpPr/>
                        <wpg:grpSpPr>
                          <a:xfrm>
                            <a:off x="0" y="0"/>
                            <a:ext cx="5731510" cy="895351"/>
                            <a:chOff x="0" y="0"/>
                            <a:chExt cx="5878196" cy="918845"/>
                          </a:xfrm>
                        </wpg:grpSpPr>
                        <wpg:grpSp>
                          <wpg:cNvPr id="1608697120" name="مجموعة 48"/>
                          <wpg:cNvGrpSpPr/>
                          <wpg:grpSpPr>
                            <a:xfrm>
                              <a:off x="0" y="0"/>
                              <a:ext cx="5878196" cy="918845"/>
                              <a:chOff x="0" y="0"/>
                              <a:chExt cx="6240348" cy="919070"/>
                            </a:xfrm>
                          </wpg:grpSpPr>
                          <wpg:grpSp>
                            <wpg:cNvPr id="1608697121" name="مجموعة 49"/>
                            <wpg:cNvGrpSpPr/>
                            <wpg:grpSpPr>
                              <a:xfrm>
                                <a:off x="0" y="169208"/>
                                <a:ext cx="5433072" cy="580613"/>
                                <a:chOff x="0" y="169208"/>
                                <a:chExt cx="5433072" cy="580613"/>
                              </a:xfrm>
                            </wpg:grpSpPr>
                            <wps:wsp>
                              <wps:cNvPr id="16086971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25" name="مربع نص 41"/>
                          <wps:cNvSpPr txBox="1"/>
                          <wps:spPr>
                            <a:xfrm>
                              <a:off x="204466" y="256690"/>
                              <a:ext cx="4615440" cy="389397"/>
                            </a:xfrm>
                            <a:prstGeom prst="rect">
                              <a:avLst/>
                            </a:prstGeom>
                            <a:noFill/>
                          </wps:spPr>
                          <wps:txbx>
                            <w:txbxContent>
                              <w:p w14:paraId="596A3F9A" w14:textId="28505CFE"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الرعاية الصحّية</w:t>
                                </w:r>
                              </w:p>
                            </w:txbxContent>
                          </wps:txbx>
                          <wps:bodyPr wrap="square" rtlCol="1">
                            <a:spAutoFit/>
                          </wps:bodyPr>
                        </wps:wsp>
                      </wpg:grpSp>
                      <pic:pic xmlns:pic="http://schemas.openxmlformats.org/drawingml/2006/picture">
                        <pic:nvPicPr>
                          <pic:cNvPr id="1608697126"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D891656" id="_x0000_s137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rdIuUcAcAAPw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3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">
                  <v:group id="مجموعة 48" o:spid="_x0000_s13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">
                    <v:group id="مجموعة 49" o:spid="_x0000_s13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">
                      <v:shape id="شكل حر 50" o:spid="_x0000_s13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" fillcolor="#a5a5a5 [2092]" stroked="f" strokeweight="1pt">
                        <v:stroke joinstyle="miter"/>
                      </v:roundrect>
                    </v:group>
                    <v:oval id="شكل بيضاوي 52" o:spid="_x0000_s13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" filled="f" strokecolor="#168489" strokeweight="1pt">
                      <v:stroke joinstyle="miter"/>
                    </v:oval>
                  </v:group>
                  <v:shape id="مربع نص 41" o:spid="_x0000_s1379"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" filled="f" stroked="f">
                    <v:textbox style="mso-fit-shape-to-text:t">
                      <w:txbxContent>
                        <w:p w14:paraId="596A3F9A" w14:textId="28505CFE"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الرعاية الصحّية</w:t>
                          </w:r>
                        </w:p>
                      </w:txbxContent>
                    </v:textbox>
                  </v:shape>
                </v:group>
                <v:shape id="صورة 54" o:spid="_x0000_s13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">
                  <v:imagedata r:id="rId117" o:title=""/>
                </v:shape>
                <w10:anchorlock/>
              </v:group>
            </w:pict>
          </mc:Fallback>
        </mc:AlternateContent>
      </w:r>
    </w:p>
    <w:p w14:paraId="542408F2" w14:textId="3E30DB3D" w:rsidR="006B59BE" w:rsidRPr="007D39DA" w:rsidRDefault="004A64BB" w:rsidP="00FC05DF">
      <w:pPr>
        <w:rPr>
          <w:rtl/>
        </w:rPr>
      </w:pPr>
      <w:r>
        <w:rPr>
          <w:noProof/>
        </w:rPr>
        <w:lastRenderedPageBreak/>
        <w:drawing>
          <wp:anchor distT="0" distB="0" distL="114300" distR="114300" simplePos="0" relativeHeight="252920832" behindDoc="0" locked="0" layoutInCell="1" allowOverlap="1" wp14:anchorId="56E704B3" wp14:editId="7357837B">
            <wp:simplePos x="0" y="0"/>
            <wp:positionH relativeFrom="margin">
              <wp:align>left</wp:align>
            </wp:positionH>
            <wp:positionV relativeFrom="paragraph">
              <wp:posOffset>6468</wp:posOffset>
            </wp:positionV>
            <wp:extent cx="1223010" cy="1223010"/>
            <wp:effectExtent l="0" t="0" r="0" b="0"/>
            <wp:wrapSquare wrapText="bothSides"/>
            <wp:docPr id="1973967477" name="Picture 1973967477" descr="Healthca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ealthcare "/>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7D39DA">
        <w:rPr>
          <w:rtl/>
        </w:rPr>
        <w:t>- التشخيص الطبّي المساعد.</w:t>
      </w:r>
    </w:p>
    <w:p w14:paraId="0578041C" w14:textId="0A5D73D1" w:rsidR="006B59BE" w:rsidRPr="007D39DA" w:rsidRDefault="006B59BE" w:rsidP="00FC05DF">
      <w:pPr>
        <w:rPr>
          <w:rtl/>
        </w:rPr>
      </w:pPr>
      <w:r w:rsidRPr="007D39DA">
        <w:rPr>
          <w:rtl/>
        </w:rPr>
        <w:t>- اكتشاف الأدوية الجديدة.</w:t>
      </w:r>
      <w:r w:rsidR="004A64BB" w:rsidRPr="004A64BB">
        <w:t xml:space="preserve"> </w:t>
      </w:r>
    </w:p>
    <w:p w14:paraId="684251A1" w14:textId="77777777" w:rsidR="006B59BE" w:rsidRPr="007D39DA" w:rsidRDefault="006B59BE" w:rsidP="00FC05DF">
      <w:pPr>
        <w:rPr>
          <w:rtl/>
        </w:rPr>
      </w:pPr>
      <w:r w:rsidRPr="007D39DA">
        <w:rPr>
          <w:rtl/>
        </w:rPr>
        <w:t>- التنبؤ بانتشار الأوبئة.</w:t>
      </w:r>
    </w:p>
    <w:p w14:paraId="534274D0" w14:textId="78FC33DC" w:rsidR="006B59BE" w:rsidRDefault="006B59BE" w:rsidP="00FC05DF">
      <w:pPr>
        <w:rPr>
          <w:rtl/>
        </w:rPr>
      </w:pPr>
      <w:r w:rsidRPr="007D39DA">
        <w:rPr>
          <w:rtl/>
        </w:rPr>
        <w:t>- تحليل الصور الطبّية.</w:t>
      </w:r>
    </w:p>
    <w:p w14:paraId="22A95B5C" w14:textId="309B6301" w:rsidR="004F50BE" w:rsidRPr="007D39DA" w:rsidRDefault="004F50BE" w:rsidP="00FC05DF">
      <w:pPr>
        <w:rPr>
          <w:rtl/>
        </w:rPr>
      </w:pPr>
      <w:r w:rsidRPr="002A078C">
        <w:rPr>
          <w:rFonts w:ascii="Sakkal Majalla" w:hAnsi="Sakkal Majalla"/>
          <w:noProof/>
          <w:sz w:val="34"/>
        </w:rPr>
        <mc:AlternateContent>
          <mc:Choice Requires="wpg">
            <w:drawing>
              <wp:inline distT="0" distB="0" distL="0" distR="0" wp14:anchorId="174BFE9E" wp14:editId="17D12E90">
                <wp:extent cx="5731510" cy="891540"/>
                <wp:effectExtent l="0" t="0" r="2540" b="22860"/>
                <wp:docPr id="16086971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28" name="مجموعة 47"/>
                        <wpg:cNvGrpSpPr/>
                        <wpg:grpSpPr>
                          <a:xfrm>
                            <a:off x="0" y="0"/>
                            <a:ext cx="5731510" cy="895351"/>
                            <a:chOff x="0" y="0"/>
                            <a:chExt cx="5878196" cy="918845"/>
                          </a:xfrm>
                        </wpg:grpSpPr>
                        <wpg:grpSp>
                          <wpg:cNvPr id="1608697129" name="مجموعة 48"/>
                          <wpg:cNvGrpSpPr/>
                          <wpg:grpSpPr>
                            <a:xfrm>
                              <a:off x="0" y="0"/>
                              <a:ext cx="5878196" cy="918845"/>
                              <a:chOff x="0" y="0"/>
                              <a:chExt cx="6240348" cy="919070"/>
                            </a:xfrm>
                          </wpg:grpSpPr>
                          <wpg:grpSp>
                            <wpg:cNvPr id="1608697130" name="مجموعة 49"/>
                            <wpg:cNvGrpSpPr/>
                            <wpg:grpSpPr>
                              <a:xfrm>
                                <a:off x="0" y="169208"/>
                                <a:ext cx="5433072" cy="580613"/>
                                <a:chOff x="0" y="169208"/>
                                <a:chExt cx="5433072" cy="580613"/>
                              </a:xfrm>
                            </wpg:grpSpPr>
                            <wps:wsp>
                              <wps:cNvPr id="16086971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34" name="مربع نص 41"/>
                          <wps:cNvSpPr txBox="1"/>
                          <wps:spPr>
                            <a:xfrm>
                              <a:off x="204466" y="256690"/>
                              <a:ext cx="4615440" cy="389397"/>
                            </a:xfrm>
                            <a:prstGeom prst="rect">
                              <a:avLst/>
                            </a:prstGeom>
                            <a:noFill/>
                          </wps:spPr>
                          <wps:txbx>
                            <w:txbxContent>
                              <w:p w14:paraId="56229497" w14:textId="599B0635"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التعليم</w:t>
                                </w:r>
                              </w:p>
                            </w:txbxContent>
                          </wps:txbx>
                          <wps:bodyPr wrap="square" rtlCol="1">
                            <a:spAutoFit/>
                          </wps:bodyPr>
                        </wps:wsp>
                      </wpg:grpSp>
                      <pic:pic xmlns:pic="http://schemas.openxmlformats.org/drawingml/2006/picture">
                        <pic:nvPicPr>
                          <pic:cNvPr id="1608697135"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74BFE9E" id="_x0000_s138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bFAhscAcAAPw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3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">
                  <v:group id="مجموعة 48" o:spid="_x0000_s13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">
                    <v:group id="مجموعة 49" o:spid="_x0000_s13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">
                      <v:shape id="شكل حر 50" o:spid="_x0000_s13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" fillcolor="#a5a5a5 [2092]" stroked="f" strokeweight="1pt">
                        <v:stroke joinstyle="miter"/>
                      </v:roundrect>
                    </v:group>
                    <v:oval id="شكل بيضاوي 52" o:spid="_x0000_s13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" filled="f" strokecolor="#168489" strokeweight="1pt">
                      <v:stroke joinstyle="miter"/>
                    </v:oval>
                  </v:group>
                  <v:shape id="مربع نص 41" o:spid="_x0000_s1388"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" filled="f" stroked="f">
                    <v:textbox style="mso-fit-shape-to-text:t">
                      <w:txbxContent>
                        <w:p w14:paraId="56229497" w14:textId="599B0635"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التعليم</w:t>
                          </w:r>
                        </w:p>
                      </w:txbxContent>
                    </v:textbox>
                  </v:shape>
                </v:group>
                <v:shape id="صورة 54" o:spid="_x0000_s13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">
                  <v:imagedata r:id="rId117" o:title=""/>
                </v:shape>
                <w10:anchorlock/>
              </v:group>
            </w:pict>
          </mc:Fallback>
        </mc:AlternateContent>
      </w:r>
    </w:p>
    <w:p w14:paraId="006F2627" w14:textId="7E5E7FF2" w:rsidR="006B59BE" w:rsidRPr="007D39DA" w:rsidRDefault="004A64BB" w:rsidP="00FC05DF">
      <w:pPr>
        <w:rPr>
          <w:rtl/>
        </w:rPr>
      </w:pPr>
      <w:r>
        <w:rPr>
          <w:noProof/>
        </w:rPr>
        <w:drawing>
          <wp:anchor distT="0" distB="0" distL="114300" distR="114300" simplePos="0" relativeHeight="252921856" behindDoc="0" locked="0" layoutInCell="1" allowOverlap="1" wp14:anchorId="6F568AC6" wp14:editId="0A5F5F07">
            <wp:simplePos x="0" y="0"/>
            <wp:positionH relativeFrom="margin">
              <wp:align>left</wp:align>
            </wp:positionH>
            <wp:positionV relativeFrom="paragraph">
              <wp:posOffset>9097</wp:posOffset>
            </wp:positionV>
            <wp:extent cx="1223010" cy="1223010"/>
            <wp:effectExtent l="0" t="0" r="0" b="0"/>
            <wp:wrapSquare wrapText="bothSides"/>
            <wp:docPr id="1973967478" name="Picture 1973967478" descr="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Education "/>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7D39DA">
        <w:rPr>
          <w:rtl/>
        </w:rPr>
        <w:t>- التعلّم التكيّفي والشخصي.</w:t>
      </w:r>
    </w:p>
    <w:p w14:paraId="431744BD" w14:textId="08954E57" w:rsidR="006B59BE" w:rsidRPr="007D39DA" w:rsidRDefault="006B59BE" w:rsidP="00FC05DF">
      <w:pPr>
        <w:rPr>
          <w:rtl/>
        </w:rPr>
      </w:pPr>
      <w:r w:rsidRPr="007D39DA">
        <w:rPr>
          <w:rtl/>
        </w:rPr>
        <w:t>- أنظمة التقييم الآلي.</w:t>
      </w:r>
    </w:p>
    <w:p w14:paraId="6EB4E4B2" w14:textId="53853536" w:rsidR="006B59BE" w:rsidRPr="007D39DA" w:rsidRDefault="006B59BE" w:rsidP="00FC05DF">
      <w:pPr>
        <w:rPr>
          <w:rtl/>
        </w:rPr>
      </w:pPr>
      <w:r w:rsidRPr="007D39DA">
        <w:rPr>
          <w:rtl/>
        </w:rPr>
        <w:t>- مساعدو المعلّمين الافتراضيون.</w:t>
      </w:r>
      <w:r w:rsidR="004A64BB" w:rsidRPr="004A64BB">
        <w:t xml:space="preserve"> </w:t>
      </w:r>
    </w:p>
    <w:p w14:paraId="2CB66465" w14:textId="77777777" w:rsidR="006B59BE" w:rsidRDefault="006B59BE" w:rsidP="00FC05DF">
      <w:pPr>
        <w:rPr>
          <w:rtl/>
        </w:rPr>
      </w:pPr>
      <w:r w:rsidRPr="007D39DA">
        <w:rPr>
          <w:rtl/>
        </w:rPr>
        <w:t>- ترجمة المحاضرات والمواد التعليمية.</w:t>
      </w:r>
    </w:p>
    <w:p w14:paraId="3D87B2E4" w14:textId="76759E9E" w:rsidR="004F50BE" w:rsidRPr="007D39DA" w:rsidRDefault="004F50BE" w:rsidP="00FC05DF">
      <w:pPr>
        <w:rPr>
          <w:rtl/>
        </w:rPr>
      </w:pPr>
      <w:r w:rsidRPr="002A078C">
        <w:rPr>
          <w:rFonts w:ascii="Sakkal Majalla" w:hAnsi="Sakkal Majalla"/>
          <w:noProof/>
          <w:sz w:val="34"/>
        </w:rPr>
        <mc:AlternateContent>
          <mc:Choice Requires="wpg">
            <w:drawing>
              <wp:inline distT="0" distB="0" distL="0" distR="0" wp14:anchorId="58FC51FD" wp14:editId="20804B03">
                <wp:extent cx="5731510" cy="891540"/>
                <wp:effectExtent l="0" t="0" r="2540" b="22860"/>
                <wp:docPr id="160869713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37" name="مجموعة 47"/>
                        <wpg:cNvGrpSpPr/>
                        <wpg:grpSpPr>
                          <a:xfrm>
                            <a:off x="0" y="0"/>
                            <a:ext cx="5731510" cy="895351"/>
                            <a:chOff x="0" y="0"/>
                            <a:chExt cx="5878196" cy="918845"/>
                          </a:xfrm>
                        </wpg:grpSpPr>
                        <wpg:grpSp>
                          <wpg:cNvPr id="1608697138" name="مجموعة 48"/>
                          <wpg:cNvGrpSpPr/>
                          <wpg:grpSpPr>
                            <a:xfrm>
                              <a:off x="0" y="0"/>
                              <a:ext cx="5878196" cy="918845"/>
                              <a:chOff x="0" y="0"/>
                              <a:chExt cx="6240348" cy="919070"/>
                            </a:xfrm>
                          </wpg:grpSpPr>
                          <wpg:grpSp>
                            <wpg:cNvPr id="1608697139" name="مجموعة 49"/>
                            <wpg:cNvGrpSpPr/>
                            <wpg:grpSpPr>
                              <a:xfrm>
                                <a:off x="0" y="169208"/>
                                <a:ext cx="5433072" cy="580613"/>
                                <a:chOff x="0" y="169208"/>
                                <a:chExt cx="5433072" cy="580613"/>
                              </a:xfrm>
                            </wpg:grpSpPr>
                            <wps:wsp>
                              <wps:cNvPr id="16086971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43" name="مربع نص 41"/>
                          <wps:cNvSpPr txBox="1"/>
                          <wps:spPr>
                            <a:xfrm>
                              <a:off x="204466" y="256690"/>
                              <a:ext cx="4615440" cy="389397"/>
                            </a:xfrm>
                            <a:prstGeom prst="rect">
                              <a:avLst/>
                            </a:prstGeom>
                            <a:noFill/>
                          </wps:spPr>
                          <wps:txbx>
                            <w:txbxContent>
                              <w:p w14:paraId="19E6AAA0" w14:textId="6B3BB7ED"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الخدمات المالية</w:t>
                                </w:r>
                              </w:p>
                            </w:txbxContent>
                          </wps:txbx>
                          <wps:bodyPr wrap="square" rtlCol="1">
                            <a:spAutoFit/>
                          </wps:bodyPr>
                        </wps:wsp>
                      </wpg:grpSp>
                      <pic:pic xmlns:pic="http://schemas.openxmlformats.org/drawingml/2006/picture">
                        <pic:nvPicPr>
                          <pic:cNvPr id="1608697144"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8FC51FD" id="_x0000_s139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f/D9AbQcAAPw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13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">
                  <v:group id="مجموعة 48" o:spid="_x0000_s13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">
                    <v:group id="مجموعة 49" o:spid="_x0000_s13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">
                      <v:shape id="شكل حر 50" o:spid="_x0000_s13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3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" fillcolor="#a5a5a5 [2092]" stroked="f" strokeweight="1pt">
                        <v:stroke joinstyle="miter"/>
                      </v:roundrect>
                    </v:group>
                    <v:oval id="شكل بيضاوي 52" o:spid="_x0000_s13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" filled="f" strokecolor="#168489" strokeweight="1pt">
                      <v:stroke joinstyle="miter"/>
                    </v:oval>
                  </v:group>
                  <v:shape id="مربع نص 41" o:spid="_x0000_s1397"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" filled="f" stroked="f">
                    <v:textbox style="mso-fit-shape-to-text:t">
                      <w:txbxContent>
                        <w:p w14:paraId="19E6AAA0" w14:textId="6B3BB7ED"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الخدمات المالية</w:t>
                          </w:r>
                        </w:p>
                      </w:txbxContent>
                    </v:textbox>
                  </v:shape>
                </v:group>
                <v:shape id="صورة 54" o:spid="_x0000_s13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">
                  <v:imagedata r:id="rId117" o:title=""/>
                </v:shape>
                <w10:anchorlock/>
              </v:group>
            </w:pict>
          </mc:Fallback>
        </mc:AlternateContent>
      </w:r>
    </w:p>
    <w:p w14:paraId="79635298" w14:textId="2ED2678B" w:rsidR="006B59BE" w:rsidRPr="007D39DA" w:rsidRDefault="004A64BB" w:rsidP="00FC05DF">
      <w:pPr>
        <w:rPr>
          <w:rtl/>
        </w:rPr>
      </w:pPr>
      <w:r>
        <w:rPr>
          <w:noProof/>
        </w:rPr>
        <w:drawing>
          <wp:anchor distT="0" distB="0" distL="114300" distR="114300" simplePos="0" relativeHeight="252922880" behindDoc="0" locked="0" layoutInCell="1" allowOverlap="1" wp14:anchorId="2574F56A" wp14:editId="58DB05DA">
            <wp:simplePos x="0" y="0"/>
            <wp:positionH relativeFrom="margin">
              <wp:align>left</wp:align>
            </wp:positionH>
            <wp:positionV relativeFrom="paragraph">
              <wp:posOffset>12538</wp:posOffset>
            </wp:positionV>
            <wp:extent cx="1223010" cy="1223010"/>
            <wp:effectExtent l="0" t="0" r="0" b="0"/>
            <wp:wrapSquare wrapText="bothSides"/>
            <wp:docPr id="1973967479" name="Picture 1973967479" descr="Sav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Saving "/>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7D39DA">
        <w:rPr>
          <w:rtl/>
        </w:rPr>
        <w:t>- أنظمة كشف الاحتيال.</w:t>
      </w:r>
      <w:r w:rsidRPr="004A64BB">
        <w:t xml:space="preserve"> </w:t>
      </w:r>
    </w:p>
    <w:p w14:paraId="72648CEC" w14:textId="77777777" w:rsidR="006B59BE" w:rsidRPr="007D39DA" w:rsidRDefault="006B59BE" w:rsidP="00FC05DF">
      <w:pPr>
        <w:rPr>
          <w:rtl/>
        </w:rPr>
      </w:pPr>
      <w:r w:rsidRPr="007D39DA">
        <w:rPr>
          <w:rtl/>
        </w:rPr>
        <w:t>- التداول الآلي والاستثمار الذكي.</w:t>
      </w:r>
    </w:p>
    <w:p w14:paraId="167F35BE" w14:textId="77777777" w:rsidR="006B59BE" w:rsidRPr="007D39DA" w:rsidRDefault="006B59BE" w:rsidP="00FC05DF">
      <w:pPr>
        <w:rPr>
          <w:rtl/>
        </w:rPr>
      </w:pPr>
      <w:r w:rsidRPr="007D39DA">
        <w:rPr>
          <w:rtl/>
        </w:rPr>
        <w:t>- تقييم المخاطر وتحليل الائتمان.</w:t>
      </w:r>
    </w:p>
    <w:p w14:paraId="293D852E" w14:textId="77777777" w:rsidR="006B59BE" w:rsidRDefault="006B59BE" w:rsidP="00FC05DF">
      <w:pPr>
        <w:rPr>
          <w:rtl/>
        </w:rPr>
      </w:pPr>
      <w:r w:rsidRPr="007D39DA">
        <w:rPr>
          <w:rtl/>
        </w:rPr>
        <w:t>- خدمة العملاء الآلية المتقدّمة.</w:t>
      </w:r>
    </w:p>
    <w:p w14:paraId="01FB0F6F" w14:textId="0609F58E" w:rsidR="004F50BE" w:rsidRPr="007D39DA" w:rsidRDefault="004A64BB" w:rsidP="004A64BB">
      <w:pPr>
        <w:pageBreakBefore/>
        <w:rPr>
          <w:rtl/>
        </w:rPr>
      </w:pPr>
      <w:r>
        <w:rPr>
          <w:noProof/>
        </w:rPr>
        <w:lastRenderedPageBreak/>
        <w:drawing>
          <wp:anchor distT="0" distB="0" distL="114300" distR="114300" simplePos="0" relativeHeight="252923904" behindDoc="0" locked="0" layoutInCell="1" allowOverlap="1" wp14:anchorId="28127526" wp14:editId="471E0BCC">
            <wp:simplePos x="0" y="0"/>
            <wp:positionH relativeFrom="margin">
              <wp:align>left</wp:align>
            </wp:positionH>
            <wp:positionV relativeFrom="paragraph">
              <wp:posOffset>956310</wp:posOffset>
            </wp:positionV>
            <wp:extent cx="1223010" cy="1223010"/>
            <wp:effectExtent l="0" t="0" r="0" b="0"/>
            <wp:wrapSquare wrapText="bothSides"/>
            <wp:docPr id="1973967480" name="Picture 1973967480" descr="Prod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Production "/>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4F50BE" w:rsidRPr="002A078C">
        <w:rPr>
          <w:rFonts w:ascii="Sakkal Majalla" w:hAnsi="Sakkal Majalla"/>
          <w:noProof/>
          <w:sz w:val="34"/>
        </w:rPr>
        <mc:AlternateContent>
          <mc:Choice Requires="wpg">
            <w:drawing>
              <wp:inline distT="0" distB="0" distL="0" distR="0" wp14:anchorId="09A6973E" wp14:editId="5FBE05A0">
                <wp:extent cx="5731510" cy="891540"/>
                <wp:effectExtent l="0" t="0" r="2540" b="22860"/>
                <wp:docPr id="16086971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46" name="مجموعة 47"/>
                        <wpg:cNvGrpSpPr/>
                        <wpg:grpSpPr>
                          <a:xfrm>
                            <a:off x="0" y="0"/>
                            <a:ext cx="5731510" cy="895351"/>
                            <a:chOff x="0" y="0"/>
                            <a:chExt cx="5878196" cy="918845"/>
                          </a:xfrm>
                        </wpg:grpSpPr>
                        <wpg:grpSp>
                          <wpg:cNvPr id="1608697147" name="مجموعة 48"/>
                          <wpg:cNvGrpSpPr/>
                          <wpg:grpSpPr>
                            <a:xfrm>
                              <a:off x="0" y="0"/>
                              <a:ext cx="5878196" cy="918845"/>
                              <a:chOff x="0" y="0"/>
                              <a:chExt cx="6240348" cy="919070"/>
                            </a:xfrm>
                          </wpg:grpSpPr>
                          <wpg:grpSp>
                            <wpg:cNvPr id="1608697148" name="مجموعة 49"/>
                            <wpg:cNvGrpSpPr/>
                            <wpg:grpSpPr>
                              <a:xfrm>
                                <a:off x="0" y="169208"/>
                                <a:ext cx="5433072" cy="580613"/>
                                <a:chOff x="0" y="169208"/>
                                <a:chExt cx="5433072" cy="580613"/>
                              </a:xfrm>
                            </wpg:grpSpPr>
                            <wps:wsp>
                              <wps:cNvPr id="16086971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3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37" name="مربع نص 41"/>
                          <wps:cNvSpPr txBox="1"/>
                          <wps:spPr>
                            <a:xfrm>
                              <a:off x="204466" y="256690"/>
                              <a:ext cx="4615440" cy="389397"/>
                            </a:xfrm>
                            <a:prstGeom prst="rect">
                              <a:avLst/>
                            </a:prstGeom>
                            <a:noFill/>
                          </wps:spPr>
                          <wps:txbx>
                            <w:txbxContent>
                              <w:p w14:paraId="178BB6D2" w14:textId="7F2ABC2B"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الصناعة والإنتاج</w:t>
                                </w:r>
                              </w:p>
                            </w:txbxContent>
                          </wps:txbx>
                          <wps:bodyPr wrap="square" rtlCol="1">
                            <a:spAutoFit/>
                          </wps:bodyPr>
                        </wps:wsp>
                      </wpg:grpSp>
                      <pic:pic xmlns:pic="http://schemas.openxmlformats.org/drawingml/2006/picture">
                        <pic:nvPicPr>
                          <pic:cNvPr id="35700738"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9A6973E" id="_x0000_s139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Ek1A3XQHAAD2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14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">
                  <v:group id="مجموعة 48" o:spid="_x0000_s14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">
                    <v:group id="مجموعة 49" o:spid="_x0000_s14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">
                      <v:shape id="شكل حر 50" o:spid="_x0000_s14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" fillcolor="#a5a5a5 [2092]" stroked="f" strokeweight="1pt">
                        <v:stroke joinstyle="miter"/>
                      </v:roundrect>
                    </v:group>
                    <v:oval id="شكل بيضاوي 52" o:spid="_x0000_s14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" filled="f" strokecolor="#168489" strokeweight="1pt">
                      <v:stroke joinstyle="miter"/>
                    </v:oval>
                  </v:group>
                  <v:shape id="مربع نص 41" o:spid="_x0000_s1406"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" filled="f" stroked="f">
                    <v:textbox style="mso-fit-shape-to-text:t">
                      <w:txbxContent>
                        <w:p w14:paraId="178BB6D2" w14:textId="7F2ABC2B"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الصناعة والإنتاج</w:t>
                          </w:r>
                        </w:p>
                      </w:txbxContent>
                    </v:textbox>
                  </v:shape>
                </v:group>
                <v:shape id="صورة 54" o:spid="_x0000_s14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">
                  <v:imagedata r:id="rId117" o:title=""/>
                </v:shape>
                <w10:anchorlock/>
              </v:group>
            </w:pict>
          </mc:Fallback>
        </mc:AlternateContent>
      </w:r>
    </w:p>
    <w:p w14:paraId="6251BBD2" w14:textId="7036EC09" w:rsidR="006B59BE" w:rsidRPr="007D39DA" w:rsidRDefault="006B59BE" w:rsidP="00FC05DF">
      <w:pPr>
        <w:rPr>
          <w:rtl/>
        </w:rPr>
      </w:pPr>
      <w:r w:rsidRPr="007D39DA">
        <w:rPr>
          <w:rtl/>
        </w:rPr>
        <w:t>- الصيانة التنبؤية.</w:t>
      </w:r>
      <w:r w:rsidR="004A64BB" w:rsidRPr="004A64BB">
        <w:t xml:space="preserve"> </w:t>
      </w:r>
    </w:p>
    <w:p w14:paraId="749F5F2C" w14:textId="77777777" w:rsidR="006B59BE" w:rsidRPr="007D39DA" w:rsidRDefault="006B59BE" w:rsidP="00FC05DF">
      <w:pPr>
        <w:rPr>
          <w:rtl/>
        </w:rPr>
      </w:pPr>
      <w:r w:rsidRPr="007D39DA">
        <w:rPr>
          <w:rtl/>
        </w:rPr>
        <w:t>- تحسين سلاسل التوريد.</w:t>
      </w:r>
    </w:p>
    <w:p w14:paraId="21130CCD" w14:textId="77777777" w:rsidR="006B59BE" w:rsidRPr="007D39DA" w:rsidRDefault="006B59BE" w:rsidP="00FC05DF">
      <w:pPr>
        <w:rPr>
          <w:rtl/>
        </w:rPr>
      </w:pPr>
      <w:r w:rsidRPr="007D39DA">
        <w:rPr>
          <w:rtl/>
        </w:rPr>
        <w:t>- مراقبة جودة المنتجات.</w:t>
      </w:r>
    </w:p>
    <w:p w14:paraId="72DEEB03" w14:textId="77777777" w:rsidR="006B59BE" w:rsidRPr="007D39DA" w:rsidRDefault="006B59BE" w:rsidP="00FC05DF">
      <w:pPr>
        <w:rPr>
          <w:rtl/>
        </w:rPr>
      </w:pPr>
      <w:r w:rsidRPr="007D39DA">
        <w:rPr>
          <w:rtl/>
        </w:rPr>
        <w:t>- الروبوتات الذكية في خطوط الإنتاج.</w:t>
      </w:r>
    </w:p>
    <w:p w14:paraId="6CEACA6C" w14:textId="4DC868C2" w:rsidR="006B59BE" w:rsidRPr="001822C6" w:rsidRDefault="001822C6" w:rsidP="001822C6">
      <w:pPr>
        <w:pStyle w:val="ad"/>
        <w:rPr>
          <w:b w:val="0"/>
          <w:bCs/>
          <w:color w:val="168489"/>
          <w:rtl/>
        </w:rPr>
      </w:pPr>
      <w:r w:rsidRPr="00E42DAD">
        <w:rPr>
          <w:noProof/>
        </w:rPr>
        <mc:AlternateContent>
          <mc:Choice Requires="wpg">
            <w:drawing>
              <wp:anchor distT="0" distB="0" distL="114300" distR="114300" simplePos="0" relativeHeight="252853248" behindDoc="0" locked="0" layoutInCell="1" allowOverlap="1" wp14:anchorId="1C67AE19" wp14:editId="086DE750">
                <wp:simplePos x="0" y="0"/>
                <wp:positionH relativeFrom="margin">
                  <wp:align>right</wp:align>
                </wp:positionH>
                <wp:positionV relativeFrom="paragraph">
                  <wp:posOffset>9525</wp:posOffset>
                </wp:positionV>
                <wp:extent cx="735965" cy="661670"/>
                <wp:effectExtent l="0" t="0" r="6985" b="5080"/>
                <wp:wrapSquare wrapText="bothSides"/>
                <wp:docPr id="1973967242"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973967243" name="Picture 1973967243"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73967244" name="Rectangle: Rounded Corners 1973967244"/>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42309782" id="Group 20" o:spid="_x0000_s1026" style="position:absolute;margin-left:6.75pt;margin-top:.75pt;width:57.95pt;height:52.1pt;z-index:252853248;mso-position-horizontal:right;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">
                <v:shape id="Picture 1973967243"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">
                  <v:imagedata r:id="rId122" o:title="Reference "/>
                </v:shape>
                <v:roundrect id="Rectangle: Rounded Corners 1973967244"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" fillcolor="#168489" strokecolor="#168489" strokeweight="1pt">
                  <v:stroke joinstyle="miter"/>
                </v:roundrect>
                <w10:wrap type="square" anchorx="margin"/>
              </v:group>
            </w:pict>
          </mc:Fallback>
        </mc:AlternateContent>
      </w:r>
      <w:r w:rsidR="006B59BE" w:rsidRPr="001822C6">
        <w:rPr>
          <w:b w:val="0"/>
          <w:bCs/>
          <w:color w:val="168489"/>
          <w:rtl/>
        </w:rPr>
        <w:t>حالة دراس</w:t>
      </w:r>
      <w:r w:rsidR="006B59BE" w:rsidRPr="001822C6">
        <w:rPr>
          <w:rFonts w:hint="cs"/>
          <w:b w:val="0"/>
          <w:bCs/>
          <w:color w:val="168489"/>
          <w:rtl/>
        </w:rPr>
        <w:t>ي</w:t>
      </w:r>
      <w:r w:rsidR="006B59BE" w:rsidRPr="001822C6">
        <w:rPr>
          <w:b w:val="0"/>
          <w:bCs/>
          <w:color w:val="168489"/>
          <w:rtl/>
        </w:rPr>
        <w:t xml:space="preserve">ة: </w:t>
      </w:r>
    </w:p>
    <w:p w14:paraId="066486A7" w14:textId="77777777" w:rsidR="006B59BE" w:rsidRPr="004A64BB" w:rsidRDefault="006B59BE" w:rsidP="004A64BB">
      <w:pPr>
        <w:pStyle w:val="ad"/>
        <w:rPr>
          <w:b w:val="0"/>
          <w:bCs/>
          <w:rtl/>
        </w:rPr>
      </w:pPr>
      <w:r>
        <w:rPr>
          <w:b w:val="0"/>
          <w:bCs/>
          <w:rtl/>
        </w:rPr>
        <w:t xml:space="preserve">تطبيق </w:t>
      </w:r>
      <w:hyperlink r:id="rId214">
        <w:r>
          <w:rPr>
            <w:rStyle w:val="Hyperlink"/>
            <w:b w:val="0"/>
            <w:bCs/>
            <w:rtl/>
          </w:rPr>
          <w:t>الذكاء الاصطناعي</w:t>
        </w:r>
      </w:hyperlink>
      <w:r>
        <w:rPr>
          <w:b w:val="0"/>
          <w:bCs/>
          <w:rtl/>
        </w:rPr>
        <w:t xml:space="preserve"> في شركة سيمنز للصناعة</w:t>
      </w:r>
    </w:p>
    <w:p w14:paraId="598E5A0E" w14:textId="507090CB" w:rsidR="006B59BE" w:rsidRDefault="006B59BE" w:rsidP="00FC05DF">
      <w:pPr>
        <w:rPr>
          <w:rtl/>
        </w:rPr>
      </w:pPr>
      <w:r>
        <w:rPr>
          <w:rtl/>
        </w:rPr>
        <w:t xml:space="preserve">تُعدّ شركة سيمنز مثالاً بارزاً على توظيف </w:t>
      </w:r>
      <w:hyperlink r:id="rId215">
        <w:r>
          <w:rPr>
            <w:rStyle w:val="Hyperlink"/>
            <w:rtl/>
          </w:rPr>
          <w:t>الذكاء الاصطناعي</w:t>
        </w:r>
      </w:hyperlink>
      <w:r>
        <w:rPr>
          <w:rtl/>
        </w:rPr>
        <w:t xml:space="preserve"> في التحوّل الصناعي. طوّرت الشركة منصّة "مايندسفير" (</w:t>
      </w:r>
      <w:r>
        <w:t>MindSphere</w:t>
      </w:r>
      <w:r>
        <w:rPr>
          <w:rtl/>
        </w:rPr>
        <w:t>) التي تجمع بين إنترنت الأشياء الصناعية و</w:t>
      </w:r>
      <w:hyperlink r:id="rId216">
        <w:r>
          <w:rPr>
            <w:rStyle w:val="Hyperlink"/>
            <w:rtl/>
          </w:rPr>
          <w:t>الذكاء الاصطناعي</w:t>
        </w:r>
      </w:hyperlink>
      <w:r>
        <w:rPr>
          <w:rtl/>
        </w:rPr>
        <w:t xml:space="preserve"> لمراقبة وتحسين أداء المعدّات الصناعية.</w:t>
      </w:r>
      <w:r>
        <w:t xml:space="preserve"> </w:t>
      </w:r>
    </w:p>
    <w:p w14:paraId="4521BD6D" w14:textId="00C9B304" w:rsidR="006B59BE" w:rsidRDefault="006B59BE" w:rsidP="00FC05DF">
      <w:r w:rsidRPr="007D39DA">
        <w:rPr>
          <w:rtl/>
        </w:rPr>
        <w:t xml:space="preserve">تُحلّل المنصّة بيانات الآلات في الوقت الفعلي للتنبؤ بالأعطال قبل حدوثها، ممّا يقلّل من وقت التوقّف غير المخطّط بنسبة تصل إلى 70%. كما تساعد على تحسين كفاءة الطاقة وجودة المنتجات، محقّقةً وفورات سنوية تقدّر بملايين </w:t>
      </w:r>
      <w:r>
        <w:rPr>
          <w:rFonts w:hint="cs"/>
          <w:rtl/>
        </w:rPr>
        <w:t>الدولارات</w:t>
      </w:r>
      <w:r w:rsidRPr="007D39DA">
        <w:rPr>
          <w:rtl/>
        </w:rPr>
        <w:t xml:space="preserve"> للمصانع التي تطبّق هذه التقنية.</w:t>
      </w:r>
    </w:p>
    <w:p w14:paraId="1ABBB6CB" w14:textId="77777777" w:rsidR="004A64BB" w:rsidRDefault="004A64BB" w:rsidP="00FC05DF"/>
    <w:p w14:paraId="1D9BCE81" w14:textId="77777777" w:rsidR="004A64BB" w:rsidRDefault="004A64BB" w:rsidP="00FC05DF"/>
    <w:p w14:paraId="3203A280" w14:textId="77777777" w:rsidR="004A64BB" w:rsidRDefault="004A64BB" w:rsidP="00FC05DF"/>
    <w:p w14:paraId="3A92CFB0" w14:textId="2D365E9E" w:rsidR="004A64BB" w:rsidRPr="007D39DA" w:rsidRDefault="004A64BB" w:rsidP="004A64BB">
      <w:pPr>
        <w:jc w:val="center"/>
        <w:rPr>
          <w:rtl/>
        </w:rPr>
      </w:pPr>
      <w:r>
        <w:rPr>
          <w:noProof/>
        </w:rPr>
        <w:drawing>
          <wp:inline distT="0" distB="0" distL="0" distR="0" wp14:anchorId="19D89869" wp14:editId="18C1AF23">
            <wp:extent cx="2891790" cy="584200"/>
            <wp:effectExtent l="0" t="0" r="3810" b="6350"/>
            <wp:docPr id="1973967481" name="Picture 1973967481" descr="Siemens Logo and symbol, meaning, history, PNG, br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Siemens Logo and symbol, meaning, history, PNG, brand"/>
                    <pic:cNvPicPr>
                      <a:picLocks noChangeAspect="1" noChangeArrowheads="1"/>
                    </pic:cNvPicPr>
                  </pic:nvPicPr>
                  <pic:blipFill rotWithShape="1">
                    <a:blip r:embed="rId217" cstate="print">
                      <a:extLst>
                        <a:ext uri="{28A0092B-C50C-407E-A947-70E740481C1C}">
                          <a14:useLocalDpi xmlns:a14="http://schemas.microsoft.com/office/drawing/2010/main" val="0"/>
                        </a:ext>
                      </a:extLst>
                    </a:blip>
                    <a:srcRect t="31991" b="32052"/>
                    <a:stretch/>
                  </pic:blipFill>
                  <pic:spPr bwMode="auto">
                    <a:xfrm>
                      <a:off x="0" y="0"/>
                      <a:ext cx="2910015" cy="588387"/>
                    </a:xfrm>
                    <a:prstGeom prst="rect">
                      <a:avLst/>
                    </a:prstGeom>
                    <a:noFill/>
                    <a:ln>
                      <a:noFill/>
                    </a:ln>
                    <a:extLst>
                      <a:ext uri="{53640926-AAD7-44D8-BBD7-CCE9431645EC}">
                        <a14:shadowObscured xmlns:a14="http://schemas.microsoft.com/office/drawing/2010/main"/>
                      </a:ext>
                    </a:extLst>
                  </pic:spPr>
                </pic:pic>
              </a:graphicData>
            </a:graphic>
          </wp:inline>
        </w:drawing>
      </w:r>
    </w:p>
    <w:p w14:paraId="3A6CDF7B" w14:textId="11EFB32E" w:rsidR="006B59BE" w:rsidRDefault="00FC05DF" w:rsidP="004A64BB">
      <w:pPr>
        <w:keepNext/>
      </w:pPr>
      <w:hyperlink r:id="rId218">
        <w:r>
          <w:rPr>
            <w:rStyle w:val="Hyperlink"/>
            <w:rFonts w:ascii="Sakkal Majalla" w:hAnsi="Sakkal Majalla"/>
            <w:noProof/>
            <w:color w:val="002060"/>
            <w:sz w:val="34"/>
          </w:rPr>
          <w:t>الذكاء الاصطناعي</w:t>
        </w:r>
      </w:hyperlink>
      <w:r>
        <w:rPr>
          <w:rFonts w:ascii="Sakkal Majalla" w:hAnsi="Sakkal Majalla"/>
          <w:noProof/>
          <w:color w:val="002060"/>
          <w:sz w:val="34"/>
        </w:rPr>
        <w:t xml:space="preserve"> كرافعة استراتيجية للقيادة</w:t>
      </w:r>
      <w:hyperlink r:id="rId219">
        <w:r>
          <w:rPr>
            <w:rStyle w:val="Hyperlink"/>
            <w:rFonts w:ascii="Sakkal Majalla" w:hAnsi="Sakkal Majalla"/>
            <w:noProof/>
            <w:color w:val="002060"/>
            <w:sz w:val="34"/>
          </w:rPr>
          <w:t>الذكاء الاصطناعي</w:t>
        </w:r>
      </w:hyperlink>
      <w:r>
        <w:rPr>
          <w:rFonts w:ascii="Sakkal Majalla" w:hAnsi="Sakkal Majalla"/>
          <w:noProof/>
          <w:color w:val="002060"/>
          <w:sz w:val="34"/>
        </w:rPr>
        <w:t xml:space="preserve"> كرافعة استراتيجية للقيادة</w:t>
      </w:r>
    </w:p>
    <w:p w14:paraId="4B30C2E7" w14:textId="5FF47805" w:rsidR="004A64BB" w:rsidRDefault="004A64BB" w:rsidP="004A64BB">
      <w:pPr>
        <w:rPr>
          <w:rtl/>
        </w:rPr>
      </w:pPr>
      <w:r w:rsidRPr="004A64BB">
        <w:rPr>
          <w:noProof/>
        </w:rPr>
        <mc:AlternateContent>
          <mc:Choice Requires="wpg">
            <w:drawing>
              <wp:inline distT="0" distB="0" distL="0" distR="0" wp14:anchorId="40AD4C55" wp14:editId="232BC7EA">
                <wp:extent cx="5920375" cy="2658634"/>
                <wp:effectExtent l="0" t="0" r="23495" b="0"/>
                <wp:docPr id="1973967482" name="Group 4100"/>
                <wp:cNvGraphicFramePr/>
                <a:graphic xmlns:a="http://schemas.openxmlformats.org/drawingml/2006/main">
                  <a:graphicData uri="http://schemas.microsoft.com/office/word/2010/wordprocessingGroup">
                    <wpg:wgp>
                      <wpg:cNvGrpSpPr/>
                      <wpg:grpSpPr>
                        <a:xfrm>
                          <a:off x="0" y="0"/>
                          <a:ext cx="5920375" cy="2658634"/>
                          <a:chOff x="0" y="0"/>
                          <a:chExt cx="5920375" cy="2658634"/>
                        </a:xfrm>
                      </wpg:grpSpPr>
                      <wpg:grpSp>
                        <wpg:cNvPr id="1973967483" name="Group 1973967483"/>
                        <wpg:cNvGrpSpPr/>
                        <wpg:grpSpPr>
                          <a:xfrm>
                            <a:off x="0" y="0"/>
                            <a:ext cx="1476381" cy="2658634"/>
                            <a:chOff x="0" y="0"/>
                            <a:chExt cx="1476381" cy="2658634"/>
                          </a:xfrm>
                        </wpg:grpSpPr>
                        <wpg:grpSp>
                          <wpg:cNvPr id="1973967484" name="Group 1973967484"/>
                          <wpg:cNvGrpSpPr/>
                          <wpg:grpSpPr>
                            <a:xfrm>
                              <a:off x="1" y="0"/>
                              <a:ext cx="1476380" cy="1815548"/>
                              <a:chOff x="1" y="0"/>
                              <a:chExt cx="1961322" cy="2411896"/>
                            </a:xfrm>
                          </wpg:grpSpPr>
                          <wps:wsp>
                            <wps:cNvPr id="1973967485" name="Oval 1973967485"/>
                            <wps:cNvSpPr/>
                            <wps:spPr>
                              <a:xfrm>
                                <a:off x="1" y="450574"/>
                                <a:ext cx="1961322" cy="1961322"/>
                              </a:xfrm>
                              <a:prstGeom prst="ellips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486" name="Oval 1973967486"/>
                            <wps:cNvSpPr/>
                            <wps:spPr>
                              <a:xfrm>
                                <a:off x="212035" y="662608"/>
                                <a:ext cx="1537254" cy="1537254"/>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487" name="Oval 1973967487"/>
                            <wps:cNvSpPr/>
                            <wps:spPr>
                              <a:xfrm>
                                <a:off x="662610" y="0"/>
                                <a:ext cx="636104" cy="636104"/>
                              </a:xfrm>
                              <a:prstGeom prst="ellips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488" name="TextBox 18"/>
                            <wps:cNvSpPr txBox="1"/>
                            <wps:spPr>
                              <a:xfrm>
                                <a:off x="662517" y="53853"/>
                                <a:ext cx="636057" cy="577006"/>
                              </a:xfrm>
                              <a:prstGeom prst="rect">
                                <a:avLst/>
                              </a:prstGeom>
                              <a:noFill/>
                            </wps:spPr>
                            <wps:txbx>
                              <w:txbxContent>
                                <w:p w14:paraId="5C44E331" w14:textId="77777777" w:rsidR="004A64BB" w:rsidRDefault="004A64BB" w:rsidP="004A64BB">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04</w:t>
                                  </w:r>
                                </w:p>
                              </w:txbxContent>
                            </wps:txbx>
                            <wps:bodyPr wrap="square" rtlCol="0">
                              <a:spAutoFit/>
                            </wps:bodyPr>
                          </wps:wsp>
                        </wpg:grpSp>
                        <wps:wsp>
                          <wps:cNvPr id="1973967489" name="TextBox 39"/>
                          <wps:cNvSpPr txBox="1"/>
                          <wps:spPr>
                            <a:xfrm>
                              <a:off x="0" y="1930924"/>
                              <a:ext cx="1476375" cy="727710"/>
                            </a:xfrm>
                            <a:prstGeom prst="rect">
                              <a:avLst/>
                            </a:prstGeom>
                            <a:noFill/>
                          </wps:spPr>
                          <wps:txbx>
                            <w:txbxContent>
                              <w:p w14:paraId="1EAD27E1"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تمكين الرشاقة المؤسّسية</w:t>
                                </w:r>
                              </w:p>
                            </w:txbxContent>
                          </wps:txbx>
                          <wps:bodyPr wrap="square" rtlCol="0">
                            <a:spAutoFit/>
                          </wps:bodyPr>
                        </wps:wsp>
                      </wpg:grpSp>
                      <wpg:grpSp>
                        <wpg:cNvPr id="1973967490" name="Group 1973967490"/>
                        <wpg:cNvGrpSpPr/>
                        <wpg:grpSpPr>
                          <a:xfrm>
                            <a:off x="1481263" y="0"/>
                            <a:ext cx="1476449" cy="2658634"/>
                            <a:chOff x="1481263" y="0"/>
                            <a:chExt cx="1476449" cy="2658634"/>
                          </a:xfrm>
                        </wpg:grpSpPr>
                        <wpg:grpSp>
                          <wpg:cNvPr id="1973967491" name="Group 1973967491"/>
                          <wpg:cNvGrpSpPr/>
                          <wpg:grpSpPr>
                            <a:xfrm>
                              <a:off x="1481332" y="0"/>
                              <a:ext cx="1476380" cy="1815548"/>
                              <a:chOff x="1481332" y="0"/>
                              <a:chExt cx="1961322" cy="2411896"/>
                            </a:xfrm>
                          </wpg:grpSpPr>
                          <wps:wsp>
                            <wps:cNvPr id="1973967492" name="Oval 1973967492"/>
                            <wps:cNvSpPr/>
                            <wps:spPr>
                              <a:xfrm>
                                <a:off x="1481332" y="450574"/>
                                <a:ext cx="1961322" cy="1961322"/>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493" name="Oval 1973967493"/>
                            <wps:cNvSpPr/>
                            <wps:spPr>
                              <a:xfrm>
                                <a:off x="1693366" y="662608"/>
                                <a:ext cx="1537254" cy="1537254"/>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494" name="Oval 1973967494"/>
                            <wps:cNvSpPr/>
                            <wps:spPr>
                              <a:xfrm>
                                <a:off x="2143941" y="0"/>
                                <a:ext cx="636104" cy="636104"/>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495" name="TextBox 53"/>
                            <wps:cNvSpPr txBox="1"/>
                            <wps:spPr>
                              <a:xfrm>
                                <a:off x="2143581" y="53853"/>
                                <a:ext cx="636057" cy="577006"/>
                              </a:xfrm>
                              <a:prstGeom prst="rect">
                                <a:avLst/>
                              </a:prstGeom>
                              <a:noFill/>
                            </wps:spPr>
                            <wps:txbx>
                              <w:txbxContent>
                                <w:p w14:paraId="633F3167" w14:textId="77777777" w:rsidR="004A64BB" w:rsidRDefault="004A64BB" w:rsidP="004A64BB">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03</w:t>
                                  </w:r>
                                </w:p>
                              </w:txbxContent>
                            </wps:txbx>
                            <wps:bodyPr wrap="square" rtlCol="0">
                              <a:spAutoFit/>
                            </wps:bodyPr>
                          </wps:wsp>
                        </wpg:grpSp>
                        <wps:wsp>
                          <wps:cNvPr id="1973967496" name="TextBox 49"/>
                          <wps:cNvSpPr txBox="1"/>
                          <wps:spPr>
                            <a:xfrm>
                              <a:off x="1481263" y="1930924"/>
                              <a:ext cx="1476375" cy="727710"/>
                            </a:xfrm>
                            <a:prstGeom prst="rect">
                              <a:avLst/>
                            </a:prstGeom>
                            <a:noFill/>
                          </wps:spPr>
                          <wps:txbx>
                            <w:txbxContent>
                              <w:p w14:paraId="4A98ECAA"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تحسين تجربة العملاء والموظّفين</w:t>
                                </w:r>
                              </w:p>
                            </w:txbxContent>
                          </wps:txbx>
                          <wps:bodyPr wrap="square" rtlCol="0">
                            <a:spAutoFit/>
                          </wps:bodyPr>
                        </wps:wsp>
                      </wpg:grpSp>
                      <wpg:grpSp>
                        <wpg:cNvPr id="1973967497" name="Group 1973967497"/>
                        <wpg:cNvGrpSpPr/>
                        <wpg:grpSpPr>
                          <a:xfrm>
                            <a:off x="2962527" y="0"/>
                            <a:ext cx="1476516" cy="2658634"/>
                            <a:chOff x="2962527" y="0"/>
                            <a:chExt cx="1476516" cy="2658634"/>
                          </a:xfrm>
                        </wpg:grpSpPr>
                        <wpg:grpSp>
                          <wpg:cNvPr id="1973967498" name="Group 1973967498"/>
                          <wpg:cNvGrpSpPr/>
                          <wpg:grpSpPr>
                            <a:xfrm>
                              <a:off x="2962663" y="0"/>
                              <a:ext cx="1476380" cy="1815548"/>
                              <a:chOff x="2962663" y="0"/>
                              <a:chExt cx="1961322" cy="2411896"/>
                            </a:xfrm>
                          </wpg:grpSpPr>
                          <wps:wsp>
                            <wps:cNvPr id="1973967499" name="Oval 1973967499"/>
                            <wps:cNvSpPr/>
                            <wps:spPr>
                              <a:xfrm>
                                <a:off x="2962663" y="450574"/>
                                <a:ext cx="1961322" cy="1961322"/>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00" name="Oval 1973967500"/>
                            <wps:cNvSpPr/>
                            <wps:spPr>
                              <a:xfrm>
                                <a:off x="3174697" y="662608"/>
                                <a:ext cx="1537254" cy="1537254"/>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01" name="Oval 1973967501"/>
                            <wps:cNvSpPr/>
                            <wps:spPr>
                              <a:xfrm>
                                <a:off x="3625272" y="0"/>
                                <a:ext cx="636104" cy="636104"/>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02" name="TextBox 60"/>
                            <wps:cNvSpPr txBox="1"/>
                            <wps:spPr>
                              <a:xfrm>
                                <a:off x="3624641" y="53853"/>
                                <a:ext cx="636057" cy="577006"/>
                              </a:xfrm>
                              <a:prstGeom prst="rect">
                                <a:avLst/>
                              </a:prstGeom>
                              <a:noFill/>
                            </wps:spPr>
                            <wps:txbx>
                              <w:txbxContent>
                                <w:p w14:paraId="35C325D7" w14:textId="77777777" w:rsidR="004A64BB" w:rsidRDefault="004A64BB" w:rsidP="004A64BB">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02</w:t>
                                  </w:r>
                                </w:p>
                              </w:txbxContent>
                            </wps:txbx>
                            <wps:bodyPr wrap="square" rtlCol="0">
                              <a:spAutoFit/>
                            </wps:bodyPr>
                          </wps:wsp>
                        </wpg:grpSp>
                        <wps:wsp>
                          <wps:cNvPr id="1973967503" name="TextBox 56"/>
                          <wps:cNvSpPr txBox="1"/>
                          <wps:spPr>
                            <a:xfrm>
                              <a:off x="2962527" y="1930924"/>
                              <a:ext cx="1476375" cy="727710"/>
                            </a:xfrm>
                            <a:prstGeom prst="rect">
                              <a:avLst/>
                            </a:prstGeom>
                            <a:noFill/>
                          </wps:spPr>
                          <wps:txbx>
                            <w:txbxContent>
                              <w:p w14:paraId="0CC2250F"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تسريع الابتكار والتطوير</w:t>
                                </w:r>
                              </w:p>
                            </w:txbxContent>
                          </wps:txbx>
                          <wps:bodyPr wrap="square" rtlCol="0">
                            <a:spAutoFit/>
                          </wps:bodyPr>
                        </wps:wsp>
                      </wpg:grpSp>
                      <wpg:grpSp>
                        <wpg:cNvPr id="1973967504" name="Group 1973967504"/>
                        <wpg:cNvGrpSpPr/>
                        <wpg:grpSpPr>
                          <a:xfrm>
                            <a:off x="4443791" y="0"/>
                            <a:ext cx="1476584" cy="2658634"/>
                            <a:chOff x="4443791" y="0"/>
                            <a:chExt cx="1476584" cy="2658634"/>
                          </a:xfrm>
                        </wpg:grpSpPr>
                        <wpg:grpSp>
                          <wpg:cNvPr id="1973967505" name="Group 1973967505"/>
                          <wpg:cNvGrpSpPr/>
                          <wpg:grpSpPr>
                            <a:xfrm>
                              <a:off x="4443995" y="0"/>
                              <a:ext cx="1476380" cy="1815548"/>
                              <a:chOff x="4443995" y="0"/>
                              <a:chExt cx="1961322" cy="2411896"/>
                            </a:xfrm>
                          </wpg:grpSpPr>
                          <wps:wsp>
                            <wps:cNvPr id="1973967506" name="Oval 1973967506"/>
                            <wps:cNvSpPr/>
                            <wps:spPr>
                              <a:xfrm>
                                <a:off x="4443995" y="450574"/>
                                <a:ext cx="1961322" cy="1961322"/>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07" name="Oval 1973967507"/>
                            <wps:cNvSpPr/>
                            <wps:spPr>
                              <a:xfrm>
                                <a:off x="4656029" y="662608"/>
                                <a:ext cx="1537254" cy="1537254"/>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08" name="Oval 1973967508"/>
                            <wps:cNvSpPr/>
                            <wps:spPr>
                              <a:xfrm>
                                <a:off x="5106604" y="0"/>
                                <a:ext cx="636104" cy="636104"/>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09" name="TextBox 4099"/>
                            <wps:cNvSpPr txBox="1"/>
                            <wps:spPr>
                              <a:xfrm>
                                <a:off x="5105706" y="53853"/>
                                <a:ext cx="636057" cy="577006"/>
                              </a:xfrm>
                              <a:prstGeom prst="rect">
                                <a:avLst/>
                              </a:prstGeom>
                              <a:noFill/>
                            </wps:spPr>
                            <wps:txbx>
                              <w:txbxContent>
                                <w:p w14:paraId="1B41D8AC" w14:textId="77777777" w:rsidR="004A64BB" w:rsidRDefault="004A64BB" w:rsidP="004A64BB">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01</w:t>
                                  </w:r>
                                </w:p>
                              </w:txbxContent>
                            </wps:txbx>
                            <wps:bodyPr wrap="square" rtlCol="0">
                              <a:spAutoFit/>
                            </wps:bodyPr>
                          </wps:wsp>
                        </wpg:grpSp>
                        <wps:wsp>
                          <wps:cNvPr id="1973967510" name="TextBox 4095"/>
                          <wps:cNvSpPr txBox="1"/>
                          <wps:spPr>
                            <a:xfrm>
                              <a:off x="4443791" y="1930924"/>
                              <a:ext cx="1476375" cy="727710"/>
                            </a:xfrm>
                            <a:prstGeom prst="rect">
                              <a:avLst/>
                            </a:prstGeom>
                            <a:noFill/>
                          </wps:spPr>
                          <wps:txbx>
                            <w:txbxContent>
                              <w:p w14:paraId="588E8493"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تعزيز عملية صنع القرار</w:t>
                                </w:r>
                              </w:p>
                            </w:txbxContent>
                          </wps:txbx>
                          <wps:bodyPr wrap="square" rtlCol="0">
                            <a:spAutoFit/>
                          </wps:bodyPr>
                        </wps:wsp>
                      </wpg:grpSp>
                      <pic:pic xmlns:pic="http://schemas.openxmlformats.org/drawingml/2006/picture">
                        <pic:nvPicPr>
                          <pic:cNvPr id="1973967511" name="Picture 1973967511" descr="Decision "/>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4811936" y="708500"/>
                            <a:ext cx="792630" cy="7926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512" name="Picture 1973967512" descr="App development "/>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3314344" y="708500"/>
                            <a:ext cx="792630" cy="7926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513" name="Picture 1973967513" descr="Employee "/>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1816752" y="708500"/>
                            <a:ext cx="792630" cy="7926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514" name="Picture 1973967514" descr="Grouping "/>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341875" y="708500"/>
                            <a:ext cx="792630" cy="79263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0AD4C55" id="Group 4100" o:spid="_x0000_s1408" style="width:466.15pt;height:209.35pt;mso-position-horizontal-relative:char;mso-position-vertical-relative:line" coordsize="59203,265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">
                <v:group id="Group 1973967483" o:spid="_x0000_s1409" style="position:absolute;width:14763;height:26586" coordsize="14763,26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">
                  <v:group id="Group 1973967484" o:spid="_x0000_s1410" style="position:absolute;width:14763;height:18155" coordorigin="" coordsize="19613,2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">
                    <v:oval id="Oval 1973967485" o:spid="_x0000_s1411" style="position:absolute;top:4505;width:19613;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" fillcolor="#7f7f7f" strokecolor="#7f7f7f" strokeweight="1pt">
                      <v:stroke joinstyle="miter"/>
                    </v:oval>
                    <v:oval id="Oval 1973967486" o:spid="_x0000_s1412" style="position:absolute;left:2120;top:6626;width:15372;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" fillcolor="white [3212]" strokecolor="white [3212]" strokeweight="1pt">
                      <v:stroke joinstyle="miter"/>
                    </v:oval>
                    <v:oval id="Oval 1973967487" o:spid="_x0000_s1413" style="position:absolute;left:6626;width:6361;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" fillcolor="#7f7f7f" strokecolor="#7f7f7f" strokeweight="1pt">
                      <v:stroke joinstyle="miter"/>
                    </v:oval>
                    <v:shape id="TextBox 18" o:spid="_x0000_s1414" type="#_x0000_t202" style="position:absolute;left:6625;top:538;width:6360;height:5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" filled="f" stroked="f">
                      <v:textbox style="mso-fit-shape-to-text:t">
                        <w:txbxContent>
                          <w:p w14:paraId="5C44E331" w14:textId="77777777" w:rsidR="004A64BB" w:rsidRDefault="004A64BB" w:rsidP="004A64BB">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04</w:t>
                            </w:r>
                          </w:p>
                        </w:txbxContent>
                      </v:textbox>
                    </v:shape>
                  </v:group>
                  <v:shape id="TextBox 39" o:spid="_x0000_s1415" type="#_x0000_t202" style="position:absolute;top:19309;width:14763;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" filled="f" stroked="f">
                    <v:textbox style="mso-fit-shape-to-text:t">
                      <w:txbxContent>
                        <w:p w14:paraId="1EAD27E1"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تمكين الرشاقة المؤسّسية</w:t>
                          </w:r>
                        </w:p>
                      </w:txbxContent>
                    </v:textbox>
                  </v:shape>
                </v:group>
                <v:group id="Group 1973967490" o:spid="_x0000_s1416" style="position:absolute;left:14812;width:14765;height:26586" coordorigin="14812" coordsize="14764,26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">
                  <v:group id="Group 1973967491" o:spid="_x0000_s1417" style="position:absolute;left:14813;width:14764;height:18155" coordorigin="14813" coordsize="19613,2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">
                    <v:oval id="Oval 1973967492" o:spid="_x0000_s1418" style="position:absolute;left:14813;top:4505;width:19613;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" fillcolor="#ffd366" strokecolor="#ffd366" strokeweight="1pt">
                      <v:stroke joinstyle="miter"/>
                    </v:oval>
                    <v:oval id="Oval 1973967493" o:spid="_x0000_s1419" style="position:absolute;left:16933;top:6626;width:15373;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" fillcolor="white [3212]" strokecolor="white [3212]" strokeweight="1pt">
                      <v:stroke joinstyle="miter"/>
                    </v:oval>
                    <v:oval id="Oval 1973967494" o:spid="_x0000_s1420" style="position:absolute;left:21439;width:6361;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" fillcolor="#ffd366" strokecolor="#ffd366" strokeweight="1pt">
                      <v:stroke joinstyle="miter"/>
                    </v:oval>
                    <v:shape id="TextBox 53" o:spid="_x0000_s1421" type="#_x0000_t202" style="position:absolute;left:21435;top:538;width:6361;height:5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" filled="f" stroked="f">
                      <v:textbox style="mso-fit-shape-to-text:t">
                        <w:txbxContent>
                          <w:p w14:paraId="633F3167" w14:textId="77777777" w:rsidR="004A64BB" w:rsidRDefault="004A64BB" w:rsidP="004A64BB">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03</w:t>
                            </w:r>
                          </w:p>
                        </w:txbxContent>
                      </v:textbox>
                    </v:shape>
                  </v:group>
                  <v:shape id="TextBox 49" o:spid="_x0000_s1422" type="#_x0000_t202" style="position:absolute;left:14812;top:19309;width:14764;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" filled="f" stroked="f">
                    <v:textbox style="mso-fit-shape-to-text:t">
                      <w:txbxContent>
                        <w:p w14:paraId="4A98ECAA"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تحسين تجربة العملاء والموظّفين</w:t>
                          </w:r>
                        </w:p>
                      </w:txbxContent>
                    </v:textbox>
                  </v:shape>
                </v:group>
                <v:group id="Group 1973967497" o:spid="_x0000_s1423" style="position:absolute;left:29625;width:14765;height:26586" coordorigin="29625" coordsize="14765,26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">
                  <v:group id="Group 1973967498" o:spid="_x0000_s1424" style="position:absolute;left:29626;width:14764;height:18155" coordorigin="29626" coordsize="19613,2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">
                    <v:oval id="Oval 1973967499" o:spid="_x0000_s1425" style="position:absolute;left:29626;top:4505;width:19613;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" fillcolor="#2e75b6" strokecolor="#2e75b6" strokeweight="1pt">
                      <v:stroke joinstyle="miter"/>
                    </v:oval>
                    <v:oval id="Oval 1973967500" o:spid="_x0000_s1426" style="position:absolute;left:31746;top:6626;width:15373;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" fillcolor="white [3212]" strokecolor="white [3212]" strokeweight="1pt">
                      <v:stroke joinstyle="miter"/>
                    </v:oval>
                    <v:oval id="Oval 1973967501" o:spid="_x0000_s1427" style="position:absolute;left:36252;width:6361;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" fillcolor="#2e75b6" strokecolor="#2e75b6" strokeweight="1pt">
                      <v:stroke joinstyle="miter"/>
                    </v:oval>
                    <v:shape id="TextBox 60" o:spid="_x0000_s1428" type="#_x0000_t202" style="position:absolute;left:36246;top:538;width:6360;height:5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" filled="f" stroked="f">
                      <v:textbox style="mso-fit-shape-to-text:t">
                        <w:txbxContent>
                          <w:p w14:paraId="35C325D7" w14:textId="77777777" w:rsidR="004A64BB" w:rsidRDefault="004A64BB" w:rsidP="004A64BB">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02</w:t>
                            </w:r>
                          </w:p>
                        </w:txbxContent>
                      </v:textbox>
                    </v:shape>
                  </v:group>
                  <v:shape id="TextBox 56" o:spid="_x0000_s1429" type="#_x0000_t202" style="position:absolute;left:29625;top:19309;width:14764;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" filled="f" stroked="f">
                    <v:textbox style="mso-fit-shape-to-text:t">
                      <w:txbxContent>
                        <w:p w14:paraId="0CC2250F"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تسريع الابتكار والتطوير</w:t>
                          </w:r>
                        </w:p>
                      </w:txbxContent>
                    </v:textbox>
                  </v:shape>
                </v:group>
                <v:group id="Group 1973967504" o:spid="_x0000_s1430" style="position:absolute;left:44437;width:14766;height:26586" coordorigin="44437" coordsize="14765,26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">
                  <v:group id="Group 1973967505" o:spid="_x0000_s1431" style="position:absolute;left:44439;width:14764;height:18155" coordorigin="44439" coordsize="19613,24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">
                    <v:oval id="Oval 1973967506" o:spid="_x0000_s1432" style="position:absolute;left:44439;top:4505;width:19614;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" fillcolor="#168489" strokecolor="#168489" strokeweight="1pt">
                      <v:stroke joinstyle="miter"/>
                    </v:oval>
                    <v:oval id="Oval 1973967507" o:spid="_x0000_s1433" style="position:absolute;left:46560;top:6626;width:15372;height:15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" fillcolor="white [3212]" strokecolor="white [3212]" strokeweight="1pt">
                      <v:stroke joinstyle="miter"/>
                    </v:oval>
                    <v:oval id="Oval 1973967508" o:spid="_x0000_s1434" style="position:absolute;left:51066;width:6361;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" fillcolor="#168489" strokecolor="#168489" strokeweight="1pt">
                      <v:stroke joinstyle="miter"/>
                    </v:oval>
                    <v:shape id="TextBox 4099" o:spid="_x0000_s1435" type="#_x0000_t202" style="position:absolute;left:51057;top:538;width:6360;height:5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" filled="f" stroked="f">
                      <v:textbox style="mso-fit-shape-to-text:t">
                        <w:txbxContent>
                          <w:p w14:paraId="1B41D8AC" w14:textId="77777777" w:rsidR="004A64BB" w:rsidRDefault="004A64BB" w:rsidP="004A64BB">
                            <w:pPr>
                              <w:jc w:val="center"/>
                              <w:rPr>
                                <w:rFonts w:ascii="ADLaM Display" w:eastAsia="ADLaM Display" w:hAnsi="ADLaM Display" w:cs="ADLaM Display"/>
                                <w:color w:val="FFFFFF" w:themeColor="background1"/>
                                <w:kern w:val="24"/>
                                <w:sz w:val="36"/>
                                <w:szCs w:val="36"/>
                                <w:lang w:val="en-GB"/>
                              </w:rPr>
                            </w:pPr>
                            <w:r>
                              <w:rPr>
                                <w:rFonts w:ascii="ADLaM Display" w:eastAsia="ADLaM Display" w:hAnsi="ADLaM Display" w:cs="ADLaM Display"/>
                                <w:color w:val="FFFFFF" w:themeColor="background1"/>
                                <w:kern w:val="24"/>
                                <w:sz w:val="36"/>
                                <w:szCs w:val="36"/>
                                <w:lang w:val="en-GB"/>
                              </w:rPr>
                              <w:t>01</w:t>
                            </w:r>
                          </w:p>
                        </w:txbxContent>
                      </v:textbox>
                    </v:shape>
                  </v:group>
                  <v:shape id="TextBox 4095" o:spid="_x0000_s1436" type="#_x0000_t202" style="position:absolute;left:44437;top:19309;width:14764;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" filled="f" stroked="f">
                    <v:textbox style="mso-fit-shape-to-text:t">
                      <w:txbxContent>
                        <w:p w14:paraId="588E8493"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تعزيز عملية صنع القرار</w:t>
                          </w:r>
                        </w:p>
                      </w:txbxContent>
                    </v:textbox>
                  </v:shape>
                </v:group>
                <v:shape id="Picture 1973967511" o:spid="_x0000_s1437" type="#_x0000_t75" alt="Decision " style="position:absolute;left:48119;top:7085;width:7926;height:7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">
                  <v:imagedata r:id="rId224" o:title="Decision "/>
                </v:shape>
                <v:shape id="Picture 1973967512" o:spid="_x0000_s1438" type="#_x0000_t75" alt="App development " style="position:absolute;left:33143;top:7085;width:7926;height:7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">
                  <v:imagedata r:id="rId225" o:title="App development "/>
                </v:shape>
                <v:shape id="Picture 1973967513" o:spid="_x0000_s1439" type="#_x0000_t75" alt="Employee " style="position:absolute;left:18167;top:7085;width:7926;height:7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">
                  <v:imagedata r:id="rId226" o:title="Employee "/>
                </v:shape>
                <v:shape id="Picture 1973967514" o:spid="_x0000_s1440" type="#_x0000_t75" alt="Grouping " style="position:absolute;left:3418;top:7085;width:7927;height:79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">
                  <v:imagedata r:id="rId227" o:title="Grouping "/>
                </v:shape>
                <w10:anchorlock/>
              </v:group>
            </w:pict>
          </mc:Fallback>
        </mc:AlternateContent>
      </w:r>
    </w:p>
    <w:p w14:paraId="22C9C6BF" w14:textId="4205D43E" w:rsidR="004F50BE" w:rsidRPr="0002530E" w:rsidRDefault="004F50BE" w:rsidP="006B59BE">
      <w:pPr>
        <w:rPr>
          <w:rFonts w:ascii="Sakkal Majalla" w:hAnsi="Sakkal Majalla"/>
          <w:b/>
          <w:bCs/>
          <w:color w:val="FF0000"/>
          <w:sz w:val="32"/>
          <w:szCs w:val="32"/>
          <w:rtl/>
        </w:rPr>
      </w:pPr>
      <w:r w:rsidRPr="002A078C">
        <w:rPr>
          <w:rFonts w:ascii="Sakkal Majalla" w:hAnsi="Sakkal Majalla"/>
          <w:noProof/>
          <w:sz w:val="34"/>
        </w:rPr>
        <mc:AlternateContent>
          <mc:Choice Requires="wpg">
            <w:drawing>
              <wp:inline distT="0" distB="0" distL="0" distR="0" wp14:anchorId="74AC1C99" wp14:editId="392702DD">
                <wp:extent cx="5731510" cy="891540"/>
                <wp:effectExtent l="0" t="0" r="2540" b="22860"/>
                <wp:docPr id="3570073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700740" name="مجموعة 47"/>
                        <wpg:cNvGrpSpPr/>
                        <wpg:grpSpPr>
                          <a:xfrm>
                            <a:off x="0" y="0"/>
                            <a:ext cx="5731510" cy="895351"/>
                            <a:chOff x="0" y="0"/>
                            <a:chExt cx="5878196" cy="918845"/>
                          </a:xfrm>
                        </wpg:grpSpPr>
                        <wpg:grpSp>
                          <wpg:cNvPr id="35700741" name="مجموعة 48"/>
                          <wpg:cNvGrpSpPr/>
                          <wpg:grpSpPr>
                            <a:xfrm>
                              <a:off x="0" y="0"/>
                              <a:ext cx="5878196" cy="918845"/>
                              <a:chOff x="0" y="0"/>
                              <a:chExt cx="6240348" cy="919070"/>
                            </a:xfrm>
                          </wpg:grpSpPr>
                          <wpg:grpSp>
                            <wpg:cNvPr id="35700742" name="مجموعة 49"/>
                            <wpg:cNvGrpSpPr/>
                            <wpg:grpSpPr>
                              <a:xfrm>
                                <a:off x="0" y="169208"/>
                                <a:ext cx="5433072" cy="580613"/>
                                <a:chOff x="0" y="169208"/>
                                <a:chExt cx="5433072" cy="580613"/>
                              </a:xfrm>
                            </wpg:grpSpPr>
                            <wps:wsp>
                              <wps:cNvPr id="3570074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4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4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46" name="مربع نص 41"/>
                          <wps:cNvSpPr txBox="1"/>
                          <wps:spPr>
                            <a:xfrm>
                              <a:off x="204466" y="256739"/>
                              <a:ext cx="4615440" cy="389397"/>
                            </a:xfrm>
                            <a:prstGeom prst="rect">
                              <a:avLst/>
                            </a:prstGeom>
                            <a:noFill/>
                          </wps:spPr>
                          <wps:txbx>
                            <w:txbxContent>
                              <w:p w14:paraId="31DA4882" w14:textId="07295199"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تعزيز عملية صنع القرار</w:t>
                                </w:r>
                              </w:p>
                            </w:txbxContent>
                          </wps:txbx>
                          <wps:bodyPr wrap="square" rtlCol="1">
                            <a:spAutoFit/>
                          </wps:bodyPr>
                        </wps:wsp>
                      </wpg:grpSp>
                      <pic:pic xmlns:pic="http://schemas.openxmlformats.org/drawingml/2006/picture">
                        <pic:nvPicPr>
                          <pic:cNvPr id="35700747"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4AC1C99" id="_x0000_s144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HJefu5yBwAA7B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144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">
                  <v:group id="مجموعة 48" o:spid="_x0000_s144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">
                    <v:group id="مجموعة 49" o:spid="_x0000_s144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">
                      <v:shape id="شكل حر 50" o:spid="_x0000_s144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4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" fillcolor="#a5a5a5 [2092]" stroked="f" strokeweight="1pt">
                        <v:stroke joinstyle="miter"/>
                      </v:roundrect>
                    </v:group>
                    <v:oval id="شكل بيضاوي 52" o:spid="_x0000_s144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" filled="f" strokecolor="#168489" strokeweight="1pt">
                      <v:stroke joinstyle="miter"/>
                    </v:oval>
                  </v:group>
                  <v:shape id="مربع نص 41" o:spid="_x0000_s1448"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" filled="f" stroked="f">
                    <v:textbox style="mso-fit-shape-to-text:t">
                      <w:txbxContent>
                        <w:p w14:paraId="31DA4882" w14:textId="07295199"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تعزيز عملية صنع القرار</w:t>
                          </w:r>
                        </w:p>
                      </w:txbxContent>
                    </v:textbox>
                  </v:shape>
                </v:group>
                <v:shape id="صورة 54" o:spid="_x0000_s144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">
                  <v:imagedata r:id="rId117" o:title=""/>
                </v:shape>
                <w10:anchorlock/>
              </v:group>
            </w:pict>
          </mc:Fallback>
        </mc:AlternateContent>
      </w:r>
    </w:p>
    <w:p w14:paraId="5DBA68EC" w14:textId="77777777" w:rsidR="006B59BE" w:rsidRPr="0002530E" w:rsidRDefault="006B59BE" w:rsidP="00FC05DF">
      <w:pPr>
        <w:rPr>
          <w:rtl/>
        </w:rPr>
      </w:pPr>
      <w:r w:rsidRPr="0002530E">
        <w:rPr>
          <w:rtl/>
        </w:rPr>
        <w:t>- تحليل البيانات الضخمة: القدرة على استخلاص رؤى قيّمة من كميات هائلة من البيانات.</w:t>
      </w:r>
    </w:p>
    <w:p w14:paraId="535806B1" w14:textId="77777777" w:rsidR="006B59BE" w:rsidRPr="0002530E" w:rsidRDefault="006B59BE" w:rsidP="00FC05DF">
      <w:pPr>
        <w:rPr>
          <w:rtl/>
        </w:rPr>
      </w:pPr>
      <w:r w:rsidRPr="0002530E">
        <w:rPr>
          <w:rtl/>
        </w:rPr>
        <w:t>- التنبؤ والنمذجة: توقّع الاتجاهات والسيناريوهات المستقبلية بدقّة أعلى.</w:t>
      </w:r>
    </w:p>
    <w:p w14:paraId="73058FC9" w14:textId="77777777" w:rsidR="006B59BE" w:rsidRPr="0002530E" w:rsidRDefault="006B59BE" w:rsidP="00FC05DF">
      <w:pPr>
        <w:rPr>
          <w:rtl/>
        </w:rPr>
      </w:pPr>
      <w:r w:rsidRPr="0002530E">
        <w:rPr>
          <w:rtl/>
        </w:rPr>
        <w:t>- الرؤية الشاملة: توفير نظرة شاملة للمؤشّرات الرئيسية في الوقت الفعلي.</w:t>
      </w:r>
    </w:p>
    <w:p w14:paraId="376A09E8" w14:textId="77777777" w:rsidR="006B59BE" w:rsidRDefault="006B59BE" w:rsidP="00FC05DF">
      <w:pPr>
        <w:rPr>
          <w:rtl/>
        </w:rPr>
      </w:pPr>
      <w:r>
        <w:rPr>
          <w:rtl/>
        </w:rPr>
        <w:t xml:space="preserve">وفقاً لدراسة أجرتها شركة </w:t>
      </w:r>
      <w:r>
        <w:t>McKinsey</w:t>
      </w:r>
      <w:r>
        <w:rPr>
          <w:rtl/>
        </w:rPr>
        <w:t xml:space="preserve"> في عام 2023، فإنّ المؤسّسات التي تعتمد </w:t>
      </w:r>
      <w:hyperlink r:id="rId228">
        <w:r>
          <w:rPr>
            <w:rStyle w:val="Hyperlink"/>
            <w:rtl/>
          </w:rPr>
          <w:t>الذكاء الاصطناعي</w:t>
        </w:r>
      </w:hyperlink>
      <w:r>
        <w:rPr>
          <w:rtl/>
        </w:rPr>
        <w:t xml:space="preserve"> في صنع القرار تحقّق تحسناً في دقّة القرارات بنسبة تصل إلى 30%.</w:t>
      </w:r>
    </w:p>
    <w:p w14:paraId="78338158" w14:textId="7F2F2DBD"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4FFAAC29" wp14:editId="5009773F">
                <wp:extent cx="5731510" cy="891540"/>
                <wp:effectExtent l="0" t="0" r="2540" b="22860"/>
                <wp:docPr id="3570074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700749" name="مجموعة 47"/>
                        <wpg:cNvGrpSpPr/>
                        <wpg:grpSpPr>
                          <a:xfrm>
                            <a:off x="0" y="0"/>
                            <a:ext cx="5731510" cy="895351"/>
                            <a:chOff x="0" y="0"/>
                            <a:chExt cx="5878196" cy="918845"/>
                          </a:xfrm>
                        </wpg:grpSpPr>
                        <wpg:grpSp>
                          <wpg:cNvPr id="35700750" name="مجموعة 48"/>
                          <wpg:cNvGrpSpPr/>
                          <wpg:grpSpPr>
                            <a:xfrm>
                              <a:off x="0" y="0"/>
                              <a:ext cx="5878196" cy="918845"/>
                              <a:chOff x="0" y="0"/>
                              <a:chExt cx="6240348" cy="919070"/>
                            </a:xfrm>
                          </wpg:grpSpPr>
                          <wpg:grpSp>
                            <wpg:cNvPr id="35700751" name="مجموعة 49"/>
                            <wpg:cNvGrpSpPr/>
                            <wpg:grpSpPr>
                              <a:xfrm>
                                <a:off x="0" y="169208"/>
                                <a:ext cx="5433072" cy="580613"/>
                                <a:chOff x="0" y="169208"/>
                                <a:chExt cx="5433072" cy="580613"/>
                              </a:xfrm>
                            </wpg:grpSpPr>
                            <wps:wsp>
                              <wps:cNvPr id="3570075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5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5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55" name="مربع نص 41"/>
                          <wps:cNvSpPr txBox="1"/>
                          <wps:spPr>
                            <a:xfrm>
                              <a:off x="204466" y="256739"/>
                              <a:ext cx="4615440" cy="389397"/>
                            </a:xfrm>
                            <a:prstGeom prst="rect">
                              <a:avLst/>
                            </a:prstGeom>
                            <a:noFill/>
                          </wps:spPr>
                          <wps:txbx>
                            <w:txbxContent>
                              <w:p w14:paraId="6AF60EF8" w14:textId="48313E8A"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تسريع الابتكار والتطوير</w:t>
                                </w:r>
                              </w:p>
                            </w:txbxContent>
                          </wps:txbx>
                          <wps:bodyPr wrap="square" rtlCol="1">
                            <a:spAutoFit/>
                          </wps:bodyPr>
                        </wps:wsp>
                      </wpg:grpSp>
                      <pic:pic xmlns:pic="http://schemas.openxmlformats.org/drawingml/2006/picture">
                        <pic:nvPicPr>
                          <pic:cNvPr id="35700757"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FFAAC29" id="_x0000_s145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I18n6cwcAAOw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45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">
                  <v:group id="مجموعة 48" o:spid="_x0000_s145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">
                    <v:group id="مجموعة 49" o:spid="_x0000_s145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">
                      <v:shape id="شكل حر 50" o:spid="_x0000_s145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5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" fillcolor="#a5a5a5 [2092]" stroked="f" strokeweight="1pt">
                        <v:stroke joinstyle="miter"/>
                      </v:roundrect>
                    </v:group>
                    <v:oval id="شكل بيضاوي 52" o:spid="_x0000_s145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" filled="f" strokecolor="#168489" strokeweight="1pt">
                      <v:stroke joinstyle="miter"/>
                    </v:oval>
                  </v:group>
                  <v:shape id="مربع نص 41" o:spid="_x0000_s1457"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" filled="f" stroked="f">
                    <v:textbox style="mso-fit-shape-to-text:t">
                      <w:txbxContent>
                        <w:p w14:paraId="6AF60EF8" w14:textId="48313E8A"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تسريع الابتكار والتطوير</w:t>
                          </w:r>
                        </w:p>
                      </w:txbxContent>
                    </v:textbox>
                  </v:shape>
                </v:group>
                <v:shape id="صورة 54" o:spid="_x0000_s145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">
                  <v:imagedata r:id="rId117" o:title=""/>
                </v:shape>
                <w10:anchorlock/>
              </v:group>
            </w:pict>
          </mc:Fallback>
        </mc:AlternateContent>
      </w:r>
    </w:p>
    <w:p w14:paraId="0C9006C5" w14:textId="77777777" w:rsidR="006B59BE" w:rsidRPr="0002530E" w:rsidRDefault="006B59BE" w:rsidP="00FC05DF">
      <w:pPr>
        <w:rPr>
          <w:rtl/>
        </w:rPr>
      </w:pPr>
      <w:r w:rsidRPr="0002530E">
        <w:rPr>
          <w:rtl/>
        </w:rPr>
        <w:t>- اختصار دورات البحث والتطوير: تسريع اكتشاف المواد الجديدة وتطوير المنتجات.</w:t>
      </w:r>
    </w:p>
    <w:p w14:paraId="0C60585C" w14:textId="77777777" w:rsidR="006B59BE" w:rsidRPr="0002530E" w:rsidRDefault="006B59BE" w:rsidP="00FC05DF">
      <w:pPr>
        <w:rPr>
          <w:rtl/>
        </w:rPr>
      </w:pPr>
      <w:r w:rsidRPr="0002530E">
        <w:rPr>
          <w:rtl/>
        </w:rPr>
        <w:t>- محاكاة السيناريوهات: اختبار أفكار وحلول جديدة في بيئات افتراضية قبل التنفيذ الفعلي.</w:t>
      </w:r>
    </w:p>
    <w:p w14:paraId="672A7C04" w14:textId="77777777" w:rsidR="006B59BE" w:rsidRDefault="006B59BE" w:rsidP="00FC05DF">
      <w:pPr>
        <w:rPr>
          <w:rtl/>
        </w:rPr>
      </w:pPr>
      <w:r>
        <w:rPr>
          <w:rtl/>
        </w:rPr>
        <w:t xml:space="preserve">- التصميم التوليدي: توليد حلول مبتكرة باستخدام </w:t>
      </w:r>
      <w:hyperlink r:id="rId229">
        <w:r>
          <w:rPr>
            <w:rStyle w:val="Hyperlink"/>
            <w:rtl/>
          </w:rPr>
          <w:t>الذكاء الاصطناعي</w:t>
        </w:r>
      </w:hyperlink>
      <w:r>
        <w:rPr>
          <w:rtl/>
        </w:rPr>
        <w:t xml:space="preserve"> التوليدي.</w:t>
      </w:r>
    </w:p>
    <w:p w14:paraId="60670CA5" w14:textId="1AEBD040"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63A0DF72" wp14:editId="632C1F0D">
                <wp:extent cx="5731510" cy="891540"/>
                <wp:effectExtent l="0" t="0" r="2540" b="22860"/>
                <wp:docPr id="3570075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700759" name="مجموعة 47"/>
                        <wpg:cNvGrpSpPr/>
                        <wpg:grpSpPr>
                          <a:xfrm>
                            <a:off x="0" y="0"/>
                            <a:ext cx="5731510" cy="895351"/>
                            <a:chOff x="0" y="0"/>
                            <a:chExt cx="5878196" cy="918845"/>
                          </a:xfrm>
                        </wpg:grpSpPr>
                        <wpg:grpSp>
                          <wpg:cNvPr id="35700760" name="مجموعة 48"/>
                          <wpg:cNvGrpSpPr/>
                          <wpg:grpSpPr>
                            <a:xfrm>
                              <a:off x="0" y="0"/>
                              <a:ext cx="5878196" cy="918845"/>
                              <a:chOff x="0" y="0"/>
                              <a:chExt cx="6240348" cy="919070"/>
                            </a:xfrm>
                          </wpg:grpSpPr>
                          <wpg:grpSp>
                            <wpg:cNvPr id="35700761" name="مجموعة 49"/>
                            <wpg:cNvGrpSpPr/>
                            <wpg:grpSpPr>
                              <a:xfrm>
                                <a:off x="0" y="169208"/>
                                <a:ext cx="5433072" cy="580613"/>
                                <a:chOff x="0" y="169208"/>
                                <a:chExt cx="5433072" cy="580613"/>
                              </a:xfrm>
                            </wpg:grpSpPr>
                            <wps:wsp>
                              <wps:cNvPr id="357007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65" name="مربع نص 41"/>
                          <wps:cNvSpPr txBox="1"/>
                          <wps:spPr>
                            <a:xfrm>
                              <a:off x="204466" y="256739"/>
                              <a:ext cx="4615440" cy="389397"/>
                            </a:xfrm>
                            <a:prstGeom prst="rect">
                              <a:avLst/>
                            </a:prstGeom>
                            <a:noFill/>
                          </wps:spPr>
                          <wps:txbx>
                            <w:txbxContent>
                              <w:p w14:paraId="6C5CF1A7" w14:textId="30B5141E"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تحسين تجربة العملاء والموظّفين</w:t>
                                </w:r>
                              </w:p>
                            </w:txbxContent>
                          </wps:txbx>
                          <wps:bodyPr wrap="square" rtlCol="1">
                            <a:spAutoFit/>
                          </wps:bodyPr>
                        </wps:wsp>
                      </wpg:grpSp>
                      <pic:pic xmlns:pic="http://schemas.openxmlformats.org/drawingml/2006/picture">
                        <pic:nvPicPr>
                          <pic:cNvPr id="35700766"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3A0DF72" id="_x0000_s145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C8r9tm4HAADs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146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">
                  <v:group id="مجموعة 48" o:spid="_x0000_s146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">
                    <v:group id="مجموعة 49" o:spid="_x0000_s146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">
                      <v:shape id="شكل حر 50" o:spid="_x0000_s146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6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" fillcolor="#a5a5a5 [2092]" stroked="f" strokeweight="1pt">
                        <v:stroke joinstyle="miter"/>
                      </v:roundrect>
                    </v:group>
                    <v:oval id="شكل بيضاوي 52" o:spid="_x0000_s146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" filled="f" strokecolor="#168489" strokeweight="1pt">
                      <v:stroke joinstyle="miter"/>
                    </v:oval>
                  </v:group>
                  <v:shape id="مربع نص 41" o:spid="_x0000_s1466"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" filled="f" stroked="f">
                    <v:textbox style="mso-fit-shape-to-text:t">
                      <w:txbxContent>
                        <w:p w14:paraId="6C5CF1A7" w14:textId="30B5141E"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تحسين تجربة العملاء والموظّفين</w:t>
                          </w:r>
                        </w:p>
                      </w:txbxContent>
                    </v:textbox>
                  </v:shape>
                </v:group>
                <v:shape id="صورة 54" o:spid="_x0000_s146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">
                  <v:imagedata r:id="rId117" o:title=""/>
                </v:shape>
                <w10:anchorlock/>
              </v:group>
            </w:pict>
          </mc:Fallback>
        </mc:AlternateContent>
      </w:r>
    </w:p>
    <w:p w14:paraId="50336F12" w14:textId="77777777" w:rsidR="006B59BE" w:rsidRPr="0002530E" w:rsidRDefault="006B59BE" w:rsidP="00FC05DF">
      <w:pPr>
        <w:rPr>
          <w:rtl/>
        </w:rPr>
      </w:pPr>
      <w:r w:rsidRPr="0002530E">
        <w:rPr>
          <w:rtl/>
        </w:rPr>
        <w:lastRenderedPageBreak/>
        <w:t>- التخصيص الشامل: تقديم تجارب مخصّصة لكل عميل وموظّف.</w:t>
      </w:r>
    </w:p>
    <w:p w14:paraId="6038F75A" w14:textId="77777777" w:rsidR="006B59BE" w:rsidRPr="0002530E" w:rsidRDefault="006B59BE" w:rsidP="00FC05DF">
      <w:pPr>
        <w:rPr>
          <w:rtl/>
        </w:rPr>
      </w:pPr>
      <w:r w:rsidRPr="0002530E">
        <w:rPr>
          <w:rtl/>
        </w:rPr>
        <w:t>- الاستجابة الفورية: تقديم خدمات وردود فعل فورية على مدار الساعة.</w:t>
      </w:r>
    </w:p>
    <w:p w14:paraId="04763488" w14:textId="77777777" w:rsidR="006B59BE" w:rsidRDefault="006B59BE" w:rsidP="00FC05DF">
      <w:pPr>
        <w:rPr>
          <w:rtl/>
        </w:rPr>
      </w:pPr>
      <w:r w:rsidRPr="0002530E">
        <w:rPr>
          <w:rtl/>
        </w:rPr>
        <w:t>- الاستباقية: توقّع احتياجات العملاء والموظّفين قبل التعبير عنها.</w:t>
      </w:r>
    </w:p>
    <w:p w14:paraId="36A1D2D6" w14:textId="71AC2130"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73821696" wp14:editId="4A72388C">
                <wp:extent cx="5731510" cy="891540"/>
                <wp:effectExtent l="0" t="0" r="2540" b="22860"/>
                <wp:docPr id="357007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700768" name="مجموعة 47"/>
                        <wpg:cNvGrpSpPr/>
                        <wpg:grpSpPr>
                          <a:xfrm>
                            <a:off x="0" y="0"/>
                            <a:ext cx="5731510" cy="895351"/>
                            <a:chOff x="0" y="0"/>
                            <a:chExt cx="5878196" cy="918845"/>
                          </a:xfrm>
                        </wpg:grpSpPr>
                        <wpg:grpSp>
                          <wpg:cNvPr id="35700769" name="مجموعة 48"/>
                          <wpg:cNvGrpSpPr/>
                          <wpg:grpSpPr>
                            <a:xfrm>
                              <a:off x="0" y="0"/>
                              <a:ext cx="5878196" cy="918845"/>
                              <a:chOff x="0" y="0"/>
                              <a:chExt cx="6240348" cy="919070"/>
                            </a:xfrm>
                          </wpg:grpSpPr>
                          <wpg:grpSp>
                            <wpg:cNvPr id="35700770" name="مجموعة 49"/>
                            <wpg:cNvGrpSpPr/>
                            <wpg:grpSpPr>
                              <a:xfrm>
                                <a:off x="0" y="169208"/>
                                <a:ext cx="5433072" cy="580613"/>
                                <a:chOff x="0" y="169208"/>
                                <a:chExt cx="5433072" cy="580613"/>
                              </a:xfrm>
                            </wpg:grpSpPr>
                            <wps:wsp>
                              <wps:cNvPr id="357007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74" name="مربع نص 41"/>
                          <wps:cNvSpPr txBox="1"/>
                          <wps:spPr>
                            <a:xfrm>
                              <a:off x="204466" y="256739"/>
                              <a:ext cx="4615440" cy="389397"/>
                            </a:xfrm>
                            <a:prstGeom prst="rect">
                              <a:avLst/>
                            </a:prstGeom>
                            <a:noFill/>
                          </wps:spPr>
                          <wps:txbx>
                            <w:txbxContent>
                              <w:p w14:paraId="79221AAE" w14:textId="6A1367DC"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تمكين الرشاقة المؤسّسية</w:t>
                                </w:r>
                              </w:p>
                            </w:txbxContent>
                          </wps:txbx>
                          <wps:bodyPr wrap="square" rtlCol="1">
                            <a:spAutoFit/>
                          </wps:bodyPr>
                        </wps:wsp>
                      </wpg:grpSp>
                      <pic:pic xmlns:pic="http://schemas.openxmlformats.org/drawingml/2006/picture">
                        <pic:nvPicPr>
                          <pic:cNvPr id="35700775"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3821696" id="_x0000_s146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">
                <v:group id="مجموعة 47" o:spid="_x0000_s146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">
                  <v:group id="مجموعة 48" o:spid="_x0000_s147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">
                    <v:group id="مجموعة 49" o:spid="_x0000_s147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">
                      <v:shape id="شكل حر 50" o:spid="_x0000_s147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7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" fillcolor="#a5a5a5 [2092]" stroked="f" strokeweight="1pt">
                        <v:stroke joinstyle="miter"/>
                      </v:roundrect>
                    </v:group>
                    <v:oval id="شكل بيضاوي 52" o:spid="_x0000_s147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" filled="f" strokecolor="#168489" strokeweight="1pt">
                      <v:stroke joinstyle="miter"/>
                    </v:oval>
                  </v:group>
                  <v:shape id="مربع نص 41" o:spid="_x0000_s147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" filled="f" stroked="f">
                    <v:textbox style="mso-fit-shape-to-text:t">
                      <w:txbxContent>
                        <w:p w14:paraId="79221AAE" w14:textId="6A1367DC"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تمكين الرشاقة المؤسّسية</w:t>
                          </w:r>
                        </w:p>
                      </w:txbxContent>
                    </v:textbox>
                  </v:shape>
                </v:group>
                <v:shape id="صورة 54" o:spid="_x0000_s147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">
                  <v:imagedata r:id="rId117" o:title=""/>
                </v:shape>
                <w10:anchorlock/>
              </v:group>
            </w:pict>
          </mc:Fallback>
        </mc:AlternateContent>
      </w:r>
    </w:p>
    <w:p w14:paraId="6E24A161" w14:textId="77777777" w:rsidR="006B59BE" w:rsidRPr="0002530E" w:rsidRDefault="006B59BE" w:rsidP="00FC05DF">
      <w:pPr>
        <w:rPr>
          <w:rtl/>
        </w:rPr>
      </w:pPr>
      <w:r w:rsidRPr="0002530E">
        <w:rPr>
          <w:rtl/>
        </w:rPr>
        <w:t>- المرونة التشغيلية: تكييف العمليات والموارد بسرعة استجابةً للمتغيّرات.</w:t>
      </w:r>
    </w:p>
    <w:p w14:paraId="0E4FE9F9" w14:textId="77777777" w:rsidR="006B59BE" w:rsidRPr="0002530E" w:rsidRDefault="006B59BE" w:rsidP="00FC05DF">
      <w:pPr>
        <w:rPr>
          <w:rtl/>
        </w:rPr>
      </w:pPr>
      <w:r w:rsidRPr="0002530E">
        <w:rPr>
          <w:rtl/>
        </w:rPr>
        <w:t>- النماذج التشغيلية الجديدة: تمكين نماذج أعمال مبتكرة لم تكن ممكنة سابقاً.</w:t>
      </w:r>
    </w:p>
    <w:p w14:paraId="2ACF9FF1" w14:textId="77777777" w:rsidR="006B59BE" w:rsidRPr="0002530E" w:rsidRDefault="006B59BE" w:rsidP="00FC05DF">
      <w:pPr>
        <w:rPr>
          <w:rtl/>
        </w:rPr>
      </w:pPr>
      <w:r w:rsidRPr="0002530E">
        <w:rPr>
          <w:rtl/>
        </w:rPr>
        <w:t>- الاستجابة للأزمات: تحسين القدرة على التنبّؤ بالأزمات والاستعداد لها.</w:t>
      </w:r>
    </w:p>
    <w:p w14:paraId="7A37BA03" w14:textId="77777777" w:rsidR="006B59BE" w:rsidRPr="0002530E" w:rsidRDefault="006B59BE" w:rsidP="00FC05DF">
      <w:pPr>
        <w:rPr>
          <w:rtl/>
        </w:rPr>
      </w:pPr>
      <w:r>
        <w:rPr>
          <w:rtl/>
        </w:rPr>
        <w:t>"</w:t>
      </w:r>
      <w:hyperlink r:id="rId230">
        <w:r>
          <w:rPr>
            <w:rStyle w:val="Hyperlink"/>
            <w:rtl/>
          </w:rPr>
          <w:t>الذكاء الاصطناعي</w:t>
        </w:r>
      </w:hyperlink>
      <w:r>
        <w:rPr>
          <w:rtl/>
        </w:rPr>
        <w:t xml:space="preserve"> ليس مجرّد تقنية، بل هو عدسة استراتيجية تتيح للقادة رؤية فرص جديدة وإعادة تصوّر نماذج أعمالهم بشكل جذري." - إندرا نويي، الرئيسة التنفيذية السابقة لشركة بيبسي.</w:t>
      </w:r>
    </w:p>
    <w:p w14:paraId="46E800A6" w14:textId="29BCCA7A" w:rsidR="006B59BE" w:rsidRDefault="00FC05DF" w:rsidP="00FC05DF">
      <w:pPr>
        <w:rPr>
          <w:rtl/>
        </w:rPr>
      </w:pPr>
      <w:r>
        <w:rPr>
          <w:rFonts w:ascii="Sakkal Majalla" w:hAnsi="Sakkal Majalla"/>
          <w:noProof/>
          <w:color w:val="002060"/>
          <w:sz w:val="34"/>
        </w:rPr>
        <w:t xml:space="preserve">فهم العلاقة بين </w:t>
      </w:r>
      <w:hyperlink r:id="rId231">
        <w:r>
          <w:rPr>
            <w:rStyle w:val="Hyperlink"/>
            <w:rFonts w:ascii="Sakkal Majalla" w:hAnsi="Sakkal Majalla"/>
            <w:noProof/>
            <w:color w:val="002060"/>
            <w:sz w:val="34"/>
          </w:rPr>
          <w:t>الذكاء الاصطناعي</w:t>
        </w:r>
      </w:hyperlink>
      <w:r>
        <w:rPr>
          <w:rFonts w:ascii="Sakkal Majalla" w:hAnsi="Sakkal Majalla"/>
          <w:noProof/>
          <w:color w:val="002060"/>
          <w:sz w:val="34"/>
        </w:rPr>
        <w:t xml:space="preserve"> والتحوّل المؤسسيفهم العلاقة بين </w:t>
      </w:r>
      <w:hyperlink r:id="rId232">
        <w:r>
          <w:rPr>
            <w:rStyle w:val="Hyperlink"/>
            <w:rFonts w:ascii="Sakkal Majalla" w:hAnsi="Sakkal Majalla"/>
            <w:noProof/>
            <w:color w:val="002060"/>
            <w:sz w:val="34"/>
          </w:rPr>
          <w:t>الذكاء الاصطناعي</w:t>
        </w:r>
      </w:hyperlink>
      <w:r>
        <w:rPr>
          <w:rFonts w:ascii="Sakkal Majalla" w:hAnsi="Sakkal Majalla"/>
          <w:noProof/>
          <w:color w:val="002060"/>
          <w:sz w:val="34"/>
        </w:rPr>
        <w:t xml:space="preserve"> والتحوّل المؤسسي</w:t>
      </w:r>
    </w:p>
    <w:p w14:paraId="02D34E6A" w14:textId="77777777" w:rsidR="006B59BE" w:rsidRDefault="006B59BE" w:rsidP="001822C6">
      <w:pPr>
        <w:pStyle w:val="ad"/>
        <w:rPr>
          <w:b w:val="0"/>
          <w:bCs/>
          <w:color w:val="168489"/>
        </w:rPr>
      </w:pPr>
      <w:r w:rsidRPr="001822C6">
        <w:rPr>
          <w:b w:val="0"/>
          <w:bCs/>
          <w:color w:val="168489"/>
          <w:rtl/>
        </w:rPr>
        <w:t>1. مستويات التأثير المؤسّسي للذكاء الاصطناعي</w:t>
      </w:r>
    </w:p>
    <w:p w14:paraId="24707495" w14:textId="79634D1F" w:rsidR="004A64BB" w:rsidRPr="001822C6" w:rsidRDefault="004A64BB" w:rsidP="004A64BB">
      <w:pPr>
        <w:pStyle w:val="ad"/>
        <w:rPr>
          <w:b w:val="0"/>
          <w:bCs/>
          <w:color w:val="168489"/>
          <w:rtl/>
        </w:rPr>
      </w:pPr>
      <w:r w:rsidRPr="004A64BB">
        <w:rPr>
          <w:b w:val="0"/>
          <w:bCs/>
          <w:noProof/>
          <w:color w:val="168489"/>
        </w:rPr>
        <mc:AlternateContent>
          <mc:Choice Requires="wpg">
            <w:drawing>
              <wp:inline distT="0" distB="0" distL="0" distR="0" wp14:anchorId="71928B0E" wp14:editId="3A17834F">
                <wp:extent cx="5522972" cy="2631417"/>
                <wp:effectExtent l="19050" t="19050" r="20955" b="0"/>
                <wp:docPr id="1973967515" name="Group 29"/>
                <wp:cNvGraphicFramePr/>
                <a:graphic xmlns:a="http://schemas.openxmlformats.org/drawingml/2006/main">
                  <a:graphicData uri="http://schemas.microsoft.com/office/word/2010/wordprocessingGroup">
                    <wpg:wgp>
                      <wpg:cNvGrpSpPr/>
                      <wpg:grpSpPr>
                        <a:xfrm>
                          <a:off x="0" y="0"/>
                          <a:ext cx="5522972" cy="2631417"/>
                          <a:chOff x="0" y="0"/>
                          <a:chExt cx="5522972" cy="2631417"/>
                        </a:xfrm>
                      </wpg:grpSpPr>
                      <wpg:grpSp>
                        <wpg:cNvPr id="1973967516" name="Group 1973967516"/>
                        <wpg:cNvGrpSpPr/>
                        <wpg:grpSpPr>
                          <a:xfrm>
                            <a:off x="0" y="0"/>
                            <a:ext cx="1582258" cy="2631417"/>
                            <a:chOff x="0" y="0"/>
                            <a:chExt cx="1582258" cy="2631417"/>
                          </a:xfrm>
                        </wpg:grpSpPr>
                        <wps:wsp>
                          <wps:cNvPr id="1973967517" name="Rectangle: Rounded Corners 1973967517"/>
                          <wps:cNvSpPr/>
                          <wps:spPr>
                            <a:xfrm>
                              <a:off x="1" y="888557"/>
                              <a:ext cx="1582257" cy="1742860"/>
                            </a:xfrm>
                            <a:prstGeom prst="round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18" name="Oval 1973967518"/>
                          <wps:cNvSpPr/>
                          <wps:spPr>
                            <a:xfrm>
                              <a:off x="0" y="0"/>
                              <a:ext cx="1569774" cy="1569774"/>
                            </a:xfrm>
                            <a:prstGeom prst="ellipse">
                              <a:avLst/>
                            </a:prstGeom>
                            <a:solidFill>
                              <a:srgbClr val="168489"/>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973967519" name="Group 1973967519"/>
                        <wpg:cNvGrpSpPr/>
                        <wpg:grpSpPr>
                          <a:xfrm>
                            <a:off x="1970357" y="0"/>
                            <a:ext cx="1582258" cy="2631417"/>
                            <a:chOff x="1970357" y="0"/>
                            <a:chExt cx="1582258" cy="2631417"/>
                          </a:xfrm>
                        </wpg:grpSpPr>
                        <wps:wsp>
                          <wps:cNvPr id="1973967520" name="Rectangle: Rounded Corners 1973967520"/>
                          <wps:cNvSpPr/>
                          <wps:spPr>
                            <a:xfrm>
                              <a:off x="1970358" y="888557"/>
                              <a:ext cx="1582257" cy="1742860"/>
                            </a:xfrm>
                            <a:prstGeom prst="roundRect">
                              <a:avLst/>
                            </a:prstGeom>
                            <a:solidFill>
                              <a:srgbClr val="2E75B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21" name="Oval 1973967521"/>
                          <wps:cNvSpPr/>
                          <wps:spPr>
                            <a:xfrm>
                              <a:off x="1970357" y="0"/>
                              <a:ext cx="1569774" cy="1569774"/>
                            </a:xfrm>
                            <a:prstGeom prst="ellipse">
                              <a:avLst/>
                            </a:prstGeom>
                            <a:solidFill>
                              <a:srgbClr val="2E75B6"/>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973967522" name="Group 1973967522"/>
                        <wpg:cNvGrpSpPr/>
                        <wpg:grpSpPr>
                          <a:xfrm>
                            <a:off x="3940714" y="0"/>
                            <a:ext cx="1582258" cy="2631417"/>
                            <a:chOff x="3940714" y="0"/>
                            <a:chExt cx="1582258" cy="2631417"/>
                          </a:xfrm>
                        </wpg:grpSpPr>
                        <wps:wsp>
                          <wps:cNvPr id="1973967523" name="Rectangle: Rounded Corners 1973967523"/>
                          <wps:cNvSpPr/>
                          <wps:spPr>
                            <a:xfrm>
                              <a:off x="3940715" y="888557"/>
                              <a:ext cx="1582257" cy="1742860"/>
                            </a:xfrm>
                            <a:prstGeom prst="round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24" name="Oval 1973967524"/>
                          <wps:cNvSpPr/>
                          <wps:spPr>
                            <a:xfrm>
                              <a:off x="3940714" y="0"/>
                              <a:ext cx="1569774" cy="1569774"/>
                            </a:xfrm>
                            <a:prstGeom prst="ellipse">
                              <a:avLst/>
                            </a:prstGeom>
                            <a:solidFill>
                              <a:srgbClr val="FFD366"/>
                            </a:solidFill>
                            <a:ln w="5715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7525" name="مربع نص 166"/>
                        <wps:cNvSpPr txBox="1"/>
                        <wps:spPr>
                          <a:xfrm>
                            <a:off x="193876" y="1740722"/>
                            <a:ext cx="1194506" cy="674313"/>
                          </a:xfrm>
                          <a:prstGeom prst="rect">
                            <a:avLst/>
                          </a:prstGeom>
                        </wps:spPr>
                        <wps:txbx>
                          <w:txbxContent>
                            <w:p w14:paraId="48040481" w14:textId="77777777" w:rsidR="004A64BB" w:rsidRPr="004A64BB" w:rsidRDefault="004A64BB" w:rsidP="004A64BB">
                              <w:pPr>
                                <w:bidi w:val="0"/>
                                <w:jc w:val="center"/>
                                <w:rPr>
                                  <w:rFonts w:ascii="Adobe Arabic" w:hAnsi="Adobe Arabic" w:cs="Adobe Arabic"/>
                                  <w:b/>
                                  <w:bCs/>
                                  <w:color w:val="FFFFFF" w:themeColor="background1"/>
                                  <w:kern w:val="24"/>
                                  <w:sz w:val="36"/>
                                  <w:szCs w:val="36"/>
                                  <w:lang w:bidi="ar-EG"/>
                                </w:rPr>
                              </w:pPr>
                              <w:r w:rsidRPr="004A64BB">
                                <w:rPr>
                                  <w:rFonts w:ascii="Adobe Arabic" w:hAnsi="Adobe Arabic" w:cs="Adobe Arabic"/>
                                  <w:b/>
                                  <w:bCs/>
                                  <w:color w:val="FFFFFF" w:themeColor="background1"/>
                                  <w:kern w:val="24"/>
                                  <w:sz w:val="36"/>
                                  <w:szCs w:val="36"/>
                                  <w:rtl/>
                                  <w:lang w:bidi="ar-EG"/>
                                </w:rPr>
                                <w:t>التحوّل المؤسّسي الشامل</w:t>
                              </w:r>
                            </w:p>
                            <w:p w14:paraId="30FB6CCD" w14:textId="6556A4FA" w:rsidR="004A64BB" w:rsidRDefault="004A64BB" w:rsidP="004A64BB">
                              <w:pPr>
                                <w:bidi w:val="0"/>
                                <w:jc w:val="center"/>
                                <w:rPr>
                                  <w:rFonts w:eastAsia="Calibri" w:hAnsi="Adobe Arabic" w:cs="Adobe Arabic"/>
                                  <w:b/>
                                  <w:bCs/>
                                  <w:color w:val="FFFFFF"/>
                                  <w:kern w:val="24"/>
                                  <w:sz w:val="36"/>
                                  <w:szCs w:val="36"/>
                                  <w:lang w:bidi="ar-EG"/>
                                </w:rPr>
                              </w:pPr>
                            </w:p>
                          </w:txbxContent>
                        </wps:txbx>
                        <wps:bodyPr wrap="square" rtlCol="1">
                          <a:noAutofit/>
                        </wps:bodyPr>
                      </wps:wsp>
                      <wps:wsp>
                        <wps:cNvPr id="1973967526" name="مربع نص 166"/>
                        <wps:cNvSpPr txBox="1"/>
                        <wps:spPr>
                          <a:xfrm>
                            <a:off x="2164233" y="1740722"/>
                            <a:ext cx="1194506" cy="674313"/>
                          </a:xfrm>
                          <a:prstGeom prst="rect">
                            <a:avLst/>
                          </a:prstGeom>
                        </wps:spPr>
                        <wps:txbx>
                          <w:txbxContent>
                            <w:p w14:paraId="39DF2D1F" w14:textId="77777777" w:rsidR="004A64BB" w:rsidRPr="004A64BB" w:rsidRDefault="004A64BB" w:rsidP="004A64BB">
                              <w:pPr>
                                <w:bidi w:val="0"/>
                                <w:jc w:val="center"/>
                                <w:rPr>
                                  <w:rFonts w:ascii="Adobe Arabic" w:hAnsi="Adobe Arabic" w:cs="Adobe Arabic"/>
                                  <w:b/>
                                  <w:bCs/>
                                  <w:color w:val="FFFFFF" w:themeColor="background1"/>
                                  <w:kern w:val="24"/>
                                  <w:sz w:val="36"/>
                                  <w:szCs w:val="36"/>
                                  <w:lang w:bidi="ar-EG"/>
                                </w:rPr>
                              </w:pPr>
                              <w:r w:rsidRPr="004A64BB">
                                <w:rPr>
                                  <w:rFonts w:ascii="Adobe Arabic" w:hAnsi="Adobe Arabic" w:cs="Adobe Arabic"/>
                                  <w:b/>
                                  <w:bCs/>
                                  <w:color w:val="FFFFFF" w:themeColor="background1"/>
                                  <w:kern w:val="24"/>
                                  <w:sz w:val="36"/>
                                  <w:szCs w:val="36"/>
                                  <w:rtl/>
                                  <w:lang w:bidi="ar-EG"/>
                                </w:rPr>
                                <w:t>تعزيز القدرات الحالية</w:t>
                              </w:r>
                            </w:p>
                            <w:p w14:paraId="1652CC0D" w14:textId="12C8BBF4" w:rsidR="004A64BB" w:rsidRDefault="004A64BB" w:rsidP="004A64BB">
                              <w:pPr>
                                <w:bidi w:val="0"/>
                                <w:jc w:val="center"/>
                                <w:rPr>
                                  <w:rFonts w:eastAsia="Calibri" w:hAnsi="Adobe Arabic" w:cs="Adobe Arabic"/>
                                  <w:b/>
                                  <w:bCs/>
                                  <w:color w:val="FFFFFF"/>
                                  <w:kern w:val="24"/>
                                  <w:sz w:val="36"/>
                                  <w:szCs w:val="36"/>
                                  <w:lang w:bidi="ar-EG"/>
                                </w:rPr>
                              </w:pPr>
                            </w:p>
                          </w:txbxContent>
                        </wps:txbx>
                        <wps:bodyPr wrap="square" rtlCol="1">
                          <a:noAutofit/>
                        </wps:bodyPr>
                      </wps:wsp>
                      <wps:wsp>
                        <wps:cNvPr id="1973967527" name="مربع نص 166"/>
                        <wps:cNvSpPr txBox="1"/>
                        <wps:spPr>
                          <a:xfrm>
                            <a:off x="4090262" y="1739409"/>
                            <a:ext cx="1194506" cy="728361"/>
                          </a:xfrm>
                          <a:prstGeom prst="rect">
                            <a:avLst/>
                          </a:prstGeom>
                        </wps:spPr>
                        <wps:txbx>
                          <w:txbxContent>
                            <w:p w14:paraId="0B723F07" w14:textId="77777777" w:rsidR="004A64BB" w:rsidRPr="004A64BB" w:rsidRDefault="004A64BB" w:rsidP="004A64BB">
                              <w:pPr>
                                <w:bidi w:val="0"/>
                                <w:jc w:val="center"/>
                                <w:rPr>
                                  <w:rFonts w:ascii="Adobe Arabic" w:hAnsi="Adobe Arabic" w:cs="Adobe Arabic"/>
                                  <w:b/>
                                  <w:bCs/>
                                  <w:color w:val="FFFFFF" w:themeColor="background1"/>
                                  <w:kern w:val="24"/>
                                  <w:sz w:val="36"/>
                                  <w:szCs w:val="36"/>
                                  <w:lang w:bidi="ar-EG"/>
                                </w:rPr>
                              </w:pPr>
                              <w:r w:rsidRPr="004A64BB">
                                <w:rPr>
                                  <w:rFonts w:ascii="Adobe Arabic" w:hAnsi="Adobe Arabic" w:cs="Adobe Arabic"/>
                                  <w:b/>
                                  <w:bCs/>
                                  <w:color w:val="FFFFFF" w:themeColor="background1"/>
                                  <w:kern w:val="24"/>
                                  <w:sz w:val="36"/>
                                  <w:szCs w:val="36"/>
                                  <w:rtl/>
                                  <w:lang w:bidi="ar-EG"/>
                                </w:rPr>
                                <w:t>تحسين الكفاءة التشغيلية</w:t>
                              </w:r>
                            </w:p>
                            <w:p w14:paraId="7B5D8585" w14:textId="2DEA2AA1" w:rsidR="004A64BB" w:rsidRDefault="004A64BB" w:rsidP="004A64BB">
                              <w:pPr>
                                <w:bidi w:val="0"/>
                                <w:jc w:val="center"/>
                                <w:rPr>
                                  <w:rFonts w:ascii="Adobe Arabic" w:hAnsi="Adobe Arabic" w:cs="Adobe Arabic"/>
                                  <w:b/>
                                  <w:bCs/>
                                  <w:color w:val="FFFFFF" w:themeColor="background1"/>
                                  <w:kern w:val="24"/>
                                  <w:sz w:val="36"/>
                                  <w:szCs w:val="36"/>
                                  <w:lang w:bidi="ar-EG"/>
                                </w:rPr>
                              </w:pPr>
                            </w:p>
                          </w:txbxContent>
                        </wps:txbx>
                        <wps:bodyPr wrap="square" rtlCol="1">
                          <a:noAutofit/>
                        </wps:bodyPr>
                      </wps:wsp>
                      <pic:pic xmlns:pic="http://schemas.openxmlformats.org/drawingml/2006/picture">
                        <pic:nvPicPr>
                          <pic:cNvPr id="1973967528" name="Picture 1973967528" descr="Efficacy "/>
                          <pic:cNvPicPr>
                            <a:picLocks noChangeAspect="1" noChangeArrowheads="1"/>
                          </pic:cNvPicPr>
                        </pic:nvPicPr>
                        <pic:blipFill>
                          <a:blip r:embed="rId233">
                            <a:lum bright="70000" contrast="-70000"/>
                            <a:extLst>
                              <a:ext uri="{28A0092B-C50C-407E-A947-70E740481C1C}">
                                <a14:useLocalDpi xmlns:a14="http://schemas.microsoft.com/office/drawing/2010/main" val="0"/>
                              </a:ext>
                            </a:extLst>
                          </a:blip>
                          <a:srcRect/>
                          <a:stretch>
                            <a:fillRect/>
                          </a:stretch>
                        </pic:blipFill>
                        <pic:spPr bwMode="auto">
                          <a:xfrm>
                            <a:off x="4183957" y="237262"/>
                            <a:ext cx="1045052" cy="10450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529" name="Picture 1973967529" descr="Skill development "/>
                          <pic:cNvPicPr>
                            <a:picLocks noChangeAspect="1" noChangeArrowheads="1"/>
                          </pic:cNvPicPr>
                        </pic:nvPicPr>
                        <pic:blipFill>
                          <a:blip r:embed="rId234">
                            <a:lum bright="70000" contrast="-70000"/>
                            <a:extLst>
                              <a:ext uri="{28A0092B-C50C-407E-A947-70E740481C1C}">
                                <a14:useLocalDpi xmlns:a14="http://schemas.microsoft.com/office/drawing/2010/main" val="0"/>
                              </a:ext>
                            </a:extLst>
                          </a:blip>
                          <a:srcRect/>
                          <a:stretch>
                            <a:fillRect/>
                          </a:stretch>
                        </pic:blipFill>
                        <pic:spPr bwMode="auto">
                          <a:xfrm>
                            <a:off x="2231364" y="237262"/>
                            <a:ext cx="1045052" cy="10450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530" name="Picture 1973967530" descr="Organization "/>
                          <pic:cNvPicPr>
                            <a:picLocks noChangeAspect="1" noChangeArrowheads="1"/>
                          </pic:cNvPicPr>
                        </pic:nvPicPr>
                        <pic:blipFill>
                          <a:blip r:embed="rId235">
                            <a:lum bright="70000" contrast="-70000"/>
                            <a:extLst>
                              <a:ext uri="{28A0092B-C50C-407E-A947-70E740481C1C}">
                                <a14:useLocalDpi xmlns:a14="http://schemas.microsoft.com/office/drawing/2010/main" val="0"/>
                              </a:ext>
                            </a:extLst>
                          </a:blip>
                          <a:srcRect/>
                          <a:stretch>
                            <a:fillRect/>
                          </a:stretch>
                        </pic:blipFill>
                        <pic:spPr bwMode="auto">
                          <a:xfrm>
                            <a:off x="278771" y="237262"/>
                            <a:ext cx="1045052" cy="104505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1928B0E" id="Group 29" o:spid="_x0000_s1477" style="width:434.9pt;height:207.2pt;mso-position-horizontal-relative:char;mso-position-vertical-relative:line" coordsize="55229,263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">
                <v:group id="Group 1973967516" o:spid="_x0000_s1478" style="position:absolute;width:15822;height:26314"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">
                  <v:roundrect id="Rectangle: Rounded Corners 1973967517" o:spid="_x0000_s1479" style="position:absolute;top:8885;width:15822;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" fillcolor="#168489" stroked="f" strokeweight="1pt">
                    <v:stroke joinstyle="miter"/>
                  </v:roundrect>
                  <v:oval id="Oval 1973967518" o:spid="_x0000_s1480" style="position:absolute;width:15697;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" fillcolor="#168489" strokecolor="white [3212]" strokeweight="4.5pt">
                    <v:stroke joinstyle="miter"/>
                  </v:oval>
                </v:group>
                <v:group id="Group 1973967519" o:spid="_x0000_s1481" style="position:absolute;left:19703;width:15823;height:26314" coordorigin="19703"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">
                  <v:roundrect id="Rectangle: Rounded Corners 1973967520" o:spid="_x0000_s1482" style="position:absolute;left:19703;top:8885;width:15823;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" fillcolor="#2e75b6" stroked="f" strokeweight="1pt">
                    <v:stroke joinstyle="miter"/>
                  </v:roundrect>
                  <v:oval id="Oval 1973967521" o:spid="_x0000_s1483" style="position:absolute;left:19703;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" fillcolor="#2e75b6" strokecolor="white [3212]" strokeweight="4.5pt">
                    <v:stroke joinstyle="miter"/>
                  </v:oval>
                </v:group>
                <v:group id="Group 1973967522" o:spid="_x0000_s1484" style="position:absolute;left:39407;width:15822;height:26314" coordorigin="39407" coordsize="15822,263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">
                  <v:roundrect id="Rectangle: Rounded Corners 1973967523" o:spid="_x0000_s1485" style="position:absolute;left:39407;top:8885;width:15822;height:1742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" fillcolor="#ffd366" stroked="f" strokeweight="1pt">
                    <v:stroke joinstyle="miter"/>
                  </v:roundrect>
                  <v:oval id="Oval 1973967524" o:spid="_x0000_s1486" style="position:absolute;left:39407;width:15697;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" fillcolor="#ffd366" strokecolor="white [3212]" strokeweight="4.5pt">
                    <v:stroke joinstyle="miter"/>
                  </v:oval>
                </v:group>
                <v:shape id="مربع نص 166" o:spid="_x0000_s1487" type="#_x0000_t202" style="position:absolute;left:1938;top:17407;width:11945;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" filled="f" stroked="f">
                  <v:textbox>
                    <w:txbxContent>
                      <w:p w14:paraId="48040481" w14:textId="77777777" w:rsidR="004A64BB" w:rsidRPr="004A64BB" w:rsidRDefault="004A64BB" w:rsidP="004A64BB">
                        <w:pPr>
                          <w:bidi w:val="0"/>
                          <w:jc w:val="center"/>
                          <w:rPr>
                            <w:rFonts w:ascii="Adobe Arabic" w:hAnsi="Adobe Arabic" w:cs="Adobe Arabic"/>
                            <w:b/>
                            <w:bCs/>
                            <w:color w:val="FFFFFF" w:themeColor="background1"/>
                            <w:kern w:val="24"/>
                            <w:sz w:val="36"/>
                            <w:szCs w:val="36"/>
                            <w:lang w:bidi="ar-EG"/>
                          </w:rPr>
                        </w:pPr>
                        <w:r w:rsidRPr="004A64BB">
                          <w:rPr>
                            <w:rFonts w:ascii="Adobe Arabic" w:hAnsi="Adobe Arabic" w:cs="Adobe Arabic"/>
                            <w:b/>
                            <w:bCs/>
                            <w:color w:val="FFFFFF" w:themeColor="background1"/>
                            <w:kern w:val="24"/>
                            <w:sz w:val="36"/>
                            <w:szCs w:val="36"/>
                            <w:rtl/>
                            <w:lang w:bidi="ar-EG"/>
                          </w:rPr>
                          <w:t>التحوّل المؤسّسي الشامل</w:t>
                        </w:r>
                      </w:p>
                      <w:p w14:paraId="30FB6CCD" w14:textId="6556A4FA" w:rsidR="004A64BB" w:rsidRDefault="004A64BB" w:rsidP="004A64BB">
                        <w:pPr>
                          <w:bidi w:val="0"/>
                          <w:jc w:val="center"/>
                          <w:rPr>
                            <w:rFonts w:eastAsia="Calibri" w:hAnsi="Adobe Arabic" w:cs="Adobe Arabic"/>
                            <w:b/>
                            <w:bCs/>
                            <w:color w:val="FFFFFF"/>
                            <w:kern w:val="24"/>
                            <w:sz w:val="36"/>
                            <w:szCs w:val="36"/>
                            <w:lang w:bidi="ar-EG"/>
                          </w:rPr>
                        </w:pPr>
                      </w:p>
                    </w:txbxContent>
                  </v:textbox>
                </v:shape>
                <v:shape id="مربع نص 166" o:spid="_x0000_s1488" type="#_x0000_t202" style="position:absolute;left:21642;top:17407;width:11945;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" filled="f" stroked="f">
                  <v:textbox>
                    <w:txbxContent>
                      <w:p w14:paraId="39DF2D1F" w14:textId="77777777" w:rsidR="004A64BB" w:rsidRPr="004A64BB" w:rsidRDefault="004A64BB" w:rsidP="004A64BB">
                        <w:pPr>
                          <w:bidi w:val="0"/>
                          <w:jc w:val="center"/>
                          <w:rPr>
                            <w:rFonts w:ascii="Adobe Arabic" w:hAnsi="Adobe Arabic" w:cs="Adobe Arabic"/>
                            <w:b/>
                            <w:bCs/>
                            <w:color w:val="FFFFFF" w:themeColor="background1"/>
                            <w:kern w:val="24"/>
                            <w:sz w:val="36"/>
                            <w:szCs w:val="36"/>
                            <w:lang w:bidi="ar-EG"/>
                          </w:rPr>
                        </w:pPr>
                        <w:r w:rsidRPr="004A64BB">
                          <w:rPr>
                            <w:rFonts w:ascii="Adobe Arabic" w:hAnsi="Adobe Arabic" w:cs="Adobe Arabic"/>
                            <w:b/>
                            <w:bCs/>
                            <w:color w:val="FFFFFF" w:themeColor="background1"/>
                            <w:kern w:val="24"/>
                            <w:sz w:val="36"/>
                            <w:szCs w:val="36"/>
                            <w:rtl/>
                            <w:lang w:bidi="ar-EG"/>
                          </w:rPr>
                          <w:t>تعزيز القدرات الحالية</w:t>
                        </w:r>
                      </w:p>
                      <w:p w14:paraId="1652CC0D" w14:textId="12C8BBF4" w:rsidR="004A64BB" w:rsidRDefault="004A64BB" w:rsidP="004A64BB">
                        <w:pPr>
                          <w:bidi w:val="0"/>
                          <w:jc w:val="center"/>
                          <w:rPr>
                            <w:rFonts w:eastAsia="Calibri" w:hAnsi="Adobe Arabic" w:cs="Adobe Arabic"/>
                            <w:b/>
                            <w:bCs/>
                            <w:color w:val="FFFFFF"/>
                            <w:kern w:val="24"/>
                            <w:sz w:val="36"/>
                            <w:szCs w:val="36"/>
                            <w:lang w:bidi="ar-EG"/>
                          </w:rPr>
                        </w:pPr>
                      </w:p>
                    </w:txbxContent>
                  </v:textbox>
                </v:shape>
                <v:shape id="مربع نص 166" o:spid="_x0000_s1489" type="#_x0000_t202" style="position:absolute;left:40902;top:17394;width:11945;height:7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" filled="f" stroked="f">
                  <v:textbox>
                    <w:txbxContent>
                      <w:p w14:paraId="0B723F07" w14:textId="77777777" w:rsidR="004A64BB" w:rsidRPr="004A64BB" w:rsidRDefault="004A64BB" w:rsidP="004A64BB">
                        <w:pPr>
                          <w:bidi w:val="0"/>
                          <w:jc w:val="center"/>
                          <w:rPr>
                            <w:rFonts w:ascii="Adobe Arabic" w:hAnsi="Adobe Arabic" w:cs="Adobe Arabic"/>
                            <w:b/>
                            <w:bCs/>
                            <w:color w:val="FFFFFF" w:themeColor="background1"/>
                            <w:kern w:val="24"/>
                            <w:sz w:val="36"/>
                            <w:szCs w:val="36"/>
                            <w:lang w:bidi="ar-EG"/>
                          </w:rPr>
                        </w:pPr>
                        <w:r w:rsidRPr="004A64BB">
                          <w:rPr>
                            <w:rFonts w:ascii="Adobe Arabic" w:hAnsi="Adobe Arabic" w:cs="Adobe Arabic"/>
                            <w:b/>
                            <w:bCs/>
                            <w:color w:val="FFFFFF" w:themeColor="background1"/>
                            <w:kern w:val="24"/>
                            <w:sz w:val="36"/>
                            <w:szCs w:val="36"/>
                            <w:rtl/>
                            <w:lang w:bidi="ar-EG"/>
                          </w:rPr>
                          <w:t>تحسين الكفاءة التشغيلية</w:t>
                        </w:r>
                      </w:p>
                      <w:p w14:paraId="7B5D8585" w14:textId="2DEA2AA1" w:rsidR="004A64BB" w:rsidRDefault="004A64BB" w:rsidP="004A64BB">
                        <w:pPr>
                          <w:bidi w:val="0"/>
                          <w:jc w:val="center"/>
                          <w:rPr>
                            <w:rFonts w:ascii="Adobe Arabic" w:hAnsi="Adobe Arabic" w:cs="Adobe Arabic"/>
                            <w:b/>
                            <w:bCs/>
                            <w:color w:val="FFFFFF" w:themeColor="background1"/>
                            <w:kern w:val="24"/>
                            <w:sz w:val="36"/>
                            <w:szCs w:val="36"/>
                            <w:lang w:bidi="ar-EG"/>
                          </w:rPr>
                        </w:pPr>
                      </w:p>
                    </w:txbxContent>
                  </v:textbox>
                </v:shape>
                <v:shape id="Picture 1973967528" o:spid="_x0000_s1490" type="#_x0000_t75" alt="Efficacy " style="position:absolute;left:41839;top:2372;width:10451;height:10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">
                  <v:imagedata r:id="rId236" o:title="Efficacy " gain="19661f" blacklevel="22938f"/>
                </v:shape>
                <v:shape id="Picture 1973967529" o:spid="_x0000_s1491" type="#_x0000_t75" alt="Skill development " style="position:absolute;left:22313;top:2372;width:10451;height:10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">
                  <v:imagedata r:id="rId237" o:title="Skill development " gain="19661f" blacklevel="22938f"/>
                </v:shape>
                <v:shape id="Picture 1973967530" o:spid="_x0000_s1492" type="#_x0000_t75" alt="Organization " style="position:absolute;left:2787;top:2372;width:10451;height:10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">
                  <v:imagedata r:id="rId238" o:title="Organization " gain="19661f" blacklevel="22938f"/>
                </v:shape>
                <w10:anchorlock/>
              </v:group>
            </w:pict>
          </mc:Fallback>
        </mc:AlternateContent>
      </w:r>
    </w:p>
    <w:p w14:paraId="388F58ED" w14:textId="0A7CD33F"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71C0D972" wp14:editId="06D4B952">
                <wp:extent cx="5731510" cy="891540"/>
                <wp:effectExtent l="0" t="0" r="2540" b="22860"/>
                <wp:docPr id="3570078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700786" name="مجموعة 47"/>
                        <wpg:cNvGrpSpPr/>
                        <wpg:grpSpPr>
                          <a:xfrm>
                            <a:off x="0" y="0"/>
                            <a:ext cx="5731510" cy="895351"/>
                            <a:chOff x="0" y="0"/>
                            <a:chExt cx="5878196" cy="918845"/>
                          </a:xfrm>
                        </wpg:grpSpPr>
                        <wpg:grpSp>
                          <wpg:cNvPr id="35700787" name="مجموعة 48"/>
                          <wpg:cNvGrpSpPr/>
                          <wpg:grpSpPr>
                            <a:xfrm>
                              <a:off x="0" y="0"/>
                              <a:ext cx="5878196" cy="918845"/>
                              <a:chOff x="0" y="0"/>
                              <a:chExt cx="6240348" cy="919070"/>
                            </a:xfrm>
                          </wpg:grpSpPr>
                          <wpg:grpSp>
                            <wpg:cNvPr id="35700788" name="مجموعة 49"/>
                            <wpg:cNvGrpSpPr/>
                            <wpg:grpSpPr>
                              <a:xfrm>
                                <a:off x="0" y="169208"/>
                                <a:ext cx="5433072" cy="580613"/>
                                <a:chOff x="0" y="169208"/>
                                <a:chExt cx="5433072" cy="580613"/>
                              </a:xfrm>
                            </wpg:grpSpPr>
                            <wps:wsp>
                              <wps:cNvPr id="3570078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9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9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700792" name="مربع نص 41"/>
                          <wps:cNvSpPr txBox="1"/>
                          <wps:spPr>
                            <a:xfrm>
                              <a:off x="204466" y="256739"/>
                              <a:ext cx="4615440" cy="389397"/>
                            </a:xfrm>
                            <a:prstGeom prst="rect">
                              <a:avLst/>
                            </a:prstGeom>
                            <a:noFill/>
                          </wps:spPr>
                          <wps:txbx>
                            <w:txbxContent>
                              <w:p w14:paraId="6E533DF5" w14:textId="22AB7502"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تحسين الكفاءة التشغيلية</w:t>
                                </w:r>
                              </w:p>
                            </w:txbxContent>
                          </wps:txbx>
                          <wps:bodyPr wrap="square" rtlCol="1">
                            <a:spAutoFit/>
                          </wps:bodyPr>
                        </wps:wsp>
                      </wpg:grpSp>
                      <pic:pic xmlns:pic="http://schemas.openxmlformats.org/drawingml/2006/picture">
                        <pic:nvPicPr>
                          <pic:cNvPr id="35700793"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1C0D972" id="_x0000_s149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">
                <v:group id="مجموعة 47" o:spid="_x0000_s14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">
                  <v:group id="مجموعة 48" o:spid="_x0000_s14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">
                    <v:group id="مجموعة 49" o:spid="_x0000_s14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">
                      <v:shape id="شكل حر 50" o:spid="_x0000_s14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4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" fillcolor="#a5a5a5 [2092]" stroked="f" strokeweight="1pt">
                        <v:stroke joinstyle="miter"/>
                      </v:roundrect>
                    </v:group>
                    <v:oval id="شكل بيضاوي 52" o:spid="_x0000_s14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" filled="f" strokecolor="#168489" strokeweight="1pt">
                      <v:stroke joinstyle="miter"/>
                    </v:oval>
                  </v:group>
                  <v:shape id="مربع نص 41" o:spid="_x0000_s150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" filled="f" stroked="f">
                    <v:textbox style="mso-fit-shape-to-text:t">
                      <w:txbxContent>
                        <w:p w14:paraId="6E533DF5" w14:textId="22AB7502"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تحسين الكفاءة التشغيلية</w:t>
                          </w:r>
                        </w:p>
                      </w:txbxContent>
                    </v:textbox>
                  </v:shape>
                </v:group>
                <v:shape id="صورة 54" o:spid="_x0000_s15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">
                  <v:imagedata r:id="rId117" o:title=""/>
                </v:shape>
                <w10:anchorlock/>
              </v:group>
            </w:pict>
          </mc:Fallback>
        </mc:AlternateContent>
      </w:r>
    </w:p>
    <w:p w14:paraId="1D19F542" w14:textId="77777777" w:rsidR="006B59BE" w:rsidRPr="0002530E" w:rsidRDefault="006B59BE" w:rsidP="00FC05DF">
      <w:pPr>
        <w:rPr>
          <w:rtl/>
        </w:rPr>
      </w:pPr>
      <w:r w:rsidRPr="0002530E">
        <w:rPr>
          <w:rtl/>
        </w:rPr>
        <w:t>- الآثار: أتمتة المهام الروتينية، تحسين العمليات الحالية.</w:t>
      </w:r>
    </w:p>
    <w:p w14:paraId="07E2A9B1" w14:textId="77777777" w:rsidR="006B59BE" w:rsidRPr="0002530E" w:rsidRDefault="006B59BE" w:rsidP="00FC05DF">
      <w:pPr>
        <w:rPr>
          <w:rtl/>
        </w:rPr>
      </w:pPr>
      <w:r w:rsidRPr="0002530E">
        <w:rPr>
          <w:rtl/>
        </w:rPr>
        <w:lastRenderedPageBreak/>
        <w:t>- الفوائد: خفض التكاليف، زيادة السرعة، تقليل الأخطاء.</w:t>
      </w:r>
    </w:p>
    <w:p w14:paraId="1D948E12" w14:textId="77777777" w:rsidR="006B59BE" w:rsidRDefault="006B59BE" w:rsidP="00FC05DF">
      <w:pPr>
        <w:rPr>
          <w:rtl/>
        </w:rPr>
      </w:pPr>
      <w:r w:rsidRPr="0002530E">
        <w:rPr>
          <w:rtl/>
        </w:rPr>
        <w:t>- أمثلة: أتمتة معالجة المستندات، أنظمة الردّ الآلي على الاستفسارات.</w:t>
      </w:r>
    </w:p>
    <w:p w14:paraId="16B84A62" w14:textId="3F29869B"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371DCBAA" wp14:editId="69345CFC">
                <wp:extent cx="5731510" cy="891540"/>
                <wp:effectExtent l="0" t="0" r="2540" b="22860"/>
                <wp:docPr id="3570079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700795" name="مجموعة 47"/>
                        <wpg:cNvGrpSpPr/>
                        <wpg:grpSpPr>
                          <a:xfrm>
                            <a:off x="0" y="0"/>
                            <a:ext cx="5731510" cy="895351"/>
                            <a:chOff x="0" y="0"/>
                            <a:chExt cx="5878196" cy="918845"/>
                          </a:xfrm>
                        </wpg:grpSpPr>
                        <wpg:grpSp>
                          <wpg:cNvPr id="35700796" name="مجموعة 48"/>
                          <wpg:cNvGrpSpPr/>
                          <wpg:grpSpPr>
                            <a:xfrm>
                              <a:off x="0" y="0"/>
                              <a:ext cx="5878196" cy="918845"/>
                              <a:chOff x="0" y="0"/>
                              <a:chExt cx="6240348" cy="919070"/>
                            </a:xfrm>
                          </wpg:grpSpPr>
                          <wpg:grpSp>
                            <wpg:cNvPr id="35700797" name="مجموعة 49"/>
                            <wpg:cNvGrpSpPr/>
                            <wpg:grpSpPr>
                              <a:xfrm>
                                <a:off x="0" y="169208"/>
                                <a:ext cx="5433072" cy="580613"/>
                                <a:chOff x="0" y="169208"/>
                                <a:chExt cx="5433072" cy="580613"/>
                              </a:xfrm>
                            </wpg:grpSpPr>
                            <wps:wsp>
                              <wps:cNvPr id="3570079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70079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8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89" name="مربع نص 41"/>
                          <wps:cNvSpPr txBox="1"/>
                          <wps:spPr>
                            <a:xfrm>
                              <a:off x="204466" y="256739"/>
                              <a:ext cx="4615440" cy="389397"/>
                            </a:xfrm>
                            <a:prstGeom prst="rect">
                              <a:avLst/>
                            </a:prstGeom>
                            <a:noFill/>
                          </wps:spPr>
                          <wps:txbx>
                            <w:txbxContent>
                              <w:p w14:paraId="370A41A2" w14:textId="2C9A71E3"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تعزيز القدرات الحالية</w:t>
                                </w:r>
                              </w:p>
                            </w:txbxContent>
                          </wps:txbx>
                          <wps:bodyPr wrap="square" rtlCol="1">
                            <a:spAutoFit/>
                          </wps:bodyPr>
                        </wps:wsp>
                      </wpg:grpSp>
                      <pic:pic xmlns:pic="http://schemas.openxmlformats.org/drawingml/2006/picture">
                        <pic:nvPicPr>
                          <pic:cNvPr id="1279981890"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71DCBAA" id="_x0000_s150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EuVrR4BwAA8h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150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">
                  <v:group id="مجموعة 48" o:spid="_x0000_s150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">
                    <v:group id="مجموعة 49" o:spid="_x0000_s150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">
                      <v:shape id="شكل حر 50" o:spid="_x0000_s150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0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" fillcolor="#a5a5a5 [2092]" stroked="f" strokeweight="1pt">
                        <v:stroke joinstyle="miter"/>
                      </v:roundrect>
                    </v:group>
                    <v:oval id="شكل بيضاوي 52" o:spid="_x0000_s150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" filled="f" strokecolor="#168489" strokeweight="1pt">
                      <v:stroke joinstyle="miter"/>
                    </v:oval>
                  </v:group>
                  <v:shape id="مربع نص 41" o:spid="_x0000_s1509"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" filled="f" stroked="f">
                    <v:textbox style="mso-fit-shape-to-text:t">
                      <w:txbxContent>
                        <w:p w14:paraId="370A41A2" w14:textId="2C9A71E3"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تعزيز القدرات الحالية</w:t>
                          </w:r>
                        </w:p>
                      </w:txbxContent>
                    </v:textbox>
                  </v:shape>
                </v:group>
                <v:shape id="صورة 54" o:spid="_x0000_s151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">
                  <v:imagedata r:id="rId117" o:title=""/>
                </v:shape>
                <w10:anchorlock/>
              </v:group>
            </w:pict>
          </mc:Fallback>
        </mc:AlternateContent>
      </w:r>
    </w:p>
    <w:p w14:paraId="12E0E481" w14:textId="77777777" w:rsidR="006B59BE" w:rsidRPr="0002530E" w:rsidRDefault="006B59BE" w:rsidP="00FC05DF">
      <w:pPr>
        <w:rPr>
          <w:rtl/>
        </w:rPr>
      </w:pPr>
      <w:r w:rsidRPr="0002530E">
        <w:rPr>
          <w:rtl/>
        </w:rPr>
        <w:t>- الآثار: إضافة وظائف جديدة، تحسين الخدمات والمنتجات الحالية.</w:t>
      </w:r>
    </w:p>
    <w:p w14:paraId="58AAF045" w14:textId="77777777" w:rsidR="006B59BE" w:rsidRPr="0002530E" w:rsidRDefault="006B59BE" w:rsidP="00FC05DF">
      <w:pPr>
        <w:rPr>
          <w:rtl/>
        </w:rPr>
      </w:pPr>
      <w:r w:rsidRPr="0002530E">
        <w:rPr>
          <w:rtl/>
        </w:rPr>
        <w:t>- الفوائد: زيادة القيمة المقدّمة للعملاء، تحسين تجربة المستخدم.</w:t>
      </w:r>
    </w:p>
    <w:p w14:paraId="30D064E1" w14:textId="77777777" w:rsidR="006B59BE" w:rsidRDefault="006B59BE" w:rsidP="00FC05DF">
      <w:pPr>
        <w:rPr>
          <w:rtl/>
        </w:rPr>
      </w:pPr>
      <w:r w:rsidRPr="0002530E">
        <w:rPr>
          <w:rtl/>
        </w:rPr>
        <w:t>- أمثلة: أنظمة التوصيات الشخصية، الصيانة التنبؤية.</w:t>
      </w:r>
    </w:p>
    <w:p w14:paraId="6A2D5A96" w14:textId="3E086153"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628A7E73" wp14:editId="030C8810">
                <wp:extent cx="5731510" cy="891540"/>
                <wp:effectExtent l="0" t="0" r="2540" b="22860"/>
                <wp:docPr id="127998189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79981892" name="مجموعة 47"/>
                        <wpg:cNvGrpSpPr/>
                        <wpg:grpSpPr>
                          <a:xfrm>
                            <a:off x="0" y="0"/>
                            <a:ext cx="5731510" cy="895351"/>
                            <a:chOff x="0" y="0"/>
                            <a:chExt cx="5878196" cy="918845"/>
                          </a:xfrm>
                        </wpg:grpSpPr>
                        <wpg:grpSp>
                          <wpg:cNvPr id="1279981893" name="مجموعة 48"/>
                          <wpg:cNvGrpSpPr/>
                          <wpg:grpSpPr>
                            <a:xfrm>
                              <a:off x="0" y="0"/>
                              <a:ext cx="5878196" cy="918845"/>
                              <a:chOff x="0" y="0"/>
                              <a:chExt cx="6240348" cy="919070"/>
                            </a:xfrm>
                          </wpg:grpSpPr>
                          <wpg:grpSp>
                            <wpg:cNvPr id="1279981894" name="مجموعة 49"/>
                            <wpg:cNvGrpSpPr/>
                            <wpg:grpSpPr>
                              <a:xfrm>
                                <a:off x="0" y="169208"/>
                                <a:ext cx="5433072" cy="580613"/>
                                <a:chOff x="0" y="169208"/>
                                <a:chExt cx="5433072" cy="580613"/>
                              </a:xfrm>
                            </wpg:grpSpPr>
                            <wps:wsp>
                              <wps:cNvPr id="127998189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89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9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898" name="مربع نص 41"/>
                          <wps:cNvSpPr txBox="1"/>
                          <wps:spPr>
                            <a:xfrm>
                              <a:off x="204466" y="256739"/>
                              <a:ext cx="4615440" cy="389397"/>
                            </a:xfrm>
                            <a:prstGeom prst="rect">
                              <a:avLst/>
                            </a:prstGeom>
                            <a:noFill/>
                          </wps:spPr>
                          <wps:txbx>
                            <w:txbxContent>
                              <w:p w14:paraId="68F9164A" w14:textId="2C07E330"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التحوّل المؤسّسي الشامل</w:t>
                                </w:r>
                              </w:p>
                            </w:txbxContent>
                          </wps:txbx>
                          <wps:bodyPr wrap="square" rtlCol="1">
                            <a:spAutoFit/>
                          </wps:bodyPr>
                        </wps:wsp>
                      </wpg:grpSp>
                      <pic:pic xmlns:pic="http://schemas.openxmlformats.org/drawingml/2006/picture">
                        <pic:nvPicPr>
                          <pic:cNvPr id="1279981899"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28A7E73" id="_x0000_s151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MaXiFhyBwAA/B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151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">
                  <v:group id="مجموعة 48" o:spid="_x0000_s151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">
                    <v:group id="مجموعة 49" o:spid="_x0000_s151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">
                      <v:shape id="شكل حر 50" o:spid="_x0000_s151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1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" fillcolor="#a5a5a5 [2092]" stroked="f" strokeweight="1pt">
                        <v:stroke joinstyle="miter"/>
                      </v:roundrect>
                    </v:group>
                    <v:oval id="شكل بيضاوي 52" o:spid="_x0000_s151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" filled="f" strokecolor="#168489" strokeweight="1pt">
                      <v:stroke joinstyle="miter"/>
                    </v:oval>
                  </v:group>
                  <v:shape id="مربع نص 41" o:spid="_x0000_s1518"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" filled="f" stroked="f">
                    <v:textbox style="mso-fit-shape-to-text:t">
                      <w:txbxContent>
                        <w:p w14:paraId="68F9164A" w14:textId="2C07E330" w:rsidR="004F50BE" w:rsidRDefault="001822C6" w:rsidP="004F50BE">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التحوّل المؤسّسي الشامل</w:t>
                          </w:r>
                        </w:p>
                      </w:txbxContent>
                    </v:textbox>
                  </v:shape>
                </v:group>
                <v:shape id="صورة 54" o:spid="_x0000_s151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">
                  <v:imagedata r:id="rId117" o:title=""/>
                </v:shape>
                <w10:anchorlock/>
              </v:group>
            </w:pict>
          </mc:Fallback>
        </mc:AlternateContent>
      </w:r>
    </w:p>
    <w:p w14:paraId="2AA7D73D" w14:textId="77777777" w:rsidR="006B59BE" w:rsidRPr="0002530E" w:rsidRDefault="006B59BE" w:rsidP="00FC05DF">
      <w:pPr>
        <w:rPr>
          <w:rtl/>
        </w:rPr>
      </w:pPr>
      <w:r w:rsidRPr="0002530E">
        <w:rPr>
          <w:rtl/>
        </w:rPr>
        <w:t>- الآثار: تغيير جذري في نماذج الأعمال وعروض القيمة.</w:t>
      </w:r>
    </w:p>
    <w:p w14:paraId="03F8FAE2" w14:textId="77777777" w:rsidR="006B59BE" w:rsidRPr="0002530E" w:rsidRDefault="006B59BE" w:rsidP="00FC05DF">
      <w:pPr>
        <w:rPr>
          <w:rtl/>
        </w:rPr>
      </w:pPr>
      <w:r w:rsidRPr="0002530E">
        <w:rPr>
          <w:rtl/>
        </w:rPr>
        <w:t>- الفوائد: خلق أسواق جديدة، ميزة تنافسية مستدامة.</w:t>
      </w:r>
    </w:p>
    <w:p w14:paraId="01BD5AAA" w14:textId="77777777" w:rsidR="006B59BE" w:rsidRPr="0002530E" w:rsidRDefault="006B59BE" w:rsidP="00FC05DF">
      <w:pPr>
        <w:rPr>
          <w:rtl/>
        </w:rPr>
      </w:pPr>
      <w:r w:rsidRPr="0002530E">
        <w:rPr>
          <w:rtl/>
        </w:rPr>
        <w:t>- أمثلة: شركات الإنتاج حسب الطلب، الخدمات التنبؤية، الأنظمة البيئية الذكية.</w:t>
      </w:r>
    </w:p>
    <w:p w14:paraId="584BE5D3" w14:textId="77777777" w:rsidR="006B59BE" w:rsidRDefault="006B59BE" w:rsidP="004A64BB">
      <w:pPr>
        <w:pStyle w:val="ad"/>
        <w:keepNext/>
        <w:rPr>
          <w:b w:val="0"/>
          <w:bCs/>
          <w:color w:val="168489"/>
        </w:rPr>
      </w:pPr>
      <w:r>
        <w:rPr>
          <w:b w:val="0"/>
          <w:bCs/>
          <w:color w:val="168489"/>
          <w:rtl/>
        </w:rPr>
        <w:t xml:space="preserve">2. متطلّبات نجاح التحوّل المؤسّسي القائم على </w:t>
      </w:r>
      <w:hyperlink r:id="rId239">
        <w:r>
          <w:rPr>
            <w:rStyle w:val="Hyperlink"/>
            <w:b w:val="0"/>
            <w:bCs/>
            <w:color w:val="168489"/>
            <w:rtl/>
          </w:rPr>
          <w:t>الذكاء الاصطناعي</w:t>
        </w:r>
      </w:hyperlink>
    </w:p>
    <w:p w14:paraId="58817CA3" w14:textId="33BA6E8B" w:rsidR="004A64BB" w:rsidRPr="001822C6" w:rsidRDefault="004A64BB" w:rsidP="004A64BB">
      <w:pPr>
        <w:pStyle w:val="ad"/>
        <w:bidi w:val="0"/>
        <w:rPr>
          <w:b w:val="0"/>
          <w:bCs/>
          <w:color w:val="168489"/>
          <w:rtl/>
        </w:rPr>
      </w:pPr>
      <w:r w:rsidRPr="004A64BB">
        <w:rPr>
          <w:b w:val="0"/>
          <w:bCs/>
          <w:noProof/>
          <w:color w:val="168489"/>
        </w:rPr>
        <mc:AlternateContent>
          <mc:Choice Requires="wpg">
            <w:drawing>
              <wp:inline distT="0" distB="0" distL="0" distR="0" wp14:anchorId="122F9D98" wp14:editId="7C6E4415">
                <wp:extent cx="5667153" cy="2509217"/>
                <wp:effectExtent l="0" t="0" r="10160" b="0"/>
                <wp:docPr id="1973967531" name="Group 4136"/>
                <wp:cNvGraphicFramePr/>
                <a:graphic xmlns:a="http://schemas.openxmlformats.org/drawingml/2006/main">
                  <a:graphicData uri="http://schemas.microsoft.com/office/word/2010/wordprocessingGroup">
                    <wpg:wgp>
                      <wpg:cNvGrpSpPr/>
                      <wpg:grpSpPr>
                        <a:xfrm>
                          <a:off x="0" y="0"/>
                          <a:ext cx="5667153" cy="2509217"/>
                          <a:chOff x="0" y="0"/>
                          <a:chExt cx="5845796" cy="2588314"/>
                        </a:xfrm>
                      </wpg:grpSpPr>
                      <wpg:grpSp>
                        <wpg:cNvPr id="1973967532" name="Group 1973967532"/>
                        <wpg:cNvGrpSpPr/>
                        <wpg:grpSpPr>
                          <a:xfrm>
                            <a:off x="0" y="483078"/>
                            <a:ext cx="1466063" cy="2105236"/>
                            <a:chOff x="0" y="483078"/>
                            <a:chExt cx="1466063" cy="2105236"/>
                          </a:xfrm>
                        </wpg:grpSpPr>
                        <wps:wsp>
                          <wps:cNvPr id="1973967533" name="Rectangle: Rounded Corners 1973967533"/>
                          <wps:cNvSpPr/>
                          <wps:spPr>
                            <a:xfrm>
                              <a:off x="36569" y="642686"/>
                              <a:ext cx="1294941" cy="1294941"/>
                            </a:xfrm>
                            <a:prstGeom prst="roundRect">
                              <a:avLst/>
                            </a:prstGeom>
                            <a:noFill/>
                            <a:ln w="28575">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3967534" name="Oval 1973967534"/>
                          <wps:cNvSpPr/>
                          <wps:spPr>
                            <a:xfrm>
                              <a:off x="1023209" y="483078"/>
                              <a:ext cx="442854" cy="442854"/>
                            </a:xfrm>
                            <a:prstGeom prst="ellips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BFB53A2" w14:textId="77777777" w:rsidR="004A64BB" w:rsidRPr="004A64BB" w:rsidRDefault="004A64BB" w:rsidP="004A64BB">
                                <w:pPr>
                                  <w:jc w:val="center"/>
                                  <w:rPr>
                                    <w:rFonts w:ascii="ADLaM Display" w:eastAsia="ADLaM Display" w:hAnsi="ADLaM Display" w:cs="ADLaM Display"/>
                                    <w:color w:val="FFFFFF" w:themeColor="light1"/>
                                    <w:kern w:val="24"/>
                                    <w:sz w:val="24"/>
                                    <w:szCs w:val="24"/>
                                    <w:lang w:val="en-GB"/>
                                  </w:rPr>
                                </w:pPr>
                                <w:r w:rsidRPr="004A64BB">
                                  <w:rPr>
                                    <w:rFonts w:ascii="ADLaM Display" w:eastAsia="ADLaM Display" w:hAnsi="ADLaM Display" w:cs="ADLaM Display"/>
                                    <w:color w:val="FFFFFF" w:themeColor="light1"/>
                                    <w:kern w:val="24"/>
                                    <w:sz w:val="24"/>
                                    <w:szCs w:val="24"/>
                                    <w:lang w:val="en-GB"/>
                                  </w:rPr>
                                  <w:t>4</w:t>
                                </w:r>
                              </w:p>
                            </w:txbxContent>
                          </wps:txbx>
                          <wps:bodyPr rtlCol="0" anchor="ctr"/>
                        </wps:wsp>
                        <wps:wsp>
                          <wps:cNvPr id="1973967535" name="Isosceles Triangle 1973967535"/>
                          <wps:cNvSpPr/>
                          <wps:spPr>
                            <a:xfrm flipV="1">
                              <a:off x="501861" y="1935538"/>
                              <a:ext cx="269080" cy="161697"/>
                            </a:xfrm>
                            <a:prstGeom prst="triangl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36" name="TextBox 4106"/>
                          <wps:cNvSpPr txBox="1"/>
                          <wps:spPr>
                            <a:xfrm>
                              <a:off x="0" y="2210489"/>
                              <a:ext cx="1367790" cy="377825"/>
                            </a:xfrm>
                            <a:prstGeom prst="rect">
                              <a:avLst/>
                            </a:prstGeom>
                            <a:noFill/>
                          </wps:spPr>
                          <wps:txbx>
                            <w:txbxContent>
                              <w:p w14:paraId="0D5AF354" w14:textId="77777777" w:rsidR="004A64BB" w:rsidRDefault="004A64BB" w:rsidP="004A64B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المنهجيّة والعمليات</w:t>
                                </w:r>
                              </w:p>
                            </w:txbxContent>
                          </wps:txbx>
                          <wps:bodyPr wrap="square" rtlCol="0">
                            <a:noAutofit/>
                          </wps:bodyPr>
                        </wps:wsp>
                      </wpg:grpSp>
                      <wpg:grpSp>
                        <wpg:cNvPr id="1973967537" name="Group 1973967537"/>
                        <wpg:cNvGrpSpPr/>
                        <wpg:grpSpPr>
                          <a:xfrm flipV="1">
                            <a:off x="1134146" y="0"/>
                            <a:ext cx="2031365" cy="2097235"/>
                            <a:chOff x="1134146" y="0"/>
                            <a:chExt cx="2031365" cy="2097235"/>
                          </a:xfrm>
                        </wpg:grpSpPr>
                        <wps:wsp>
                          <wps:cNvPr id="1973967538" name="Rectangle: Rounded Corners 1973967538"/>
                          <wps:cNvSpPr/>
                          <wps:spPr>
                            <a:xfrm>
                              <a:off x="1502632" y="159608"/>
                              <a:ext cx="1294941" cy="1294941"/>
                            </a:xfrm>
                            <a:prstGeom prst="roundRect">
                              <a:avLst/>
                            </a:prstGeom>
                            <a:noFill/>
                            <a:ln w="28575">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3967539" name="Oval 1973967539"/>
                          <wps:cNvSpPr/>
                          <wps:spPr>
                            <a:xfrm flipV="1">
                              <a:off x="2489272" y="0"/>
                              <a:ext cx="442854" cy="442854"/>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2F9D298" w14:textId="77777777" w:rsidR="004A64BB" w:rsidRPr="004A64BB" w:rsidRDefault="004A64BB" w:rsidP="004A64BB">
                                <w:pPr>
                                  <w:jc w:val="center"/>
                                  <w:rPr>
                                    <w:rFonts w:ascii="ADLaM Display" w:eastAsia="ADLaM Display" w:hAnsi="ADLaM Display" w:cs="ADLaM Display"/>
                                    <w:color w:val="FFFFFF" w:themeColor="light1"/>
                                    <w:kern w:val="24"/>
                                    <w:sz w:val="24"/>
                                    <w:szCs w:val="24"/>
                                    <w:lang w:val="en-GB"/>
                                  </w:rPr>
                                </w:pPr>
                                <w:r w:rsidRPr="004A64BB">
                                  <w:rPr>
                                    <w:rFonts w:ascii="ADLaM Display" w:eastAsia="ADLaM Display" w:hAnsi="ADLaM Display" w:cs="ADLaM Display"/>
                                    <w:color w:val="FFFFFF" w:themeColor="light1"/>
                                    <w:kern w:val="24"/>
                                    <w:sz w:val="24"/>
                                    <w:szCs w:val="24"/>
                                    <w:lang w:val="en-GB"/>
                                  </w:rPr>
                                  <w:t>3</w:t>
                                </w:r>
                              </w:p>
                            </w:txbxContent>
                          </wps:txbx>
                          <wps:bodyPr rtlCol="0" anchor="ctr"/>
                        </wps:wsp>
                        <wps:wsp>
                          <wps:cNvPr id="1973967540" name="Isosceles Triangle 1973967540"/>
                          <wps:cNvSpPr/>
                          <wps:spPr>
                            <a:xfrm flipV="1">
                              <a:off x="1967924" y="1452460"/>
                              <a:ext cx="269080" cy="161697"/>
                            </a:xfrm>
                            <a:prstGeom prst="triangl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41" name="TextBox 4121"/>
                          <wps:cNvSpPr txBox="1"/>
                          <wps:spPr>
                            <a:xfrm flipV="1">
                              <a:off x="1134146" y="1719410"/>
                              <a:ext cx="2031365" cy="377825"/>
                            </a:xfrm>
                            <a:prstGeom prst="rect">
                              <a:avLst/>
                            </a:prstGeom>
                            <a:noFill/>
                          </wps:spPr>
                          <wps:txbx>
                            <w:txbxContent>
                              <w:p w14:paraId="525ECF6B" w14:textId="77777777" w:rsidR="004A64BB" w:rsidRDefault="004A64BB" w:rsidP="004A64B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البنية التحتية والبيانات</w:t>
                                </w:r>
                              </w:p>
                            </w:txbxContent>
                          </wps:txbx>
                          <wps:bodyPr wrap="square" rtlCol="0">
                            <a:noAutofit/>
                          </wps:bodyPr>
                        </wps:wsp>
                      </wpg:grpSp>
                      <wpg:grpSp>
                        <wpg:cNvPr id="1973967542" name="Group 1973967542"/>
                        <wpg:cNvGrpSpPr/>
                        <wpg:grpSpPr>
                          <a:xfrm>
                            <a:off x="2913360" y="483078"/>
                            <a:ext cx="1466373" cy="2105236"/>
                            <a:chOff x="2913360" y="483078"/>
                            <a:chExt cx="1466373" cy="2105236"/>
                          </a:xfrm>
                        </wpg:grpSpPr>
                        <wps:wsp>
                          <wps:cNvPr id="1973967543" name="Rectangle: Rounded Corners 1973967543"/>
                          <wps:cNvSpPr/>
                          <wps:spPr>
                            <a:xfrm>
                              <a:off x="2950239" y="642686"/>
                              <a:ext cx="1294941" cy="1294941"/>
                            </a:xfrm>
                            <a:prstGeom prst="roundRect">
                              <a:avLst/>
                            </a:prstGeom>
                            <a:noFill/>
                            <a:ln w="28575">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3967544" name="Oval 1973967544"/>
                          <wps:cNvSpPr/>
                          <wps:spPr>
                            <a:xfrm>
                              <a:off x="3936879" y="483078"/>
                              <a:ext cx="442854" cy="442854"/>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A5EB9D3" w14:textId="77777777" w:rsidR="004A64BB" w:rsidRPr="004A64BB" w:rsidRDefault="004A64BB" w:rsidP="004A64BB">
                                <w:pPr>
                                  <w:jc w:val="center"/>
                                  <w:rPr>
                                    <w:rFonts w:ascii="ADLaM Display" w:eastAsia="ADLaM Display" w:hAnsi="ADLaM Display" w:cs="ADLaM Display"/>
                                    <w:color w:val="FFFFFF" w:themeColor="light1"/>
                                    <w:kern w:val="24"/>
                                    <w:sz w:val="24"/>
                                    <w:szCs w:val="24"/>
                                    <w:lang w:val="en-GB"/>
                                  </w:rPr>
                                </w:pPr>
                                <w:r w:rsidRPr="004A64BB">
                                  <w:rPr>
                                    <w:rFonts w:ascii="ADLaM Display" w:eastAsia="ADLaM Display" w:hAnsi="ADLaM Display" w:cs="ADLaM Display"/>
                                    <w:color w:val="FFFFFF" w:themeColor="light1"/>
                                    <w:kern w:val="24"/>
                                    <w:sz w:val="24"/>
                                    <w:szCs w:val="24"/>
                                    <w:lang w:val="en-GB"/>
                                  </w:rPr>
                                  <w:t>2</w:t>
                                </w:r>
                              </w:p>
                            </w:txbxContent>
                          </wps:txbx>
                          <wps:bodyPr rtlCol="0" anchor="ctr"/>
                        </wps:wsp>
                        <wps:wsp>
                          <wps:cNvPr id="1973967545" name="Isosceles Triangle 1973967545"/>
                          <wps:cNvSpPr/>
                          <wps:spPr>
                            <a:xfrm flipV="1">
                              <a:off x="3415531" y="1935538"/>
                              <a:ext cx="269080" cy="161697"/>
                            </a:xfrm>
                            <a:prstGeom prst="triangl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46" name="TextBox 4130"/>
                          <wps:cNvSpPr txBox="1"/>
                          <wps:spPr>
                            <a:xfrm>
                              <a:off x="2913360" y="2210489"/>
                              <a:ext cx="1367790" cy="377825"/>
                            </a:xfrm>
                            <a:prstGeom prst="rect">
                              <a:avLst/>
                            </a:prstGeom>
                            <a:noFill/>
                          </wps:spPr>
                          <wps:txbx>
                            <w:txbxContent>
                              <w:p w14:paraId="7D2B5687" w14:textId="77777777" w:rsidR="004A64BB" w:rsidRDefault="004A64BB" w:rsidP="004A64B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المواهب والمهارات</w:t>
                                </w:r>
                              </w:p>
                            </w:txbxContent>
                          </wps:txbx>
                          <wps:bodyPr wrap="square" rtlCol="0">
                            <a:noAutofit/>
                          </wps:bodyPr>
                        </wps:wsp>
                      </wpg:grpSp>
                      <wpg:grpSp>
                        <wpg:cNvPr id="1973967547" name="Group 1973967547"/>
                        <wpg:cNvGrpSpPr/>
                        <wpg:grpSpPr>
                          <a:xfrm flipV="1">
                            <a:off x="4379268" y="0"/>
                            <a:ext cx="1466528" cy="2097235"/>
                            <a:chOff x="4379268" y="0"/>
                            <a:chExt cx="1466528" cy="2097235"/>
                          </a:xfrm>
                        </wpg:grpSpPr>
                        <wps:wsp>
                          <wps:cNvPr id="1973967548" name="Rectangle: Rounded Corners 1973967548"/>
                          <wps:cNvSpPr/>
                          <wps:spPr>
                            <a:xfrm>
                              <a:off x="4416302" y="159608"/>
                              <a:ext cx="1294941" cy="1294941"/>
                            </a:xfrm>
                            <a:prstGeom prst="roundRect">
                              <a:avLst/>
                            </a:prstGeom>
                            <a:noFill/>
                            <a:ln w="28575">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73967549" name="Oval 1973967549"/>
                          <wps:cNvSpPr/>
                          <wps:spPr>
                            <a:xfrm flipV="1">
                              <a:off x="5402942" y="0"/>
                              <a:ext cx="442854" cy="442854"/>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68B9F52" w14:textId="77777777" w:rsidR="004A64BB" w:rsidRPr="004A64BB" w:rsidRDefault="004A64BB" w:rsidP="004A64BB">
                                <w:pPr>
                                  <w:jc w:val="center"/>
                                  <w:rPr>
                                    <w:rFonts w:ascii="ADLaM Display" w:eastAsia="ADLaM Display" w:hAnsi="ADLaM Display" w:cs="ADLaM Display"/>
                                    <w:color w:val="FFFFFF" w:themeColor="light1"/>
                                    <w:kern w:val="24"/>
                                    <w:sz w:val="24"/>
                                    <w:szCs w:val="24"/>
                                    <w:lang w:val="en-GB"/>
                                  </w:rPr>
                                </w:pPr>
                                <w:r w:rsidRPr="004A64BB">
                                  <w:rPr>
                                    <w:rFonts w:ascii="ADLaM Display" w:eastAsia="ADLaM Display" w:hAnsi="ADLaM Display" w:cs="ADLaM Display"/>
                                    <w:color w:val="FFFFFF" w:themeColor="light1"/>
                                    <w:kern w:val="24"/>
                                    <w:sz w:val="24"/>
                                    <w:szCs w:val="24"/>
                                    <w:lang w:val="en-GB"/>
                                  </w:rPr>
                                  <w:t>1</w:t>
                                </w:r>
                              </w:p>
                            </w:txbxContent>
                          </wps:txbx>
                          <wps:bodyPr rtlCol="0" anchor="ctr"/>
                        </wps:wsp>
                        <wps:wsp>
                          <wps:cNvPr id="1973967550" name="Isosceles Triangle 1973967550"/>
                          <wps:cNvSpPr/>
                          <wps:spPr>
                            <a:xfrm flipV="1">
                              <a:off x="4881594" y="1452460"/>
                              <a:ext cx="269080" cy="161697"/>
                            </a:xfrm>
                            <a:prstGeom prst="triangl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51" name="TextBox 4135"/>
                          <wps:cNvSpPr txBox="1"/>
                          <wps:spPr>
                            <a:xfrm flipV="1">
                              <a:off x="4379268" y="1687660"/>
                              <a:ext cx="1368425" cy="409575"/>
                            </a:xfrm>
                            <a:prstGeom prst="rect">
                              <a:avLst/>
                            </a:prstGeom>
                            <a:noFill/>
                          </wps:spPr>
                          <wps:txbx>
                            <w:txbxContent>
                              <w:p w14:paraId="575638D8"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الثقافة والقيادة</w:t>
                                </w:r>
                              </w:p>
                            </w:txbxContent>
                          </wps:txbx>
                          <wps:bodyPr wrap="square" rtlCol="0">
                            <a:noAutofit/>
                          </wps:bodyPr>
                        </wps:wsp>
                      </wpg:grpSp>
                      <pic:pic xmlns:pic="http://schemas.openxmlformats.org/drawingml/2006/picture">
                        <pic:nvPicPr>
                          <pic:cNvPr id="1973967552" name="Picture 1973967552" descr="Organization "/>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4630234" y="905701"/>
                            <a:ext cx="822202" cy="822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553" name="Picture 1973967553" descr="Skill "/>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3207746" y="881566"/>
                            <a:ext cx="822202" cy="822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554" name="Picture 1973967554" descr="Data collection "/>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1755687" y="918910"/>
                            <a:ext cx="822202" cy="822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555" name="Picture 1973967555" descr="Iteration "/>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232366" y="855107"/>
                            <a:ext cx="822202" cy="82220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22F9D98" id="Group 4136" o:spid="_x0000_s1520" style="width:446.25pt;height:197.6pt;mso-position-horizontal-relative:char;mso-position-vertical-relative:line" coordsize="58457,258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">
                <v:group id="Group 1973967532" o:spid="_x0000_s1521" style="position:absolute;top:4830;width:14660;height:21053" coordorigin=",4830" coordsize="14660,2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">
                  <v:roundrect id="Rectangle: Rounded Corners 1973967533" o:spid="_x0000_s1522" style="position:absolute;left:365;top:6426;width:12950;height:129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" filled="f" strokecolor="#7f7f7f" strokeweight="2.25pt">
                    <v:stroke joinstyle="miter"/>
                  </v:roundrect>
                  <v:oval id="Oval 1973967534" o:spid="_x0000_s1523" style="position:absolute;left:10232;top:4830;width:4428;height:4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" fillcolor="#7f7f7f" strokecolor="#7f7f7f" strokeweight="1pt">
                    <v:stroke joinstyle="miter"/>
                    <v:textbox>
                      <w:txbxContent>
                        <w:p w14:paraId="3BFB53A2" w14:textId="77777777" w:rsidR="004A64BB" w:rsidRPr="004A64BB" w:rsidRDefault="004A64BB" w:rsidP="004A64BB">
                          <w:pPr>
                            <w:jc w:val="center"/>
                            <w:rPr>
                              <w:rFonts w:ascii="ADLaM Display" w:eastAsia="ADLaM Display" w:hAnsi="ADLaM Display" w:cs="ADLaM Display"/>
                              <w:color w:val="FFFFFF" w:themeColor="light1"/>
                              <w:kern w:val="24"/>
                              <w:sz w:val="24"/>
                              <w:szCs w:val="24"/>
                              <w:lang w:val="en-GB"/>
                            </w:rPr>
                          </w:pPr>
                          <w:r w:rsidRPr="004A64BB">
                            <w:rPr>
                              <w:rFonts w:ascii="ADLaM Display" w:eastAsia="ADLaM Display" w:hAnsi="ADLaM Display" w:cs="ADLaM Display"/>
                              <w:color w:val="FFFFFF" w:themeColor="light1"/>
                              <w:kern w:val="24"/>
                              <w:sz w:val="24"/>
                              <w:szCs w:val="24"/>
                              <w:lang w:val="en-GB"/>
                            </w:rPr>
                            <w:t>4</w:t>
                          </w:r>
                        </w:p>
                      </w:txbxContent>
                    </v:textbox>
                  </v:oval>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973967535" o:spid="_x0000_s1524" type="#_x0000_t5" style="position:absolute;left:5018;top:19355;width:2691;height:1617;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" fillcolor="#7f7f7f" strokecolor="#7f7f7f" strokeweight="1pt"/>
                  <v:shape id="TextBox 4106" o:spid="_x0000_s1525" type="#_x0000_t202" style="position:absolute;top:22104;width:13677;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" filled="f" stroked="f">
                    <v:textbox>
                      <w:txbxContent>
                        <w:p w14:paraId="0D5AF354" w14:textId="77777777" w:rsidR="004A64BB" w:rsidRDefault="004A64BB" w:rsidP="004A64B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المنهجيّة والعمليات</w:t>
                          </w:r>
                        </w:p>
                      </w:txbxContent>
                    </v:textbox>
                  </v:shape>
                </v:group>
                <v:group id="Group 1973967537" o:spid="_x0000_s1526" style="position:absolute;left:11341;width:20314;height:20972;flip:y" coordorigin="11341" coordsize="20313,20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">
                  <v:roundrect id="Rectangle: Rounded Corners 1973967538" o:spid="_x0000_s1527" style="position:absolute;left:15026;top:1596;width:12949;height:129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" filled="f" strokecolor="#ffd366" strokeweight="2.25pt">
                    <v:stroke joinstyle="miter"/>
                  </v:roundrect>
                  <v:oval id="Oval 1973967539" o:spid="_x0000_s1528" style="position:absolute;left:24892;width:4429;height:4428;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" fillcolor="#ffd366" strokecolor="#ffd366" strokeweight="1pt">
                    <v:stroke joinstyle="miter"/>
                    <v:textbox>
                      <w:txbxContent>
                        <w:p w14:paraId="22F9D298" w14:textId="77777777" w:rsidR="004A64BB" w:rsidRPr="004A64BB" w:rsidRDefault="004A64BB" w:rsidP="004A64BB">
                          <w:pPr>
                            <w:jc w:val="center"/>
                            <w:rPr>
                              <w:rFonts w:ascii="ADLaM Display" w:eastAsia="ADLaM Display" w:hAnsi="ADLaM Display" w:cs="ADLaM Display"/>
                              <w:color w:val="FFFFFF" w:themeColor="light1"/>
                              <w:kern w:val="24"/>
                              <w:sz w:val="24"/>
                              <w:szCs w:val="24"/>
                              <w:lang w:val="en-GB"/>
                            </w:rPr>
                          </w:pPr>
                          <w:r w:rsidRPr="004A64BB">
                            <w:rPr>
                              <w:rFonts w:ascii="ADLaM Display" w:eastAsia="ADLaM Display" w:hAnsi="ADLaM Display" w:cs="ADLaM Display"/>
                              <w:color w:val="FFFFFF" w:themeColor="light1"/>
                              <w:kern w:val="24"/>
                              <w:sz w:val="24"/>
                              <w:szCs w:val="24"/>
                              <w:lang w:val="en-GB"/>
                            </w:rPr>
                            <w:t>3</w:t>
                          </w:r>
                        </w:p>
                      </w:txbxContent>
                    </v:textbox>
                  </v:oval>
                  <v:shape id="Isosceles Triangle 1973967540" o:spid="_x0000_s1529" type="#_x0000_t5" style="position:absolute;left:19679;top:14524;width:2691;height:1617;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" fillcolor="#ffd366" strokecolor="#ffd366" strokeweight="1pt"/>
                  <v:shape id="TextBox 4121" o:spid="_x0000_s1530" type="#_x0000_t202" style="position:absolute;left:11341;top:17194;width:20314;height:3778;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" filled="f" stroked="f">
                    <v:textbox>
                      <w:txbxContent>
                        <w:p w14:paraId="525ECF6B" w14:textId="77777777" w:rsidR="004A64BB" w:rsidRDefault="004A64BB" w:rsidP="004A64B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البنية التحتية والبيانات</w:t>
                          </w:r>
                        </w:p>
                      </w:txbxContent>
                    </v:textbox>
                  </v:shape>
                </v:group>
                <v:group id="Group 1973967542" o:spid="_x0000_s1531" style="position:absolute;left:29133;top:4830;width:14664;height:21053" coordorigin="29133,4830" coordsize="14663,21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">
                  <v:roundrect id="Rectangle: Rounded Corners 1973967543" o:spid="_x0000_s1532" style="position:absolute;left:29502;top:6426;width:12949;height:129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" filled="f" strokecolor="#2e75b6" strokeweight="2.25pt">
                    <v:stroke joinstyle="miter"/>
                  </v:roundrect>
                  <v:oval id="Oval 1973967544" o:spid="_x0000_s1533" style="position:absolute;left:39368;top:4830;width:4429;height:4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" fillcolor="#2e75b6" strokecolor="#2e75b6" strokeweight="1pt">
                    <v:stroke joinstyle="miter"/>
                    <v:textbox>
                      <w:txbxContent>
                        <w:p w14:paraId="5A5EB9D3" w14:textId="77777777" w:rsidR="004A64BB" w:rsidRPr="004A64BB" w:rsidRDefault="004A64BB" w:rsidP="004A64BB">
                          <w:pPr>
                            <w:jc w:val="center"/>
                            <w:rPr>
                              <w:rFonts w:ascii="ADLaM Display" w:eastAsia="ADLaM Display" w:hAnsi="ADLaM Display" w:cs="ADLaM Display"/>
                              <w:color w:val="FFFFFF" w:themeColor="light1"/>
                              <w:kern w:val="24"/>
                              <w:sz w:val="24"/>
                              <w:szCs w:val="24"/>
                              <w:lang w:val="en-GB"/>
                            </w:rPr>
                          </w:pPr>
                          <w:r w:rsidRPr="004A64BB">
                            <w:rPr>
                              <w:rFonts w:ascii="ADLaM Display" w:eastAsia="ADLaM Display" w:hAnsi="ADLaM Display" w:cs="ADLaM Display"/>
                              <w:color w:val="FFFFFF" w:themeColor="light1"/>
                              <w:kern w:val="24"/>
                              <w:sz w:val="24"/>
                              <w:szCs w:val="24"/>
                              <w:lang w:val="en-GB"/>
                            </w:rPr>
                            <w:t>2</w:t>
                          </w:r>
                        </w:p>
                      </w:txbxContent>
                    </v:textbox>
                  </v:oval>
                  <v:shape id="Isosceles Triangle 1973967545" o:spid="_x0000_s1534" type="#_x0000_t5" style="position:absolute;left:34155;top:19355;width:2691;height:1617;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" fillcolor="#2e75b6" strokecolor="#2e75b6" strokeweight="1pt"/>
                  <v:shape id="TextBox 4130" o:spid="_x0000_s1535" type="#_x0000_t202" style="position:absolute;left:29133;top:22104;width:13678;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" filled="f" stroked="f">
                    <v:textbox>
                      <w:txbxContent>
                        <w:p w14:paraId="7D2B5687" w14:textId="77777777" w:rsidR="004A64BB" w:rsidRDefault="004A64BB" w:rsidP="004A64BB">
                          <w:pPr>
                            <w:jc w:val="center"/>
                            <w:rPr>
                              <w:rFonts w:ascii="Adobe Arabic" w:hAnsi="Adobe Arabic" w:cs="Adobe Arabic"/>
                              <w:b/>
                              <w:bCs/>
                              <w:kern w:val="24"/>
                              <w:sz w:val="36"/>
                              <w:szCs w:val="36"/>
                              <w:lang w:bidi="ar-EG"/>
                            </w:rPr>
                          </w:pPr>
                          <w:r>
                            <w:rPr>
                              <w:rFonts w:ascii="Adobe Arabic" w:hAnsi="Adobe Arabic" w:cs="Adobe Arabic"/>
                              <w:b/>
                              <w:bCs/>
                              <w:kern w:val="24"/>
                              <w:sz w:val="36"/>
                              <w:szCs w:val="36"/>
                              <w:rtl/>
                              <w:lang w:bidi="ar-EG"/>
                            </w:rPr>
                            <w:t>المواهب والمهارات</w:t>
                          </w:r>
                        </w:p>
                      </w:txbxContent>
                    </v:textbox>
                  </v:shape>
                </v:group>
                <v:group id="Group 1973967547" o:spid="_x0000_s1536" style="position:absolute;left:43792;width:14665;height:20972;flip:y" coordorigin="43792" coordsize="14665,209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">
                  <v:roundrect id="Rectangle: Rounded Corners 1973967548" o:spid="_x0000_s1537" style="position:absolute;left:44163;top:1596;width:12949;height:1294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" filled="f" strokecolor="#168489" strokeweight="2.25pt">
                    <v:stroke joinstyle="miter"/>
                  </v:roundrect>
                  <v:oval id="Oval 1973967549" o:spid="_x0000_s1538" style="position:absolute;left:54029;width:4428;height:4428;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" fillcolor="#168489" strokecolor="#168489" strokeweight="1pt">
                    <v:stroke joinstyle="miter"/>
                    <v:textbox>
                      <w:txbxContent>
                        <w:p w14:paraId="568B9F52" w14:textId="77777777" w:rsidR="004A64BB" w:rsidRPr="004A64BB" w:rsidRDefault="004A64BB" w:rsidP="004A64BB">
                          <w:pPr>
                            <w:jc w:val="center"/>
                            <w:rPr>
                              <w:rFonts w:ascii="ADLaM Display" w:eastAsia="ADLaM Display" w:hAnsi="ADLaM Display" w:cs="ADLaM Display"/>
                              <w:color w:val="FFFFFF" w:themeColor="light1"/>
                              <w:kern w:val="24"/>
                              <w:sz w:val="24"/>
                              <w:szCs w:val="24"/>
                              <w:lang w:val="en-GB"/>
                            </w:rPr>
                          </w:pPr>
                          <w:r w:rsidRPr="004A64BB">
                            <w:rPr>
                              <w:rFonts w:ascii="ADLaM Display" w:eastAsia="ADLaM Display" w:hAnsi="ADLaM Display" w:cs="ADLaM Display"/>
                              <w:color w:val="FFFFFF" w:themeColor="light1"/>
                              <w:kern w:val="24"/>
                              <w:sz w:val="24"/>
                              <w:szCs w:val="24"/>
                              <w:lang w:val="en-GB"/>
                            </w:rPr>
                            <w:t>1</w:t>
                          </w:r>
                        </w:p>
                      </w:txbxContent>
                    </v:textbox>
                  </v:oval>
                  <v:shape id="Isosceles Triangle 1973967550" o:spid="_x0000_s1539" type="#_x0000_t5" style="position:absolute;left:48815;top:14524;width:2691;height:1617;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" fillcolor="#168489" strokecolor="#168489" strokeweight="1pt"/>
                  <v:shape id="TextBox 4135" o:spid="_x0000_s1540" type="#_x0000_t202" style="position:absolute;left:43792;top:16876;width:13684;height:4096;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" filled="f" stroked="f">
                    <v:textbox>
                      <w:txbxContent>
                        <w:p w14:paraId="575638D8" w14:textId="77777777" w:rsidR="004A64BB" w:rsidRDefault="004A64BB" w:rsidP="004A64BB">
                          <w:pPr>
                            <w:jc w:val="center"/>
                            <w:rPr>
                              <w:rFonts w:ascii="Adobe Arabic" w:hAnsi="Adobe Arabic" w:cs="Adobe Arabic"/>
                              <w:b/>
                              <w:bCs/>
                              <w:kern w:val="24"/>
                              <w:sz w:val="40"/>
                              <w:szCs w:val="40"/>
                              <w:lang w:bidi="ar-EG"/>
                            </w:rPr>
                          </w:pPr>
                          <w:r>
                            <w:rPr>
                              <w:rFonts w:ascii="Adobe Arabic" w:hAnsi="Adobe Arabic" w:cs="Adobe Arabic"/>
                              <w:b/>
                              <w:bCs/>
                              <w:kern w:val="24"/>
                              <w:sz w:val="40"/>
                              <w:szCs w:val="40"/>
                              <w:rtl/>
                              <w:lang w:bidi="ar-EG"/>
                            </w:rPr>
                            <w:t>الثقافة والقيادة</w:t>
                          </w:r>
                        </w:p>
                      </w:txbxContent>
                    </v:textbox>
                  </v:shape>
                </v:group>
                <v:shape id="Picture 1973967552" o:spid="_x0000_s1541" type="#_x0000_t75" alt="Organization " style="position:absolute;left:46302;top:9057;width:8222;height:8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">
                  <v:imagedata r:id="rId244" o:title="Organization "/>
                </v:shape>
                <v:shape id="Picture 1973967553" o:spid="_x0000_s1542" type="#_x0000_t75" alt="Skill " style="position:absolute;left:32077;top:8815;width:8222;height:8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">
                  <v:imagedata r:id="rId245" o:title="Skill "/>
                </v:shape>
                <v:shape id="Picture 1973967554" o:spid="_x0000_s1543" type="#_x0000_t75" alt="Data collection " style="position:absolute;left:17556;top:9189;width:8222;height:8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">
                  <v:imagedata r:id="rId246" o:title="Data collection "/>
                </v:shape>
                <v:shape id="Picture 1973967555" o:spid="_x0000_s1544" type="#_x0000_t75" alt="Iteration " style="position:absolute;left:2323;top:8551;width:8222;height:82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">
                  <v:imagedata r:id="rId247" o:title="Iteration "/>
                </v:shape>
                <w10:anchorlock/>
              </v:group>
            </w:pict>
          </mc:Fallback>
        </mc:AlternateContent>
      </w:r>
    </w:p>
    <w:p w14:paraId="4C6E8FB3" w14:textId="1E2DCBE8"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5DF457F3" wp14:editId="7F8EB635">
                <wp:extent cx="5731510" cy="891540"/>
                <wp:effectExtent l="0" t="0" r="2540" b="22860"/>
                <wp:docPr id="127998190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79981901" name="مجموعة 47"/>
                        <wpg:cNvGrpSpPr/>
                        <wpg:grpSpPr>
                          <a:xfrm>
                            <a:off x="0" y="0"/>
                            <a:ext cx="5731510" cy="895351"/>
                            <a:chOff x="0" y="0"/>
                            <a:chExt cx="5878196" cy="918845"/>
                          </a:xfrm>
                        </wpg:grpSpPr>
                        <wpg:grpSp>
                          <wpg:cNvPr id="1279981902" name="مجموعة 48"/>
                          <wpg:cNvGrpSpPr/>
                          <wpg:grpSpPr>
                            <a:xfrm>
                              <a:off x="0" y="0"/>
                              <a:ext cx="5878196" cy="918845"/>
                              <a:chOff x="0" y="0"/>
                              <a:chExt cx="6240348" cy="919070"/>
                            </a:xfrm>
                          </wpg:grpSpPr>
                          <wpg:grpSp>
                            <wpg:cNvPr id="1279981903" name="مجموعة 49"/>
                            <wpg:cNvGrpSpPr/>
                            <wpg:grpSpPr>
                              <a:xfrm>
                                <a:off x="0" y="169208"/>
                                <a:ext cx="5433072" cy="580613"/>
                                <a:chOff x="0" y="169208"/>
                                <a:chExt cx="5433072" cy="580613"/>
                              </a:xfrm>
                            </wpg:grpSpPr>
                            <wps:wsp>
                              <wps:cNvPr id="127998190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07" name="مربع نص 41"/>
                          <wps:cNvSpPr txBox="1"/>
                          <wps:spPr>
                            <a:xfrm>
                              <a:off x="204466" y="256651"/>
                              <a:ext cx="4615440" cy="389397"/>
                            </a:xfrm>
                            <a:prstGeom prst="rect">
                              <a:avLst/>
                            </a:prstGeom>
                            <a:noFill/>
                          </wps:spPr>
                          <wps:txbx>
                            <w:txbxContent>
                              <w:p w14:paraId="488BB080" w14:textId="5D4CF433" w:rsidR="004F50BE"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الثقافة والقيادة</w:t>
                                </w:r>
                              </w:p>
                            </w:txbxContent>
                          </wps:txbx>
                          <wps:bodyPr wrap="square" rtlCol="1">
                            <a:spAutoFit/>
                          </wps:bodyPr>
                        </wps:wsp>
                      </wpg:grpSp>
                      <pic:pic xmlns:pic="http://schemas.openxmlformats.org/drawingml/2006/picture">
                        <pic:nvPicPr>
                          <pic:cNvPr id="1279981908"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DF457F3" id="_x0000_s154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JJoA2dgcAAPw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15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">
                  <v:group id="مجموعة 48" o:spid="_x0000_s15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">
                    <v:group id="مجموعة 49" o:spid="_x0000_s15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">
                      <v:shape id="شكل حر 50" o:spid="_x0000_s15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" fillcolor="#a5a5a5 [2092]" stroked="f" strokeweight="1pt">
                        <v:stroke joinstyle="miter"/>
                      </v:roundrect>
                    </v:group>
                    <v:oval id="شكل بيضاوي 52" o:spid="_x0000_s15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" filled="f" strokecolor="#168489" strokeweight="1pt">
                      <v:stroke joinstyle="miter"/>
                    </v:oval>
                  </v:group>
                  <v:shape id="مربع نص 41" o:spid="_x0000_s1552"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" filled="f" stroked="f">
                    <v:textbox style="mso-fit-shape-to-text:t">
                      <w:txbxContent>
                        <w:p w14:paraId="488BB080" w14:textId="5D4CF433" w:rsidR="004F50BE"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الثقافة والقيادة</w:t>
                          </w:r>
                        </w:p>
                      </w:txbxContent>
                    </v:textbox>
                  </v:shape>
                </v:group>
                <v:shape id="صورة 54" o:spid="_x0000_s15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">
                  <v:imagedata r:id="rId117" o:title=""/>
                </v:shape>
                <w10:anchorlock/>
              </v:group>
            </w:pict>
          </mc:Fallback>
        </mc:AlternateContent>
      </w:r>
    </w:p>
    <w:p w14:paraId="4F2E9C5D" w14:textId="77777777" w:rsidR="006B59BE" w:rsidRPr="0002530E" w:rsidRDefault="006B59BE" w:rsidP="00FC05DF">
      <w:pPr>
        <w:rPr>
          <w:rtl/>
        </w:rPr>
      </w:pPr>
      <w:r w:rsidRPr="0002530E">
        <w:rPr>
          <w:rtl/>
        </w:rPr>
        <w:lastRenderedPageBreak/>
        <w:t>- بناء ثقافة داعمة للتجريب والابتكار.</w:t>
      </w:r>
    </w:p>
    <w:p w14:paraId="4A3181EA" w14:textId="77777777" w:rsidR="006B59BE" w:rsidRPr="0002530E" w:rsidRDefault="006B59BE" w:rsidP="00FC05DF">
      <w:pPr>
        <w:rPr>
          <w:rtl/>
        </w:rPr>
      </w:pPr>
      <w:r w:rsidRPr="0002530E">
        <w:rPr>
          <w:rtl/>
        </w:rPr>
        <w:t>- وجود قيادة ملتزمة بالتحوّل الرقمي طويل المدى.</w:t>
      </w:r>
    </w:p>
    <w:p w14:paraId="6851B796" w14:textId="77777777" w:rsidR="006B59BE" w:rsidRDefault="006B59BE" w:rsidP="00FC05DF">
      <w:pPr>
        <w:rPr>
          <w:rtl/>
        </w:rPr>
      </w:pPr>
      <w:r w:rsidRPr="0002530E">
        <w:rPr>
          <w:rtl/>
        </w:rPr>
        <w:t>- تبنّي عقلية البيانات (</w:t>
      </w:r>
      <w:r w:rsidRPr="0002530E">
        <w:t>Data-driven mindset</w:t>
      </w:r>
      <w:r w:rsidRPr="0002530E">
        <w:rPr>
          <w:rtl/>
        </w:rPr>
        <w:t>) في جميع المستويات.</w:t>
      </w:r>
    </w:p>
    <w:p w14:paraId="59DC9968" w14:textId="37B73BCF"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0B7E565C" wp14:editId="11F5DCD4">
                <wp:extent cx="5731510" cy="891540"/>
                <wp:effectExtent l="0" t="0" r="2540" b="22860"/>
                <wp:docPr id="127998190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79981910" name="مجموعة 47"/>
                        <wpg:cNvGrpSpPr/>
                        <wpg:grpSpPr>
                          <a:xfrm>
                            <a:off x="0" y="0"/>
                            <a:ext cx="5731510" cy="895351"/>
                            <a:chOff x="0" y="0"/>
                            <a:chExt cx="5878196" cy="918845"/>
                          </a:xfrm>
                        </wpg:grpSpPr>
                        <wpg:grpSp>
                          <wpg:cNvPr id="1279981911" name="مجموعة 48"/>
                          <wpg:cNvGrpSpPr/>
                          <wpg:grpSpPr>
                            <a:xfrm>
                              <a:off x="0" y="0"/>
                              <a:ext cx="5878196" cy="918845"/>
                              <a:chOff x="0" y="0"/>
                              <a:chExt cx="6240348" cy="919070"/>
                            </a:xfrm>
                          </wpg:grpSpPr>
                          <wpg:grpSp>
                            <wpg:cNvPr id="1279981912" name="مجموعة 49"/>
                            <wpg:cNvGrpSpPr/>
                            <wpg:grpSpPr>
                              <a:xfrm>
                                <a:off x="0" y="169208"/>
                                <a:ext cx="5433072" cy="580613"/>
                                <a:chOff x="0" y="169208"/>
                                <a:chExt cx="5433072" cy="580613"/>
                              </a:xfrm>
                            </wpg:grpSpPr>
                            <wps:wsp>
                              <wps:cNvPr id="12799819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16" name="مربع نص 41"/>
                          <wps:cNvSpPr txBox="1"/>
                          <wps:spPr>
                            <a:xfrm>
                              <a:off x="204466" y="256690"/>
                              <a:ext cx="4615440" cy="389397"/>
                            </a:xfrm>
                            <a:prstGeom prst="rect">
                              <a:avLst/>
                            </a:prstGeom>
                            <a:noFill/>
                          </wps:spPr>
                          <wps:txbx>
                            <w:txbxContent>
                              <w:p w14:paraId="7EF60EE2" w14:textId="652016A5"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المواهب والمهارات</w:t>
                                </w:r>
                              </w:p>
                            </w:txbxContent>
                          </wps:txbx>
                          <wps:bodyPr wrap="square" rtlCol="1">
                            <a:spAutoFit/>
                          </wps:bodyPr>
                        </wps:wsp>
                      </wpg:grpSp>
                      <pic:pic xmlns:pic="http://schemas.openxmlformats.org/drawingml/2006/picture">
                        <pic:nvPicPr>
                          <pic:cNvPr id="1279981917"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B7E565C" id="_x0000_s155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wGr/EcAcAAPw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15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">
                  <v:group id="مجموعة 48" o:spid="_x0000_s15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">
                    <v:group id="مجموعة 49" o:spid="_x0000_s15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">
                      <v:shape id="شكل حر 50" o:spid="_x0000_s15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" fillcolor="#a5a5a5 [2092]" stroked="f" strokeweight="1pt">
                        <v:stroke joinstyle="miter"/>
                      </v:roundrect>
                    </v:group>
                    <v:oval id="شكل بيضاوي 52" o:spid="_x0000_s15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" filled="f" strokecolor="#168489" strokeweight="1pt">
                      <v:stroke joinstyle="miter"/>
                    </v:oval>
                  </v:group>
                  <v:shape id="مربع نص 41" o:spid="_x0000_s1561"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" filled="f" stroked="f">
                    <v:textbox style="mso-fit-shape-to-text:t">
                      <w:txbxContent>
                        <w:p w14:paraId="7EF60EE2" w14:textId="652016A5"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المواهب والمهارات</w:t>
                          </w:r>
                        </w:p>
                      </w:txbxContent>
                    </v:textbox>
                  </v:shape>
                </v:group>
                <v:shape id="صورة 54" o:spid="_x0000_s15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">
                  <v:imagedata r:id="rId117" o:title=""/>
                </v:shape>
                <w10:anchorlock/>
              </v:group>
            </w:pict>
          </mc:Fallback>
        </mc:AlternateContent>
      </w:r>
    </w:p>
    <w:p w14:paraId="7CCCE8FA" w14:textId="77777777" w:rsidR="006B59BE" w:rsidRPr="0002530E" w:rsidRDefault="006B59BE" w:rsidP="00FC05DF">
      <w:pPr>
        <w:rPr>
          <w:rtl/>
        </w:rPr>
      </w:pPr>
      <w:r>
        <w:rPr>
          <w:rtl/>
        </w:rPr>
        <w:t xml:space="preserve">- استقطاب وتطوير مهارات العلماء والمهندسين في مجال </w:t>
      </w:r>
      <w:hyperlink r:id="rId248">
        <w:r>
          <w:rPr>
            <w:rStyle w:val="Hyperlink"/>
            <w:rtl/>
          </w:rPr>
          <w:t>الذكاء الاصطناعي</w:t>
        </w:r>
      </w:hyperlink>
      <w:r>
        <w:rPr>
          <w:rtl/>
        </w:rPr>
        <w:t>.</w:t>
      </w:r>
    </w:p>
    <w:p w14:paraId="5C12AED6" w14:textId="77777777" w:rsidR="006B59BE" w:rsidRPr="0002530E" w:rsidRDefault="006B59BE" w:rsidP="00FC05DF">
      <w:pPr>
        <w:rPr>
          <w:rtl/>
        </w:rPr>
      </w:pPr>
      <w:r>
        <w:rPr>
          <w:rtl/>
        </w:rPr>
        <w:t>- رفع مستوى الوعي والمعرفة ب</w:t>
      </w:r>
      <w:hyperlink r:id="rId249">
        <w:r>
          <w:rPr>
            <w:rStyle w:val="Hyperlink"/>
            <w:rtl/>
          </w:rPr>
          <w:t>الذكاء الاصطناعي</w:t>
        </w:r>
      </w:hyperlink>
      <w:r>
        <w:rPr>
          <w:rtl/>
        </w:rPr>
        <w:t xml:space="preserve"> لدى جميع الموظّفين.</w:t>
      </w:r>
    </w:p>
    <w:p w14:paraId="53CA36DC" w14:textId="77777777" w:rsidR="006B59BE" w:rsidRDefault="006B59BE" w:rsidP="00FC05DF">
      <w:pPr>
        <w:rPr>
          <w:rtl/>
        </w:rPr>
      </w:pPr>
      <w:r w:rsidRPr="0002530E">
        <w:rPr>
          <w:rtl/>
        </w:rPr>
        <w:t>- بناء فرق متعدّدة التخصّصات تجمع بين الخبرة التقنية والمعرفة المؤسّسية.</w:t>
      </w:r>
    </w:p>
    <w:p w14:paraId="54F78E2B" w14:textId="305E4C61"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2CA4EE85" wp14:editId="1CE61AA9">
                <wp:extent cx="5731510" cy="891540"/>
                <wp:effectExtent l="0" t="0" r="2540" b="22860"/>
                <wp:docPr id="127998191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79981919" name="مجموعة 47"/>
                        <wpg:cNvGrpSpPr/>
                        <wpg:grpSpPr>
                          <a:xfrm>
                            <a:off x="0" y="0"/>
                            <a:ext cx="5731510" cy="895351"/>
                            <a:chOff x="0" y="0"/>
                            <a:chExt cx="5878196" cy="918845"/>
                          </a:xfrm>
                        </wpg:grpSpPr>
                        <wpg:grpSp>
                          <wpg:cNvPr id="1279981920" name="مجموعة 48"/>
                          <wpg:cNvGrpSpPr/>
                          <wpg:grpSpPr>
                            <a:xfrm>
                              <a:off x="0" y="0"/>
                              <a:ext cx="5878196" cy="918845"/>
                              <a:chOff x="0" y="0"/>
                              <a:chExt cx="6240348" cy="919070"/>
                            </a:xfrm>
                          </wpg:grpSpPr>
                          <wpg:grpSp>
                            <wpg:cNvPr id="1279981921" name="مجموعة 49"/>
                            <wpg:cNvGrpSpPr/>
                            <wpg:grpSpPr>
                              <a:xfrm>
                                <a:off x="0" y="169208"/>
                                <a:ext cx="5433072" cy="580613"/>
                                <a:chOff x="0" y="169208"/>
                                <a:chExt cx="5433072" cy="580613"/>
                              </a:xfrm>
                            </wpg:grpSpPr>
                            <wps:wsp>
                              <wps:cNvPr id="12799819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25" name="مربع نص 41"/>
                          <wps:cNvSpPr txBox="1"/>
                          <wps:spPr>
                            <a:xfrm>
                              <a:off x="204466" y="256690"/>
                              <a:ext cx="4615440" cy="389397"/>
                            </a:xfrm>
                            <a:prstGeom prst="rect">
                              <a:avLst/>
                            </a:prstGeom>
                            <a:noFill/>
                          </wps:spPr>
                          <wps:txbx>
                            <w:txbxContent>
                              <w:p w14:paraId="3815F77D" w14:textId="0D0EEEE0"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البنية التحتية والبيانات</w:t>
                                </w:r>
                              </w:p>
                            </w:txbxContent>
                          </wps:txbx>
                          <wps:bodyPr wrap="square" rtlCol="1">
                            <a:spAutoFit/>
                          </wps:bodyPr>
                        </wps:wsp>
                      </wpg:grpSp>
                      <pic:pic xmlns:pic="http://schemas.openxmlformats.org/drawingml/2006/picture">
                        <pic:nvPicPr>
                          <pic:cNvPr id="1279981926"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CA4EE85" id="_x0000_s15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deAWrW4HAAD8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15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">
                  <v:group id="مجموعة 48" o:spid="_x0000_s15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">
                    <v:group id="مجموعة 49" o:spid="_x0000_s15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">
                      <v:shape id="شكل حر 50" o:spid="_x0000_s15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" fillcolor="#a5a5a5 [2092]" stroked="f" strokeweight="1pt">
                        <v:stroke joinstyle="miter"/>
                      </v:roundrect>
                    </v:group>
                    <v:oval id="شكل بيضاوي 52" o:spid="_x0000_s15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" filled="f" strokecolor="#168489" strokeweight="1pt">
                      <v:stroke joinstyle="miter"/>
                    </v:oval>
                  </v:group>
                  <v:shape id="مربع نص 41" o:spid="_x0000_s1570"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" filled="f" stroked="f">
                    <v:textbox style="mso-fit-shape-to-text:t">
                      <w:txbxContent>
                        <w:p w14:paraId="3815F77D" w14:textId="0D0EEEE0"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البنية التحتية والبيانات</w:t>
                          </w:r>
                        </w:p>
                      </w:txbxContent>
                    </v:textbox>
                  </v:shape>
                </v:group>
                <v:shape id="صورة 54" o:spid="_x0000_s15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">
                  <v:imagedata r:id="rId117" o:title=""/>
                </v:shape>
                <w10:anchorlock/>
              </v:group>
            </w:pict>
          </mc:Fallback>
        </mc:AlternateContent>
      </w:r>
    </w:p>
    <w:p w14:paraId="279C64D0" w14:textId="77777777" w:rsidR="006B59BE" w:rsidRPr="0002530E" w:rsidRDefault="006B59BE" w:rsidP="00FC05DF">
      <w:pPr>
        <w:rPr>
          <w:rtl/>
        </w:rPr>
      </w:pPr>
      <w:r w:rsidRPr="0002530E">
        <w:rPr>
          <w:rtl/>
        </w:rPr>
        <w:t>- تطوير بنية تحتية للبيانات تتّسم بالمرونة والتكامل.</w:t>
      </w:r>
    </w:p>
    <w:p w14:paraId="35D44519" w14:textId="77777777" w:rsidR="006B59BE" w:rsidRPr="0002530E" w:rsidRDefault="006B59BE" w:rsidP="00FC05DF">
      <w:pPr>
        <w:rPr>
          <w:rtl/>
        </w:rPr>
      </w:pPr>
      <w:r w:rsidRPr="0002530E">
        <w:rPr>
          <w:rtl/>
        </w:rPr>
        <w:t>- ضمان جودة وتوفّر البيانات اللازمة للتعلّم.</w:t>
      </w:r>
    </w:p>
    <w:p w14:paraId="2B6B9924" w14:textId="77777777" w:rsidR="006B59BE" w:rsidRDefault="006B59BE" w:rsidP="00FC05DF">
      <w:pPr>
        <w:rPr>
          <w:rtl/>
        </w:rPr>
      </w:pPr>
      <w:r w:rsidRPr="0002530E">
        <w:rPr>
          <w:rtl/>
        </w:rPr>
        <w:t>- بناء آليات لحوكمة البيانات وضمان الخصوصية والأمان.</w:t>
      </w:r>
    </w:p>
    <w:p w14:paraId="193CA0F5" w14:textId="0DF2395C"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208F2A08" wp14:editId="6C9B68AC">
                <wp:extent cx="5731510" cy="891540"/>
                <wp:effectExtent l="0" t="0" r="2540" b="22860"/>
                <wp:docPr id="12799819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79981928" name="مجموعة 47"/>
                        <wpg:cNvGrpSpPr/>
                        <wpg:grpSpPr>
                          <a:xfrm>
                            <a:off x="0" y="0"/>
                            <a:ext cx="5731510" cy="895351"/>
                            <a:chOff x="0" y="0"/>
                            <a:chExt cx="5878196" cy="918845"/>
                          </a:xfrm>
                        </wpg:grpSpPr>
                        <wpg:grpSp>
                          <wpg:cNvPr id="1279981929" name="مجموعة 48"/>
                          <wpg:cNvGrpSpPr/>
                          <wpg:grpSpPr>
                            <a:xfrm>
                              <a:off x="0" y="0"/>
                              <a:ext cx="5878196" cy="918845"/>
                              <a:chOff x="0" y="0"/>
                              <a:chExt cx="6240348" cy="919070"/>
                            </a:xfrm>
                          </wpg:grpSpPr>
                          <wpg:grpSp>
                            <wpg:cNvPr id="1279981930" name="مجموعة 49"/>
                            <wpg:cNvGrpSpPr/>
                            <wpg:grpSpPr>
                              <a:xfrm>
                                <a:off x="0" y="169208"/>
                                <a:ext cx="5433072" cy="580613"/>
                                <a:chOff x="0" y="169208"/>
                                <a:chExt cx="5433072" cy="580613"/>
                              </a:xfrm>
                            </wpg:grpSpPr>
                            <wps:wsp>
                              <wps:cNvPr id="12799819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799819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79981934" name="مربع نص 41"/>
                          <wps:cNvSpPr txBox="1"/>
                          <wps:spPr>
                            <a:xfrm>
                              <a:off x="204466" y="256690"/>
                              <a:ext cx="4615440" cy="389397"/>
                            </a:xfrm>
                            <a:prstGeom prst="rect">
                              <a:avLst/>
                            </a:prstGeom>
                            <a:noFill/>
                          </wps:spPr>
                          <wps:txbx>
                            <w:txbxContent>
                              <w:p w14:paraId="45F78B3B" w14:textId="34456EDA"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المنهجي</w:t>
                                </w:r>
                                <w:r w:rsidRPr="001822C6">
                                  <w:rPr>
                                    <w:rFonts w:eastAsia="Calibri" w:hAnsi="Adobe Arabic" w:cs="Adobe Arabic" w:hint="cs"/>
                                    <w:b/>
                                    <w:bCs/>
                                    <w:color w:val="FFFFFF"/>
                                    <w:kern w:val="24"/>
                                    <w:sz w:val="36"/>
                                    <w:szCs w:val="36"/>
                                    <w:rtl/>
                                    <w:lang w:bidi="ar-EG"/>
                                  </w:rPr>
                                  <w:t>ّ</w:t>
                                </w:r>
                                <w:r w:rsidRPr="001822C6">
                                  <w:rPr>
                                    <w:rFonts w:eastAsia="Calibri" w:hAnsi="Adobe Arabic" w:cs="Adobe Arabic"/>
                                    <w:b/>
                                    <w:bCs/>
                                    <w:color w:val="FFFFFF"/>
                                    <w:kern w:val="24"/>
                                    <w:sz w:val="36"/>
                                    <w:szCs w:val="36"/>
                                    <w:rtl/>
                                    <w:lang w:bidi="ar-EG"/>
                                  </w:rPr>
                                  <w:t>ة والعمليات</w:t>
                                </w:r>
                              </w:p>
                            </w:txbxContent>
                          </wps:txbx>
                          <wps:bodyPr wrap="square" rtlCol="1">
                            <a:spAutoFit/>
                          </wps:bodyPr>
                        </wps:wsp>
                      </wpg:grpSp>
                      <pic:pic xmlns:pic="http://schemas.openxmlformats.org/drawingml/2006/picture">
                        <pic:nvPicPr>
                          <pic:cNvPr id="1279981935"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08F2A08" id="_x0000_s157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MWAlVVvBwAA/B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15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">
                  <v:group id="مجموعة 48" o:spid="_x0000_s15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">
                    <v:group id="مجموعة 49" o:spid="_x0000_s15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">
                      <v:shape id="شكل حر 50" o:spid="_x0000_s15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" fillcolor="#a5a5a5 [2092]" stroked="f" strokeweight="1pt">
                        <v:stroke joinstyle="miter"/>
                      </v:roundrect>
                    </v:group>
                    <v:oval id="شكل بيضاوي 52" o:spid="_x0000_s15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" filled="f" strokecolor="#168489" strokeweight="1pt">
                      <v:stroke joinstyle="miter"/>
                    </v:oval>
                  </v:group>
                  <v:shape id="مربع نص 41" o:spid="_x0000_s1579"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" filled="f" stroked="f">
                    <v:textbox style="mso-fit-shape-to-text:t">
                      <w:txbxContent>
                        <w:p w14:paraId="45F78B3B" w14:textId="34456EDA"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المنهجي</w:t>
                          </w:r>
                          <w:r w:rsidRPr="001822C6">
                            <w:rPr>
                              <w:rFonts w:eastAsia="Calibri" w:hAnsi="Adobe Arabic" w:cs="Adobe Arabic" w:hint="cs"/>
                              <w:b/>
                              <w:bCs/>
                              <w:color w:val="FFFFFF"/>
                              <w:kern w:val="24"/>
                              <w:sz w:val="36"/>
                              <w:szCs w:val="36"/>
                              <w:rtl/>
                              <w:lang w:bidi="ar-EG"/>
                            </w:rPr>
                            <w:t>ّ</w:t>
                          </w:r>
                          <w:r w:rsidRPr="001822C6">
                            <w:rPr>
                              <w:rFonts w:eastAsia="Calibri" w:hAnsi="Adobe Arabic" w:cs="Adobe Arabic"/>
                              <w:b/>
                              <w:bCs/>
                              <w:color w:val="FFFFFF"/>
                              <w:kern w:val="24"/>
                              <w:sz w:val="36"/>
                              <w:szCs w:val="36"/>
                              <w:rtl/>
                              <w:lang w:bidi="ar-EG"/>
                            </w:rPr>
                            <w:t>ة والعمليات</w:t>
                          </w:r>
                        </w:p>
                      </w:txbxContent>
                    </v:textbox>
                  </v:shape>
                </v:group>
                <v:shape id="صورة 54" o:spid="_x0000_s15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">
                  <v:imagedata r:id="rId117" o:title=""/>
                </v:shape>
                <w10:anchorlock/>
              </v:group>
            </w:pict>
          </mc:Fallback>
        </mc:AlternateContent>
      </w:r>
    </w:p>
    <w:p w14:paraId="4F478BA9" w14:textId="77777777" w:rsidR="006B59BE" w:rsidRPr="0002530E" w:rsidRDefault="006B59BE" w:rsidP="00FC05DF">
      <w:pPr>
        <w:rPr>
          <w:rtl/>
        </w:rPr>
      </w:pPr>
      <w:r w:rsidRPr="0002530E">
        <w:rPr>
          <w:rtl/>
        </w:rPr>
        <w:t>- اعتماد منهجيات مرنة للتطوير والتنفيذ.</w:t>
      </w:r>
    </w:p>
    <w:p w14:paraId="06C5BFCB" w14:textId="77777777" w:rsidR="006B59BE" w:rsidRPr="0002530E" w:rsidRDefault="006B59BE" w:rsidP="00FC05DF">
      <w:pPr>
        <w:rPr>
          <w:rtl/>
        </w:rPr>
      </w:pPr>
      <w:r>
        <w:rPr>
          <w:rtl/>
        </w:rPr>
        <w:t xml:space="preserve">- دمج </w:t>
      </w:r>
      <w:hyperlink r:id="rId250">
        <w:r>
          <w:rPr>
            <w:rStyle w:val="Hyperlink"/>
            <w:rtl/>
          </w:rPr>
          <w:t>الذكاء الاصطناعي</w:t>
        </w:r>
      </w:hyperlink>
      <w:r>
        <w:rPr>
          <w:rtl/>
        </w:rPr>
        <w:t xml:space="preserve"> في عمليات الأعمال الرئيسية.</w:t>
      </w:r>
    </w:p>
    <w:p w14:paraId="6B5B89B6" w14:textId="77777777" w:rsidR="006B59BE" w:rsidRPr="0002530E" w:rsidRDefault="006B59BE" w:rsidP="00FC05DF">
      <w:pPr>
        <w:rPr>
          <w:rtl/>
        </w:rPr>
      </w:pPr>
      <w:r w:rsidRPr="0002530E">
        <w:rPr>
          <w:rtl/>
        </w:rPr>
        <w:t>- إنشاء آليات للقياس والتقييم المستمرّ.</w:t>
      </w:r>
    </w:p>
    <w:p w14:paraId="31BF0973" w14:textId="77777777" w:rsidR="006B59BE" w:rsidRPr="001822C6" w:rsidRDefault="006B59BE" w:rsidP="001822C6">
      <w:pPr>
        <w:pStyle w:val="ad"/>
        <w:rPr>
          <w:b w:val="0"/>
          <w:bCs/>
          <w:color w:val="168489"/>
          <w:rtl/>
        </w:rPr>
      </w:pPr>
      <w:r>
        <w:rPr>
          <w:b w:val="0"/>
          <w:bCs/>
          <w:color w:val="168489"/>
          <w:rtl/>
        </w:rPr>
        <w:t xml:space="preserve">3. تحدّيات التحوّل الرقمي باستخدام </w:t>
      </w:r>
      <w:hyperlink r:id="rId251">
        <w:r>
          <w:rPr>
            <w:rStyle w:val="Hyperlink"/>
            <w:b w:val="0"/>
            <w:bCs/>
            <w:color w:val="168489"/>
            <w:rtl/>
          </w:rPr>
          <w:t>الذكاء الاصطناعي</w:t>
        </w:r>
      </w:hyperlink>
    </w:p>
    <w:p w14:paraId="5088290D" w14:textId="445FDF63"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2D09B79A" wp14:editId="250EFD68">
                <wp:extent cx="5731510" cy="891540"/>
                <wp:effectExtent l="0" t="0" r="2540" b="22860"/>
                <wp:docPr id="127998193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79981937" name="مجموعة 47"/>
                        <wpg:cNvGrpSpPr/>
                        <wpg:grpSpPr>
                          <a:xfrm>
                            <a:off x="0" y="0"/>
                            <a:ext cx="5731510" cy="895351"/>
                            <a:chOff x="0" y="0"/>
                            <a:chExt cx="5878196" cy="918845"/>
                          </a:xfrm>
                        </wpg:grpSpPr>
                        <wpg:grpSp>
                          <wpg:cNvPr id="1279981938" name="مجموعة 48"/>
                          <wpg:cNvGrpSpPr/>
                          <wpg:grpSpPr>
                            <a:xfrm>
                              <a:off x="0" y="0"/>
                              <a:ext cx="5878196" cy="918845"/>
                              <a:chOff x="0" y="0"/>
                              <a:chExt cx="6240348" cy="919070"/>
                            </a:xfrm>
                          </wpg:grpSpPr>
                          <wpg:grpSp>
                            <wpg:cNvPr id="1279981939" name="مجموعة 49"/>
                            <wpg:cNvGrpSpPr/>
                            <wpg:grpSpPr>
                              <a:xfrm>
                                <a:off x="0" y="169208"/>
                                <a:ext cx="5433072" cy="580613"/>
                                <a:chOff x="0" y="169208"/>
                                <a:chExt cx="5433072" cy="580613"/>
                              </a:xfrm>
                            </wpg:grpSpPr>
                            <wps:wsp>
                              <wps:cNvPr id="12799819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4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4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1" name="مربع نص 41"/>
                          <wps:cNvSpPr txBox="1"/>
                          <wps:spPr>
                            <a:xfrm>
                              <a:off x="204466" y="256624"/>
                              <a:ext cx="4615440" cy="389397"/>
                            </a:xfrm>
                            <a:prstGeom prst="rect">
                              <a:avLst/>
                            </a:prstGeom>
                            <a:noFill/>
                          </wps:spPr>
                          <wps:txbx>
                            <w:txbxContent>
                              <w:p w14:paraId="129BAD25" w14:textId="214F3854" w:rsidR="004F50BE"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التحدّيات التنظيمية</w:t>
                                </w:r>
                              </w:p>
                            </w:txbxContent>
                          </wps:txbx>
                          <wps:bodyPr wrap="square" rtlCol="1">
                            <a:spAutoFit/>
                          </wps:bodyPr>
                        </wps:wsp>
                      </wpg:grpSp>
                      <pic:pic xmlns:pic="http://schemas.openxmlformats.org/drawingml/2006/picture">
                        <pic:nvPicPr>
                          <pic:cNvPr id="2052"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D09B79A" id="_x0000_s158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7EmXByBwAA5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15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">
                  <v:group id="مجموعة 48" o:spid="_x0000_s15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">
                    <v:group id="مجموعة 49" o:spid="_x0000_s15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">
                      <v:shape id="شكل حر 50" o:spid="_x0000_s15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" fillcolor="#a5a5a5 [2092]" stroked="f" strokeweight="1pt">
                        <v:stroke joinstyle="miter"/>
                      </v:roundrect>
                    </v:group>
                    <v:oval id="شكل بيضاوي 52" o:spid="_x0000_s15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" filled="f" strokecolor="#168489" strokeweight="1pt">
                      <v:stroke joinstyle="miter"/>
                    </v:oval>
                  </v:group>
                  <v:shape id="مربع نص 41" o:spid="_x0000_s1588"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" filled="f" stroked="f">
                    <v:textbox style="mso-fit-shape-to-text:t">
                      <w:txbxContent>
                        <w:p w14:paraId="129BAD25" w14:textId="214F3854" w:rsidR="004F50BE"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التحدّيات التنظيمية</w:t>
                          </w:r>
                        </w:p>
                      </w:txbxContent>
                    </v:textbox>
                  </v:shape>
                </v:group>
                <v:shape id="صورة 54" o:spid="_x0000_s15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">
                  <v:imagedata r:id="rId117" o:title=""/>
                </v:shape>
                <w10:anchorlock/>
              </v:group>
            </w:pict>
          </mc:Fallback>
        </mc:AlternateContent>
      </w:r>
    </w:p>
    <w:p w14:paraId="378362BB" w14:textId="77777777" w:rsidR="006B59BE" w:rsidRPr="0002530E" w:rsidRDefault="006B59BE" w:rsidP="00FC05DF">
      <w:pPr>
        <w:rPr>
          <w:rtl/>
        </w:rPr>
      </w:pPr>
      <w:r w:rsidRPr="0002530E">
        <w:rPr>
          <w:rtl/>
        </w:rPr>
        <w:t>- مقاومة التغيير والخوف من الأتمتة.</w:t>
      </w:r>
    </w:p>
    <w:p w14:paraId="466F82EA" w14:textId="77777777" w:rsidR="006B59BE" w:rsidRPr="0002530E" w:rsidRDefault="006B59BE" w:rsidP="00FC05DF">
      <w:pPr>
        <w:rPr>
          <w:rtl/>
        </w:rPr>
      </w:pPr>
      <w:r w:rsidRPr="0002530E">
        <w:rPr>
          <w:rtl/>
        </w:rPr>
        <w:lastRenderedPageBreak/>
        <w:t>- الصوامع التنظيمية التي تعيق تدفّق البيانات والمعرفة.</w:t>
      </w:r>
    </w:p>
    <w:p w14:paraId="3EFE22D3" w14:textId="77777777" w:rsidR="006B59BE" w:rsidRDefault="006B59BE" w:rsidP="00FC05DF">
      <w:pPr>
        <w:rPr>
          <w:rtl/>
        </w:rPr>
      </w:pPr>
      <w:r w:rsidRPr="0002530E">
        <w:rPr>
          <w:rtl/>
        </w:rPr>
        <w:t>- التوازن بين الابتكار والاستقرار.</w:t>
      </w:r>
    </w:p>
    <w:p w14:paraId="16058587" w14:textId="1EBBD545"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26F17F06" wp14:editId="70F5A570">
                <wp:extent cx="5731510" cy="891540"/>
                <wp:effectExtent l="0" t="0" r="2540" b="22860"/>
                <wp:docPr id="205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54" name="مجموعة 47"/>
                        <wpg:cNvGrpSpPr/>
                        <wpg:grpSpPr>
                          <a:xfrm>
                            <a:off x="0" y="0"/>
                            <a:ext cx="5731510" cy="895351"/>
                            <a:chOff x="0" y="0"/>
                            <a:chExt cx="5878196" cy="918845"/>
                          </a:xfrm>
                        </wpg:grpSpPr>
                        <wpg:grpSp>
                          <wpg:cNvPr id="2055" name="مجموعة 48"/>
                          <wpg:cNvGrpSpPr/>
                          <wpg:grpSpPr>
                            <a:xfrm>
                              <a:off x="0" y="0"/>
                              <a:ext cx="5878196" cy="918845"/>
                              <a:chOff x="0" y="0"/>
                              <a:chExt cx="6240348" cy="919070"/>
                            </a:xfrm>
                          </wpg:grpSpPr>
                          <wpg:grpSp>
                            <wpg:cNvPr id="2056" name="مجموعة 49"/>
                            <wpg:cNvGrpSpPr/>
                            <wpg:grpSpPr>
                              <a:xfrm>
                                <a:off x="0" y="169208"/>
                                <a:ext cx="5433072" cy="580613"/>
                                <a:chOff x="0" y="169208"/>
                                <a:chExt cx="5433072" cy="580613"/>
                              </a:xfrm>
                            </wpg:grpSpPr>
                            <wps:wsp>
                              <wps:cNvPr id="205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5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5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0" name="مربع نص 41"/>
                          <wps:cNvSpPr txBox="1"/>
                          <wps:spPr>
                            <a:xfrm>
                              <a:off x="204466" y="256690"/>
                              <a:ext cx="4615440" cy="389397"/>
                            </a:xfrm>
                            <a:prstGeom prst="rect">
                              <a:avLst/>
                            </a:prstGeom>
                            <a:noFill/>
                          </wps:spPr>
                          <wps:txbx>
                            <w:txbxContent>
                              <w:p w14:paraId="6CE04A9B" w14:textId="6D5167C5"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التحدّيات الأخلاقية والتنظيمية</w:t>
                                </w:r>
                              </w:p>
                            </w:txbxContent>
                          </wps:txbx>
                          <wps:bodyPr wrap="square" rtlCol="1">
                            <a:spAutoFit/>
                          </wps:bodyPr>
                        </wps:wsp>
                      </wpg:grpSp>
                      <pic:pic xmlns:pic="http://schemas.openxmlformats.org/drawingml/2006/picture">
                        <pic:nvPicPr>
                          <pic:cNvPr id="2061"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6F17F06" id="_x0000_s159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iB2ygXEHAADN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15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D1s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1jE6Qv8vglPQK5/AAAA//8DAFBLAQItABQABgAIAAAAIQDb4fbL7gAAAIUBAAATAAAAAAAA&#10;AAAAAAAAAAAAAABbQ29udGVudF9UeXBlc10ueG1sUEsBAi0AFAAGAAgAAAAhAFr0LFu/AAAAFQEA&#10;AAsAAAAAAAAAAAAAAAAAHwEAAF9yZWxzLy5yZWxzUEsBAi0AFAAGAAgAAAAhAHp4PWzHAAAA3QAA&#10;AA8AAAAAAAAAAAAAAAAABwIAAGRycy9kb3ducmV2LnhtbFBLBQYAAAAAAwADALcAAAD7AgAAAAA=&#10;">
                  <v:group id="مجموعة 48" o:spid="_x0000_s15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">
                    <v:group id="مجموعة 49" o:spid="_x0000_s15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">
                      <v:shape id="شكل حر 50" o:spid="_x0000_s15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5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" fillcolor="#a5a5a5 [2092]" stroked="f" strokeweight="1pt">
                        <v:stroke joinstyle="miter"/>
                      </v:roundrect>
                    </v:group>
                    <v:oval id="شكل بيضاوي 52" o:spid="_x0000_s15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" filled="f" strokecolor="#168489" strokeweight="1pt">
                      <v:stroke joinstyle="miter"/>
                    </v:oval>
                  </v:group>
                  <v:shape id="مربع نص 41" o:spid="_x0000_s1597"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" filled="f" stroked="f">
                    <v:textbox style="mso-fit-shape-to-text:t">
                      <w:txbxContent>
                        <w:p w14:paraId="6CE04A9B" w14:textId="6D5167C5"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التحدّيات الأخلاقية والتنظيمية</w:t>
                          </w:r>
                        </w:p>
                      </w:txbxContent>
                    </v:textbox>
                  </v:shape>
                </v:group>
                <v:shape id="صورة 54" o:spid="_x0000_s15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">
                  <v:imagedata r:id="rId117" o:title=""/>
                </v:shape>
                <w10:anchorlock/>
              </v:group>
            </w:pict>
          </mc:Fallback>
        </mc:AlternateContent>
      </w:r>
    </w:p>
    <w:p w14:paraId="060D8535" w14:textId="77777777" w:rsidR="006B59BE" w:rsidRPr="0002530E" w:rsidRDefault="006B59BE" w:rsidP="00FC05DF">
      <w:pPr>
        <w:rPr>
          <w:rtl/>
        </w:rPr>
      </w:pPr>
      <w:r w:rsidRPr="0002530E">
        <w:rPr>
          <w:rtl/>
        </w:rPr>
        <w:t>- المخاوف المتعلّقة بالخصوصية وأمان البيانات.</w:t>
      </w:r>
    </w:p>
    <w:p w14:paraId="4FBC065D" w14:textId="77777777" w:rsidR="006B59BE" w:rsidRPr="0002530E" w:rsidRDefault="006B59BE" w:rsidP="00FC05DF">
      <w:pPr>
        <w:rPr>
          <w:rtl/>
        </w:rPr>
      </w:pPr>
      <w:r>
        <w:rPr>
          <w:rtl/>
        </w:rPr>
        <w:t xml:space="preserve">- التحيّزات المحتملة في نماذج </w:t>
      </w:r>
      <w:hyperlink r:id="rId252">
        <w:r>
          <w:rPr>
            <w:rStyle w:val="Hyperlink"/>
            <w:rtl/>
          </w:rPr>
          <w:t>الذكاء الاصطناعي</w:t>
        </w:r>
      </w:hyperlink>
      <w:r>
        <w:rPr>
          <w:rtl/>
        </w:rPr>
        <w:t>.</w:t>
      </w:r>
    </w:p>
    <w:p w14:paraId="7B4CFBE4" w14:textId="77777777" w:rsidR="006B59BE" w:rsidRDefault="006B59BE" w:rsidP="00FC05DF">
      <w:pPr>
        <w:rPr>
          <w:rtl/>
        </w:rPr>
      </w:pPr>
      <w:r w:rsidRPr="0002530E">
        <w:rPr>
          <w:rtl/>
        </w:rPr>
        <w:t>- الامتثال للتشريعات والقوانين المتطوّرة.</w:t>
      </w:r>
    </w:p>
    <w:p w14:paraId="0749329D" w14:textId="1AD46318" w:rsidR="004F50BE" w:rsidRPr="0002530E" w:rsidRDefault="004F50BE" w:rsidP="00FC05DF">
      <w:pPr>
        <w:rPr>
          <w:rtl/>
        </w:rPr>
      </w:pPr>
      <w:r w:rsidRPr="002A078C">
        <w:rPr>
          <w:rFonts w:ascii="Sakkal Majalla" w:hAnsi="Sakkal Majalla"/>
          <w:noProof/>
          <w:sz w:val="34"/>
        </w:rPr>
        <mc:AlternateContent>
          <mc:Choice Requires="wpg">
            <w:drawing>
              <wp:inline distT="0" distB="0" distL="0" distR="0" wp14:anchorId="60EA3D33" wp14:editId="57B3CA1D">
                <wp:extent cx="5731510" cy="891540"/>
                <wp:effectExtent l="0" t="0" r="2540" b="22860"/>
                <wp:docPr id="206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63" name="مجموعة 47"/>
                        <wpg:cNvGrpSpPr/>
                        <wpg:grpSpPr>
                          <a:xfrm>
                            <a:off x="0" y="0"/>
                            <a:ext cx="5731510" cy="895351"/>
                            <a:chOff x="0" y="0"/>
                            <a:chExt cx="5878196" cy="918845"/>
                          </a:xfrm>
                        </wpg:grpSpPr>
                        <wpg:grpSp>
                          <wpg:cNvPr id="2064" name="مجموعة 48"/>
                          <wpg:cNvGrpSpPr/>
                          <wpg:grpSpPr>
                            <a:xfrm>
                              <a:off x="0" y="0"/>
                              <a:ext cx="5878196" cy="918845"/>
                              <a:chOff x="0" y="0"/>
                              <a:chExt cx="6240348" cy="919070"/>
                            </a:xfrm>
                          </wpg:grpSpPr>
                          <wpg:grpSp>
                            <wpg:cNvPr id="2065" name="مجموعة 49"/>
                            <wpg:cNvGrpSpPr/>
                            <wpg:grpSpPr>
                              <a:xfrm>
                                <a:off x="0" y="169208"/>
                                <a:ext cx="5433072" cy="580613"/>
                                <a:chOff x="0" y="169208"/>
                                <a:chExt cx="5433072" cy="580613"/>
                              </a:xfrm>
                            </wpg:grpSpPr>
                            <wps:wsp>
                              <wps:cNvPr id="206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6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69" name="مربع نص 41"/>
                          <wps:cNvSpPr txBox="1"/>
                          <wps:spPr>
                            <a:xfrm>
                              <a:off x="204466" y="256690"/>
                              <a:ext cx="4615440" cy="389397"/>
                            </a:xfrm>
                            <a:prstGeom prst="rect">
                              <a:avLst/>
                            </a:prstGeom>
                            <a:noFill/>
                          </wps:spPr>
                          <wps:txbx>
                            <w:txbxContent>
                              <w:p w14:paraId="1E2765A3" w14:textId="4F66F37D"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التحدّيات التقنية</w:t>
                                </w:r>
                              </w:p>
                            </w:txbxContent>
                          </wps:txbx>
                          <wps:bodyPr wrap="square" rtlCol="1">
                            <a:spAutoFit/>
                          </wps:bodyPr>
                        </wps:wsp>
                      </wpg:grpSp>
                      <pic:pic xmlns:pic="http://schemas.openxmlformats.org/drawingml/2006/picture">
                        <pic:nvPicPr>
                          <pic:cNvPr id="2070"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0EA3D33" id="_x0000_s159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">
                <v:group id="مجموعة 47" o:spid="_x0000_s16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group id="مجموعة 48" o:spid="_x0000_s16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">
                    <v:group id="مجموعة 49" o:spid="_x0000_s16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">
                      <v:shape id="شكل حر 50" o:spid="_x0000_s16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6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" fillcolor="#a5a5a5 [2092]" stroked="f" strokeweight="1pt">
                        <v:stroke joinstyle="miter"/>
                      </v:roundrect>
                    </v:group>
                    <v:oval id="شكل بيضاوي 52" o:spid="_x0000_s16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" filled="f" strokecolor="#168489" strokeweight="1pt">
                      <v:stroke joinstyle="miter"/>
                    </v:oval>
                  </v:group>
                  <v:shape id="مربع نص 41" o:spid="_x0000_s1606"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" filled="f" stroked="f">
                    <v:textbox style="mso-fit-shape-to-text:t">
                      <w:txbxContent>
                        <w:p w14:paraId="1E2765A3" w14:textId="4F66F37D" w:rsidR="004F50BE" w:rsidRPr="001822C6" w:rsidRDefault="001822C6" w:rsidP="001822C6">
                          <w:pPr>
                            <w:rPr>
                              <w:rFonts w:eastAsia="Calibri" w:hAnsi="Adobe Arabic" w:cs="Adobe Arabic"/>
                              <w:b/>
                              <w:bCs/>
                              <w:color w:val="FFFFFF"/>
                              <w:kern w:val="24"/>
                              <w:sz w:val="36"/>
                              <w:szCs w:val="36"/>
                              <w:lang w:bidi="ar-EG"/>
                            </w:rPr>
                          </w:pPr>
                          <w:r w:rsidRPr="001822C6">
                            <w:rPr>
                              <w:rFonts w:eastAsia="Calibri" w:hAnsi="Adobe Arabic" w:cs="Adobe Arabic"/>
                              <w:b/>
                              <w:bCs/>
                              <w:color w:val="FFFFFF"/>
                              <w:kern w:val="24"/>
                              <w:sz w:val="36"/>
                              <w:szCs w:val="36"/>
                              <w:rtl/>
                              <w:lang w:bidi="ar-EG"/>
                            </w:rPr>
                            <w:t>التحدّيات التقنية</w:t>
                          </w:r>
                        </w:p>
                      </w:txbxContent>
                    </v:textbox>
                  </v:shape>
                </v:group>
                <v:shape id="صورة 54" o:spid="_x0000_s160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">
                  <v:imagedata r:id="rId117" o:title=""/>
                </v:shape>
                <w10:anchorlock/>
              </v:group>
            </w:pict>
          </mc:Fallback>
        </mc:AlternateContent>
      </w:r>
    </w:p>
    <w:p w14:paraId="6621AD57" w14:textId="77777777" w:rsidR="006B59BE" w:rsidRPr="0002530E" w:rsidRDefault="006B59BE" w:rsidP="00FC05DF">
      <w:pPr>
        <w:rPr>
          <w:rtl/>
        </w:rPr>
      </w:pPr>
      <w:r>
        <w:rPr>
          <w:rtl/>
        </w:rPr>
        <w:t xml:space="preserve">- تكامل الأنظمة القديمة مع تقنيات </w:t>
      </w:r>
      <w:hyperlink r:id="rId253">
        <w:r>
          <w:rPr>
            <w:rStyle w:val="Hyperlink"/>
            <w:rtl/>
          </w:rPr>
          <w:t>الذكاء الاصطناعي</w:t>
        </w:r>
      </w:hyperlink>
      <w:r>
        <w:rPr>
          <w:rtl/>
        </w:rPr>
        <w:t xml:space="preserve"> الحديثة.</w:t>
      </w:r>
    </w:p>
    <w:p w14:paraId="3503CD28" w14:textId="77777777" w:rsidR="006B59BE" w:rsidRPr="0002530E" w:rsidRDefault="006B59BE" w:rsidP="00FC05DF">
      <w:pPr>
        <w:rPr>
          <w:rtl/>
        </w:rPr>
      </w:pPr>
      <w:r w:rsidRPr="0002530E">
        <w:rPr>
          <w:rtl/>
        </w:rPr>
        <w:t>- التعامل مع "الصناديق السوداء" وقابلية تفسير النماذج.</w:t>
      </w:r>
    </w:p>
    <w:p w14:paraId="6DE2363E" w14:textId="77777777" w:rsidR="006B59BE" w:rsidRPr="0002530E" w:rsidRDefault="006B59BE" w:rsidP="00FC05DF">
      <w:pPr>
        <w:rPr>
          <w:rtl/>
        </w:rPr>
      </w:pPr>
      <w:r w:rsidRPr="0002530E">
        <w:rPr>
          <w:rtl/>
        </w:rPr>
        <w:t>- الحاجة إلى بنية تحتية متطوّرة ومكلفة للحوسبة.</w:t>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1822C6" w14:paraId="24C22B02"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2566E682" w14:textId="77777777" w:rsidR="001822C6" w:rsidRPr="00B45CE2" w:rsidRDefault="001822C6" w:rsidP="00CF55E9">
            <w:pPr>
              <w:pStyle w:val="ac"/>
              <w:pageBreakBefore/>
              <w:jc w:val="center"/>
              <w:rPr>
                <w:color w:val="168489"/>
                <w:sz w:val="44"/>
                <w:szCs w:val="44"/>
                <w:rtl/>
                <w:lang w:bidi="ar-EG"/>
              </w:rPr>
            </w:pPr>
            <w:r w:rsidRPr="00B45CE2">
              <w:rPr>
                <w:noProof/>
                <w:color w:val="168489"/>
                <w:sz w:val="44"/>
                <w:szCs w:val="44"/>
                <w:rtl/>
              </w:rPr>
              <w:lastRenderedPageBreak/>
              <w:drawing>
                <wp:inline distT="0" distB="0" distL="0" distR="0" wp14:anchorId="25A85F8B" wp14:editId="1149C3B9">
                  <wp:extent cx="485140" cy="485140"/>
                  <wp:effectExtent l="0" t="0" r="0" b="0"/>
                  <wp:docPr id="1973967264" name="Picture 1973967264"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77A5C29E" w14:textId="77777777" w:rsidR="001822C6" w:rsidRPr="00B45CE2" w:rsidRDefault="001822C6" w:rsidP="00CF55E9">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2D282CD9" w14:textId="77777777" w:rsidR="001822C6" w:rsidRDefault="001822C6" w:rsidP="00CF55E9">
            <w:pPr>
              <w:jc w:val="center"/>
              <w:rPr>
                <w:rFonts w:ascii="Adobe Arabic" w:hAnsi="Adobe Arabic" w:cs="Adobe Arabic"/>
                <w:bCs/>
                <w:color w:val="168489"/>
                <w:sz w:val="52"/>
                <w:szCs w:val="52"/>
                <w:rtl/>
                <w:lang w:bidi="ar-EG"/>
              </w:rPr>
            </w:pPr>
          </w:p>
          <w:p w14:paraId="794D47A3" w14:textId="33E68200" w:rsidR="001822C6" w:rsidRPr="00AB5D47" w:rsidRDefault="001822C6" w:rsidP="00CF55E9">
            <w:pPr>
              <w:jc w:val="center"/>
              <w:rPr>
                <w:rFonts w:ascii="Adobe Arabic" w:hAnsi="Adobe Arabic" w:cs="Adobe Arabic"/>
                <w:bCs/>
                <w:color w:val="168489"/>
                <w:sz w:val="52"/>
                <w:szCs w:val="52"/>
                <w:rtl/>
                <w:lang w:bidi="ar-EG"/>
              </w:rPr>
            </w:pPr>
            <w:r>
              <w:rPr>
                <w:rFonts w:ascii="Adobe Arabic" w:hAnsi="Adobe Arabic" w:cs="Adobe Arabic"/>
                <w:bCs/>
                <w:color w:val="168489"/>
                <w:sz w:val="52"/>
                <w:szCs w:val="52"/>
                <w:rtl/>
                <w:lang w:bidi="ar-EG"/>
              </w:rPr>
              <w:t xml:space="preserve">استكشاف فرص </w:t>
            </w:r>
            <w:hyperlink r:id="rId254">
              <w:r>
                <w:rPr>
                  <w:rStyle w:val="Hyperlink"/>
                  <w:rFonts w:ascii="Adobe Arabic" w:hAnsi="Adobe Arabic" w:cs="Adobe Arabic"/>
                  <w:bCs/>
                  <w:color w:val="168489"/>
                  <w:sz w:val="52"/>
                  <w:szCs w:val="52"/>
                  <w:rtl/>
                  <w:lang w:bidi="ar-EG"/>
                </w:rPr>
                <w:t>الذكاء الاصطناعي</w:t>
              </w:r>
            </w:hyperlink>
          </w:p>
        </w:tc>
      </w:tr>
    </w:tbl>
    <w:p w14:paraId="47F8A9B1" w14:textId="77777777" w:rsidR="001822C6" w:rsidRPr="008D39CE" w:rsidRDefault="001822C6" w:rsidP="001822C6">
      <w:r w:rsidRPr="00853909">
        <w:rPr>
          <w:noProof/>
        </w:rPr>
        <mc:AlternateContent>
          <mc:Choice Requires="wpg">
            <w:drawing>
              <wp:inline distT="0" distB="0" distL="0" distR="0" wp14:anchorId="34299CD1" wp14:editId="3B71BE24">
                <wp:extent cx="4406692" cy="545009"/>
                <wp:effectExtent l="0" t="0" r="0" b="26670"/>
                <wp:docPr id="1973967245"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973967246" name="Group 1973967246"/>
                        <wpg:cNvGrpSpPr/>
                        <wpg:grpSpPr>
                          <a:xfrm>
                            <a:off x="3797654" y="0"/>
                            <a:ext cx="609038" cy="545009"/>
                            <a:chOff x="3797654" y="0"/>
                            <a:chExt cx="609038" cy="545009"/>
                          </a:xfrm>
                        </wpg:grpSpPr>
                        <pic:pic xmlns:pic="http://schemas.openxmlformats.org/drawingml/2006/picture">
                          <pic:nvPicPr>
                            <pic:cNvPr id="1973967247" name="Picture 1973967247" descr="Clock "/>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3967248" name="Rectangle: Rounded Corners 1973967248"/>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7249" name="TextBox 19"/>
                        <wps:cNvSpPr txBox="1"/>
                        <wps:spPr>
                          <a:xfrm>
                            <a:off x="0" y="113532"/>
                            <a:ext cx="3597910" cy="395605"/>
                          </a:xfrm>
                          <a:prstGeom prst="rect">
                            <a:avLst/>
                          </a:prstGeom>
                          <a:noFill/>
                        </wps:spPr>
                        <wps:txbx>
                          <w:txbxContent>
                            <w:p w14:paraId="287525A2" w14:textId="77777777" w:rsidR="001822C6" w:rsidRPr="00B45CE2" w:rsidRDefault="001822C6" w:rsidP="001822C6">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34299CD1" id="_x0000_s1608"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">
                <v:group id="Group 1973967246" o:spid="_x0000_s1609"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">
                  <v:shape id="Picture 1973967247" o:spid="_x0000_s1610"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">
                    <v:imagedata r:id="rId130" o:title="Clock "/>
                  </v:shape>
                  <v:roundrect id="Rectangle: Rounded Corners 1973967248" o:spid="_x0000_s1611"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" fillcolor="#7a8696" strokecolor="#7a8696" strokeweight="1pt">
                    <v:stroke joinstyle="miter"/>
                  </v:roundrect>
                </v:group>
                <v:shape id="TextBox 19" o:spid="_x0000_s1612"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" filled="f" stroked="f">
                  <v:textbox style="mso-fit-shape-to-text:t">
                    <w:txbxContent>
                      <w:p w14:paraId="287525A2" w14:textId="77777777" w:rsidR="001822C6" w:rsidRPr="00B45CE2" w:rsidRDefault="001822C6" w:rsidP="001822C6">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2992CD75" w14:textId="77777777" w:rsidR="001822C6" w:rsidRPr="0024372F" w:rsidRDefault="001822C6" w:rsidP="001822C6">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7FE0D964" w14:textId="77777777" w:rsidR="001822C6" w:rsidRPr="008D39CE" w:rsidRDefault="001822C6" w:rsidP="001822C6">
      <w:r w:rsidRPr="00853909">
        <w:rPr>
          <w:noProof/>
        </w:rPr>
        <mc:AlternateContent>
          <mc:Choice Requires="wpg">
            <w:drawing>
              <wp:inline distT="0" distB="0" distL="0" distR="0" wp14:anchorId="1598381B" wp14:editId="0BAD3329">
                <wp:extent cx="4435062" cy="545009"/>
                <wp:effectExtent l="0" t="0" r="3810" b="26670"/>
                <wp:docPr id="1973967250"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973967251" name="Picture 1973967251" descr="Goal "/>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3967252" name="Rectangle: Rounded Corners 1973967252"/>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253" name="TextBox 23"/>
                        <wps:cNvSpPr txBox="1"/>
                        <wps:spPr>
                          <a:xfrm>
                            <a:off x="0" y="64202"/>
                            <a:ext cx="3600450" cy="395605"/>
                          </a:xfrm>
                          <a:prstGeom prst="rect">
                            <a:avLst/>
                          </a:prstGeom>
                          <a:noFill/>
                        </wps:spPr>
                        <wps:txbx>
                          <w:txbxContent>
                            <w:p w14:paraId="313189F9" w14:textId="77777777" w:rsidR="001822C6" w:rsidRPr="00B45CE2" w:rsidRDefault="001822C6" w:rsidP="001822C6">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1598381B" id="_x0000_s1613"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">
                <v:shape id="Picture 1973967251" o:spid="_x0000_s1614"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">
                  <v:imagedata r:id="rId132" o:title="Goal "/>
                </v:shape>
                <v:roundrect id="Rectangle: Rounded Corners 1973967252" o:spid="_x0000_s1615"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" fillcolor="#7a8696" strokecolor="#7a8696" strokeweight="1pt">
                  <v:stroke joinstyle="miter"/>
                </v:roundrect>
                <v:shape id="TextBox 23" o:spid="_x0000_s1616"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" filled="f" stroked="f">
                  <v:textbox style="mso-fit-shape-to-text:t">
                    <w:txbxContent>
                      <w:p w14:paraId="313189F9" w14:textId="77777777" w:rsidR="001822C6" w:rsidRPr="00B45CE2" w:rsidRDefault="001822C6" w:rsidP="001822C6">
                        <w:pPr>
                          <w:pStyle w:val="ac"/>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42B52004" w14:textId="77777777" w:rsidR="001822C6" w:rsidRPr="0002530E" w:rsidRDefault="001822C6" w:rsidP="001822C6">
      <w:pPr>
        <w:rPr>
          <w:rtl/>
        </w:rPr>
      </w:pPr>
      <w:r>
        <w:rPr>
          <w:rtl/>
        </w:rPr>
        <w:t xml:space="preserve">1. تحديد فرص تطبيق </w:t>
      </w:r>
      <w:hyperlink r:id="rId255">
        <w:r>
          <w:rPr>
            <w:rStyle w:val="Hyperlink"/>
            <w:rtl/>
          </w:rPr>
          <w:t>الذكاء الاصطناعي</w:t>
        </w:r>
      </w:hyperlink>
      <w:r>
        <w:rPr>
          <w:rtl/>
        </w:rPr>
        <w:t xml:space="preserve"> في مجالات عمل المشاركين.</w:t>
      </w:r>
    </w:p>
    <w:p w14:paraId="399A2427" w14:textId="77777777" w:rsidR="001822C6" w:rsidRPr="0002530E" w:rsidRDefault="001822C6" w:rsidP="001822C6">
      <w:pPr>
        <w:rPr>
          <w:rtl/>
        </w:rPr>
      </w:pPr>
      <w:r>
        <w:rPr>
          <w:rtl/>
        </w:rPr>
        <w:t xml:space="preserve">2. تطوير القدرة على ربط إمكانات </w:t>
      </w:r>
      <w:hyperlink r:id="rId256">
        <w:r>
          <w:rPr>
            <w:rStyle w:val="Hyperlink"/>
            <w:rtl/>
          </w:rPr>
          <w:t>الذكاء الاصطناعي</w:t>
        </w:r>
      </w:hyperlink>
      <w:r>
        <w:rPr>
          <w:rtl/>
        </w:rPr>
        <w:t xml:space="preserve"> بالعمليات المؤسّسية.</w:t>
      </w:r>
    </w:p>
    <w:p w14:paraId="6969B8D1" w14:textId="77777777" w:rsidR="001822C6" w:rsidRPr="0002530E" w:rsidRDefault="001822C6" w:rsidP="001822C6">
      <w:pPr>
        <w:rPr>
          <w:rtl/>
        </w:rPr>
      </w:pPr>
      <w:r w:rsidRPr="0002530E">
        <w:rPr>
          <w:rtl/>
        </w:rPr>
        <w:t>3. تحديد أولويات الفرص بناءً على الأثر المتوقّع والقابلية للتنفيذ.</w:t>
      </w:r>
    </w:p>
    <w:p w14:paraId="17E4232A" w14:textId="77777777" w:rsidR="001822C6" w:rsidRDefault="001822C6" w:rsidP="001822C6">
      <w:pPr>
        <w:rPr>
          <w:rtl/>
        </w:rPr>
      </w:pPr>
      <w:r w:rsidRPr="0002530E">
        <w:rPr>
          <w:rtl/>
        </w:rPr>
        <w:t>4. تعزيز التفكير الاستراتيجي في توظيف التقنيات الحديثة.</w:t>
      </w:r>
    </w:p>
    <w:p w14:paraId="536BE81C" w14:textId="6D727DBF" w:rsidR="002A68EE" w:rsidRPr="0002530E" w:rsidRDefault="002A68EE" w:rsidP="002A68EE">
      <w:pPr>
        <w:ind w:left="-755"/>
        <w:rPr>
          <w:rtl/>
        </w:rPr>
      </w:pPr>
      <w:r>
        <w:rPr>
          <w:noProof/>
        </w:rPr>
        <mc:AlternateContent>
          <mc:Choice Requires="wps">
            <w:drawing>
              <wp:inline distT="0" distB="0" distL="0" distR="0" wp14:anchorId="5C4F0896" wp14:editId="2CF1E4C7">
                <wp:extent cx="6563360" cy="4324350"/>
                <wp:effectExtent l="0" t="0" r="27940" b="19050"/>
                <wp:docPr id="729625119"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63360" cy="4324350"/>
                        </a:xfrm>
                        <a:prstGeom prst="roundRect">
                          <a:avLst>
                            <a:gd name="adj" fmla="val 16667"/>
                          </a:avLst>
                        </a:prstGeom>
                        <a:solidFill>
                          <a:srgbClr val="EAF4E4"/>
                        </a:solidFill>
                        <a:ln w="12700">
                          <a:solidFill>
                            <a:schemeClr val="accent6"/>
                          </a:solidFill>
                          <a:miter lim="800000"/>
                          <a:headEnd/>
                          <a:tailEnd/>
                        </a:ln>
                      </wps:spPr>
                      <wps:txbx>
                        <w:txbxContent>
                          <w:p w14:paraId="6DB44B3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8B777E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17F551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CF06FC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EFE15D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499ABE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665B1F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669F94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A8DAFE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8A1FBE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94A5FC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54852D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29EF93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7CC920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E0AA32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9212D9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8DFA6F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71638A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A87A17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049A99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4FD015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92A4D7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6E996C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A4B43D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47745C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EBC007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D6A98BE" w14:textId="77777777" w:rsidR="002A68EE" w:rsidRDefault="002A68EE" w:rsidP="002A68E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C4F0896" id="_x0000_s1617" style="width:516.8pt;height:340.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" fillcolor="#eaf4e4" strokecolor="#70ad47 [3209]" strokeweight="1pt">
                <v:stroke joinstyle="miter"/>
                <v:textbox inset="0,3mm,0">
                  <w:txbxContent>
                    <w:p w14:paraId="6DB44B3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8B777E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17F551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CF06FC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EFE15D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499ABE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665B1F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669F94B"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A8DAFE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8A1FBE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94A5FC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54852D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29EF93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7CC9205"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E0AA32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9212D9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8DFA6F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71638A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A87A173"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049A99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4FD015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92A4D7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6E996C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A4B43D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47745C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EBC007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D6A98BE" w14:textId="77777777" w:rsidR="002A68EE" w:rsidRDefault="002A68EE" w:rsidP="002A68EE">
                      <w:pPr>
                        <w:jc w:val="center"/>
                        <w:rPr>
                          <w:sz w:val="22"/>
                          <w:szCs w:val="28"/>
                          <w:rtl/>
                          <w:lang w:bidi="ar-SY"/>
                        </w:rPr>
                      </w:pPr>
                    </w:p>
                  </w:txbxContent>
                </v:textbox>
                <w10:anchorlock/>
              </v:roundrect>
            </w:pict>
          </mc:Fallback>
        </mc:AlternateContent>
      </w:r>
    </w:p>
    <w:p w14:paraId="7E28EB41" w14:textId="3A3977B7" w:rsidR="005B7548" w:rsidRPr="0002530E" w:rsidRDefault="005B7548" w:rsidP="005B7548">
      <w:pPr>
        <w:pageBreakBefore/>
        <w:rPr>
          <w:rtl/>
        </w:rPr>
      </w:pPr>
      <w:r w:rsidRPr="00B9790F">
        <w:rPr>
          <w:noProof/>
        </w:rPr>
        <w:lastRenderedPageBreak/>
        <mc:AlternateContent>
          <mc:Choice Requires="wpg">
            <w:drawing>
              <wp:inline distT="0" distB="0" distL="0" distR="0" wp14:anchorId="49B27BED" wp14:editId="5F4901C5">
                <wp:extent cx="5711825" cy="737619"/>
                <wp:effectExtent l="0" t="0" r="22225" b="24765"/>
                <wp:docPr id="1973967266"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973967267" name="مجموعة 881967268"/>
                        <wpg:cNvGrpSpPr/>
                        <wpg:grpSpPr>
                          <a:xfrm>
                            <a:off x="0" y="165473"/>
                            <a:ext cx="5711825" cy="572146"/>
                            <a:chOff x="0" y="165446"/>
                            <a:chExt cx="6312597" cy="633543"/>
                          </a:xfrm>
                        </wpg:grpSpPr>
                        <wps:wsp>
                          <wps:cNvPr id="1973967268"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269" name="مربع نص 2043426344"/>
                          <wps:cNvSpPr txBox="1"/>
                          <wps:spPr>
                            <a:xfrm>
                              <a:off x="3184368" y="165446"/>
                              <a:ext cx="2073788" cy="453527"/>
                            </a:xfrm>
                            <a:prstGeom prst="rect">
                              <a:avLst/>
                            </a:prstGeom>
                            <a:noFill/>
                          </wps:spPr>
                          <wps:txbx>
                            <w:txbxContent>
                              <w:p w14:paraId="5F4E10F4" w14:textId="77777777" w:rsidR="005B7548" w:rsidRDefault="005B7548" w:rsidP="005B7548">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973967270"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271" name="Picture 1973967271" descr="Submission "/>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9B27BED" id="_x0000_s1618"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">
                <v:group id="مجموعة 881967268" o:spid="_x0000_s1619"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">
                  <v:roundrect id="مستطيل مستدير الزوايا 769901" o:spid="_x0000_s1620"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" fillcolor="#168489" strokecolor="#168489" strokeweight="1pt">
                    <v:stroke joinstyle="miter"/>
                  </v:roundrect>
                  <v:shape id="مربع نص 2043426344" o:spid="_x0000_s1621"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" filled="f" stroked="f">
                    <v:textbox style="mso-fit-shape-to-text:t">
                      <w:txbxContent>
                        <w:p w14:paraId="5F4E10F4" w14:textId="77777777" w:rsidR="005B7548" w:rsidRDefault="005B7548" w:rsidP="005B7548">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622"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" fillcolor="#168489" strokecolor="#168489" strokeweight="1pt">
                    <v:stroke joinstyle="miter"/>
                  </v:roundrect>
                </v:group>
                <v:shape id="Picture 1973967271" o:spid="_x0000_s1623"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">
                  <v:imagedata r:id="rId135" o:title="Submission "/>
                </v:shape>
                <w10:anchorlock/>
              </v:group>
            </w:pict>
          </mc:Fallback>
        </mc:AlternateContent>
      </w:r>
    </w:p>
    <w:p w14:paraId="4879A61D" w14:textId="77777777" w:rsidR="006B59BE" w:rsidRPr="005B7548" w:rsidRDefault="006B59BE" w:rsidP="005B7548">
      <w:pPr>
        <w:pStyle w:val="ad"/>
        <w:rPr>
          <w:b w:val="0"/>
          <w:bCs/>
          <w:rtl/>
        </w:rPr>
      </w:pPr>
      <w:r w:rsidRPr="005B7548">
        <w:rPr>
          <w:rFonts w:hint="cs"/>
          <w:b w:val="0"/>
          <w:bCs/>
          <w:rtl/>
        </w:rPr>
        <w:t>أ. أجب بـ صح أو خطأ:</w:t>
      </w:r>
    </w:p>
    <w:p w14:paraId="7DE6840B" w14:textId="77777777" w:rsidR="006B59BE" w:rsidRPr="005B7548" w:rsidRDefault="006B59BE" w:rsidP="005B7548">
      <w:pPr>
        <w:pStyle w:val="ad"/>
        <w:rPr>
          <w:b w:val="0"/>
          <w:bCs/>
          <w:color w:val="168489"/>
          <w:rtl/>
        </w:rPr>
      </w:pPr>
      <w:r>
        <w:rPr>
          <w:b w:val="0"/>
          <w:bCs/>
          <w:color w:val="168489"/>
          <w:rtl/>
        </w:rPr>
        <w:t xml:space="preserve">1. </w:t>
      </w:r>
      <w:hyperlink r:id="rId257">
        <w:r>
          <w:rPr>
            <w:rStyle w:val="Hyperlink"/>
            <w:b w:val="0"/>
            <w:bCs/>
            <w:color w:val="168489"/>
            <w:rtl/>
          </w:rPr>
          <w:t>الذكاء الاصطناعي</w:t>
        </w:r>
      </w:hyperlink>
      <w:r>
        <w:rPr>
          <w:b w:val="0"/>
          <w:bCs/>
          <w:color w:val="168489"/>
          <w:rtl/>
        </w:rPr>
        <w:t xml:space="preserve"> الضيّق (</w:t>
      </w:r>
      <w:r>
        <w:rPr>
          <w:b w:val="0"/>
          <w:bCs/>
          <w:color w:val="168489"/>
        </w:rPr>
        <w:t>ANI</w:t>
      </w:r>
      <w:r>
        <w:rPr>
          <w:b w:val="0"/>
          <w:bCs/>
          <w:color w:val="168489"/>
          <w:rtl/>
        </w:rPr>
        <w:t>) قادر على أداء مجموعة واسعة من المهام المختلفة بمستوى البشر.</w:t>
      </w:r>
    </w:p>
    <w:p w14:paraId="3894F67B" w14:textId="77777777" w:rsidR="002A68EE" w:rsidRDefault="002A68EE" w:rsidP="005B7548">
      <w:pPr>
        <w:pStyle w:val="ad"/>
        <w:rPr>
          <w:b w:val="0"/>
          <w:bCs/>
          <w:color w:val="168489"/>
          <w:rtl/>
        </w:rPr>
      </w:pPr>
    </w:p>
    <w:p w14:paraId="1FB07CF8" w14:textId="235CC241" w:rsidR="006B59BE" w:rsidRPr="005B7548" w:rsidRDefault="006B59BE" w:rsidP="005B7548">
      <w:pPr>
        <w:pStyle w:val="ad"/>
        <w:rPr>
          <w:b w:val="0"/>
          <w:bCs/>
          <w:color w:val="168489"/>
          <w:rtl/>
        </w:rPr>
      </w:pPr>
      <w:r>
        <w:rPr>
          <w:b w:val="0"/>
          <w:bCs/>
          <w:color w:val="168489"/>
          <w:rtl/>
        </w:rPr>
        <w:t>2. تمّ صياغة مصطلح "</w:t>
      </w:r>
      <w:hyperlink r:id="rId258">
        <w:r>
          <w:rPr>
            <w:rStyle w:val="Hyperlink"/>
            <w:b w:val="0"/>
            <w:bCs/>
            <w:color w:val="168489"/>
            <w:rtl/>
          </w:rPr>
          <w:t>الذكاء الاصطناعي</w:t>
        </w:r>
      </w:hyperlink>
      <w:r>
        <w:rPr>
          <w:b w:val="0"/>
          <w:bCs/>
          <w:color w:val="168489"/>
          <w:rtl/>
        </w:rPr>
        <w:t>" رسمياً في عام 1956 خلال مؤتمر دارتموث.</w:t>
      </w:r>
    </w:p>
    <w:p w14:paraId="0748FC51" w14:textId="77777777" w:rsidR="002A68EE" w:rsidRDefault="002A68EE" w:rsidP="005B7548">
      <w:pPr>
        <w:pStyle w:val="ad"/>
        <w:rPr>
          <w:b w:val="0"/>
          <w:bCs/>
          <w:color w:val="168489"/>
          <w:rtl/>
        </w:rPr>
      </w:pPr>
    </w:p>
    <w:p w14:paraId="1639600C" w14:textId="45C08F5F" w:rsidR="006B59BE" w:rsidRPr="005B7548" w:rsidRDefault="006B59BE" w:rsidP="005B7548">
      <w:pPr>
        <w:pStyle w:val="ad"/>
        <w:rPr>
          <w:b w:val="0"/>
          <w:bCs/>
          <w:color w:val="168489"/>
          <w:rtl/>
        </w:rPr>
      </w:pPr>
      <w:r w:rsidRPr="005B7548">
        <w:rPr>
          <w:b w:val="0"/>
          <w:bCs/>
          <w:color w:val="168489"/>
          <w:rtl/>
        </w:rPr>
        <w:t>3. التعلّم العميق هو فرع من التعلّم الآلي يستخدم شبكات عصبية متعدّدة الطبقات.</w:t>
      </w:r>
    </w:p>
    <w:p w14:paraId="425E5D90" w14:textId="77777777" w:rsidR="002A68EE" w:rsidRDefault="002A68EE" w:rsidP="005B7548">
      <w:pPr>
        <w:pStyle w:val="ad"/>
        <w:rPr>
          <w:b w:val="0"/>
          <w:bCs/>
          <w:color w:val="168489"/>
          <w:rtl/>
        </w:rPr>
      </w:pPr>
    </w:p>
    <w:p w14:paraId="071D3090" w14:textId="160469DF" w:rsidR="006B59BE" w:rsidRPr="005B7548" w:rsidRDefault="006B59BE" w:rsidP="005B7548">
      <w:pPr>
        <w:pStyle w:val="ad"/>
        <w:rPr>
          <w:b w:val="0"/>
          <w:bCs/>
          <w:color w:val="168489"/>
          <w:rtl/>
        </w:rPr>
      </w:pPr>
      <w:r>
        <w:rPr>
          <w:b w:val="0"/>
          <w:bCs/>
          <w:color w:val="168489"/>
          <w:rtl/>
        </w:rPr>
        <w:t xml:space="preserve">4. </w:t>
      </w:r>
      <w:hyperlink r:id="rId259">
        <w:r>
          <w:rPr>
            <w:rStyle w:val="Hyperlink"/>
            <w:b w:val="0"/>
            <w:bCs/>
            <w:color w:val="168489"/>
            <w:rtl/>
          </w:rPr>
          <w:t>الذكاء الاصطناعي</w:t>
        </w:r>
      </w:hyperlink>
      <w:r>
        <w:rPr>
          <w:b w:val="0"/>
          <w:bCs/>
          <w:color w:val="168489"/>
          <w:rtl/>
        </w:rPr>
        <w:t xml:space="preserve"> القائم على القواعد يتطلّب كميات كبيرة من البيانات للتدريب مقارنةً بالتعلّم الآلي.</w:t>
      </w:r>
    </w:p>
    <w:p w14:paraId="3CA5C4F8" w14:textId="77777777" w:rsidR="002A68EE" w:rsidRDefault="002A68EE" w:rsidP="005B7548">
      <w:pPr>
        <w:pStyle w:val="ad"/>
        <w:rPr>
          <w:b w:val="0"/>
          <w:bCs/>
          <w:color w:val="168489"/>
          <w:rtl/>
        </w:rPr>
      </w:pPr>
    </w:p>
    <w:p w14:paraId="7E8F3D0B" w14:textId="39383714" w:rsidR="006B59BE" w:rsidRPr="005B7548" w:rsidRDefault="006B59BE" w:rsidP="005B7548">
      <w:pPr>
        <w:pStyle w:val="ad"/>
        <w:rPr>
          <w:b w:val="0"/>
          <w:bCs/>
          <w:color w:val="168489"/>
          <w:rtl/>
        </w:rPr>
      </w:pPr>
      <w:r>
        <w:rPr>
          <w:b w:val="0"/>
          <w:bCs/>
          <w:color w:val="168489"/>
          <w:rtl/>
        </w:rPr>
        <w:t xml:space="preserve">5. تمرّ تقنيات </w:t>
      </w:r>
      <w:hyperlink r:id="rId260">
        <w:r>
          <w:rPr>
            <w:rStyle w:val="Hyperlink"/>
            <w:b w:val="0"/>
            <w:bCs/>
            <w:color w:val="168489"/>
            <w:rtl/>
          </w:rPr>
          <w:t>الذكاء الاصطناعي</w:t>
        </w:r>
      </w:hyperlink>
      <w:r>
        <w:rPr>
          <w:b w:val="0"/>
          <w:bCs/>
          <w:color w:val="168489"/>
          <w:rtl/>
        </w:rPr>
        <w:t xml:space="preserve"> بمراحل من الازدهار والركود تُعرف باسم "صيف وشتاء </w:t>
      </w:r>
      <w:hyperlink r:id="rId261">
        <w:r>
          <w:rPr>
            <w:rStyle w:val="Hyperlink"/>
            <w:b w:val="0"/>
            <w:bCs/>
            <w:color w:val="168489"/>
            <w:rtl/>
          </w:rPr>
          <w:t>الذكاء الاصطناعي</w:t>
        </w:r>
      </w:hyperlink>
      <w:r>
        <w:rPr>
          <w:b w:val="0"/>
          <w:bCs/>
          <w:color w:val="168489"/>
          <w:rtl/>
        </w:rPr>
        <w:t>".</w:t>
      </w:r>
    </w:p>
    <w:p w14:paraId="25357729" w14:textId="77777777" w:rsidR="002A68EE" w:rsidRDefault="002A68EE" w:rsidP="005B7548">
      <w:pPr>
        <w:pStyle w:val="ad"/>
        <w:rPr>
          <w:b w:val="0"/>
          <w:bCs/>
          <w:rtl/>
        </w:rPr>
      </w:pPr>
    </w:p>
    <w:p w14:paraId="3E3A0150" w14:textId="3E823B9B" w:rsidR="006B59BE" w:rsidRPr="005B7548" w:rsidRDefault="006B59BE" w:rsidP="005B7548">
      <w:pPr>
        <w:pStyle w:val="ad"/>
        <w:rPr>
          <w:b w:val="0"/>
          <w:bCs/>
          <w:rtl/>
        </w:rPr>
      </w:pPr>
      <w:r w:rsidRPr="005B7548">
        <w:rPr>
          <w:rFonts w:hint="cs"/>
          <w:b w:val="0"/>
          <w:bCs/>
          <w:rtl/>
        </w:rPr>
        <w:t>ب. اختر الإجابة الصحيحة مما يلي:</w:t>
      </w:r>
    </w:p>
    <w:p w14:paraId="52511E3F" w14:textId="77777777" w:rsidR="006B59BE" w:rsidRPr="005B7548" w:rsidRDefault="006B59BE" w:rsidP="005B7548">
      <w:pPr>
        <w:pStyle w:val="ad"/>
        <w:rPr>
          <w:b w:val="0"/>
          <w:bCs/>
          <w:color w:val="168489"/>
          <w:rtl/>
        </w:rPr>
      </w:pPr>
      <w:r>
        <w:rPr>
          <w:b w:val="0"/>
          <w:bCs/>
          <w:color w:val="168489"/>
          <w:rtl/>
        </w:rPr>
        <w:t>1. ما المقصود ب</w:t>
      </w:r>
      <w:hyperlink r:id="rId262">
        <w:r>
          <w:rPr>
            <w:rStyle w:val="Hyperlink"/>
            <w:b w:val="0"/>
            <w:bCs/>
            <w:color w:val="168489"/>
            <w:rtl/>
          </w:rPr>
          <w:t>الذكاء الاصطناعي</w:t>
        </w:r>
      </w:hyperlink>
      <w:r>
        <w:rPr>
          <w:b w:val="0"/>
          <w:bCs/>
          <w:color w:val="168489"/>
          <w:rtl/>
        </w:rPr>
        <w:t xml:space="preserve"> التوليدي؟</w:t>
      </w:r>
    </w:p>
    <w:p w14:paraId="0D023BF8" w14:textId="77777777" w:rsidR="006B59BE" w:rsidRPr="0002530E" w:rsidRDefault="006B59BE" w:rsidP="00FC05DF">
      <w:pPr>
        <w:rPr>
          <w:rtl/>
        </w:rPr>
      </w:pPr>
      <w:r w:rsidRPr="0002530E">
        <w:rPr>
          <w:rtl/>
        </w:rPr>
        <w:t xml:space="preserve">    أ) قدرة النظام على توليد الطاقة ذاتياً.</w:t>
      </w:r>
    </w:p>
    <w:p w14:paraId="29C34DD8" w14:textId="77777777" w:rsidR="006B59BE" w:rsidRPr="0002530E" w:rsidRDefault="006B59BE" w:rsidP="00FC05DF">
      <w:pPr>
        <w:rPr>
          <w:rtl/>
        </w:rPr>
      </w:pPr>
      <w:r w:rsidRPr="0002530E">
        <w:rPr>
          <w:rtl/>
        </w:rPr>
        <w:t xml:space="preserve">    ب) القدرة على إنتاج محتوى جديد مثل النصوص والصور والموسيقى.</w:t>
      </w:r>
    </w:p>
    <w:p w14:paraId="448E2C83" w14:textId="77777777" w:rsidR="006B59BE" w:rsidRPr="0002530E" w:rsidRDefault="006B59BE" w:rsidP="00FC05DF">
      <w:pPr>
        <w:rPr>
          <w:rtl/>
        </w:rPr>
      </w:pPr>
      <w:r w:rsidRPr="0002530E">
        <w:rPr>
          <w:rtl/>
        </w:rPr>
        <w:t xml:space="preserve">    ج) قدرة النظام على توليد نسخ من نفسه.</w:t>
      </w:r>
    </w:p>
    <w:p w14:paraId="1D4E7DA6" w14:textId="77777777" w:rsidR="006B59BE" w:rsidRPr="0002530E" w:rsidRDefault="006B59BE" w:rsidP="00FC05DF">
      <w:pPr>
        <w:rPr>
          <w:rtl/>
        </w:rPr>
      </w:pPr>
      <w:r w:rsidRPr="0002530E">
        <w:rPr>
          <w:rtl/>
        </w:rPr>
        <w:t xml:space="preserve">    د) التعلّم التلقائي دون تدخّل بشري.</w:t>
      </w:r>
    </w:p>
    <w:p w14:paraId="4882DD2A" w14:textId="77777777" w:rsidR="006B59BE" w:rsidRPr="005B7548" w:rsidRDefault="006B59BE" w:rsidP="005B7548">
      <w:pPr>
        <w:pStyle w:val="ad"/>
        <w:rPr>
          <w:b w:val="0"/>
          <w:bCs/>
          <w:color w:val="168489"/>
          <w:rtl/>
        </w:rPr>
      </w:pPr>
      <w:r>
        <w:rPr>
          <w:b w:val="0"/>
          <w:bCs/>
          <w:color w:val="168489"/>
          <w:rtl/>
        </w:rPr>
        <w:t xml:space="preserve">2. أيّ من التالي يُعدّ من تحدّيات التحوّل الرقمي باستخدام </w:t>
      </w:r>
      <w:hyperlink r:id="rId263">
        <w:r>
          <w:rPr>
            <w:rStyle w:val="Hyperlink"/>
            <w:b w:val="0"/>
            <w:bCs/>
            <w:color w:val="168489"/>
            <w:rtl/>
          </w:rPr>
          <w:t>الذكاء الاصطناعي</w:t>
        </w:r>
      </w:hyperlink>
      <w:r>
        <w:rPr>
          <w:b w:val="0"/>
          <w:bCs/>
          <w:color w:val="168489"/>
          <w:rtl/>
        </w:rPr>
        <w:t>؟</w:t>
      </w:r>
    </w:p>
    <w:p w14:paraId="5F6B8194" w14:textId="77777777" w:rsidR="006B59BE" w:rsidRPr="0002530E" w:rsidRDefault="006B59BE" w:rsidP="00FC05DF">
      <w:pPr>
        <w:rPr>
          <w:rtl/>
        </w:rPr>
      </w:pPr>
      <w:r w:rsidRPr="0002530E">
        <w:rPr>
          <w:rtl/>
        </w:rPr>
        <w:t xml:space="preserve">    أ) انخفاض تكاليف التنفيذ.</w:t>
      </w:r>
    </w:p>
    <w:p w14:paraId="3A56E521" w14:textId="77777777" w:rsidR="006B59BE" w:rsidRPr="0002530E" w:rsidRDefault="006B59BE" w:rsidP="00FC05DF">
      <w:pPr>
        <w:rPr>
          <w:rtl/>
        </w:rPr>
      </w:pPr>
      <w:r w:rsidRPr="0002530E">
        <w:rPr>
          <w:rtl/>
        </w:rPr>
        <w:t xml:space="preserve">    ب) وفرة البيانات المنظّمة في معظم المؤسّسات.</w:t>
      </w:r>
    </w:p>
    <w:p w14:paraId="32A0FF14" w14:textId="77777777" w:rsidR="006B59BE" w:rsidRPr="0002530E" w:rsidRDefault="006B59BE" w:rsidP="00FC05DF">
      <w:pPr>
        <w:rPr>
          <w:rtl/>
        </w:rPr>
      </w:pPr>
      <w:r w:rsidRPr="0002530E">
        <w:rPr>
          <w:rtl/>
        </w:rPr>
        <w:lastRenderedPageBreak/>
        <w:t xml:space="preserve">    ج) مقاومة التغيير والخوف من الأتمتة.</w:t>
      </w:r>
    </w:p>
    <w:p w14:paraId="65665ECE" w14:textId="77777777" w:rsidR="006B59BE" w:rsidRPr="0002530E" w:rsidRDefault="006B59BE" w:rsidP="00FC05DF">
      <w:pPr>
        <w:rPr>
          <w:rtl/>
        </w:rPr>
      </w:pPr>
      <w:r w:rsidRPr="0002530E">
        <w:rPr>
          <w:rtl/>
        </w:rPr>
        <w:t xml:space="preserve">    د) سهولة تكامل الأنظمة القديمة مع التقنيات الحديثة.</w:t>
      </w:r>
    </w:p>
    <w:p w14:paraId="4E8531D3" w14:textId="77777777" w:rsidR="006B59BE" w:rsidRPr="005B7548" w:rsidRDefault="006B59BE" w:rsidP="005B7548">
      <w:pPr>
        <w:pStyle w:val="ad"/>
        <w:rPr>
          <w:b w:val="0"/>
          <w:bCs/>
          <w:color w:val="168489"/>
          <w:rtl/>
        </w:rPr>
      </w:pPr>
      <w:r w:rsidRPr="005B7548">
        <w:rPr>
          <w:b w:val="0"/>
          <w:bCs/>
          <w:color w:val="168489"/>
          <w:rtl/>
        </w:rPr>
        <w:t>3. ما هو اختبار تورينج؟</w:t>
      </w:r>
    </w:p>
    <w:p w14:paraId="66D540D8" w14:textId="77777777" w:rsidR="006B59BE" w:rsidRPr="0002530E" w:rsidRDefault="006B59BE" w:rsidP="00FC05DF">
      <w:pPr>
        <w:rPr>
          <w:rtl/>
        </w:rPr>
      </w:pPr>
      <w:r w:rsidRPr="0002530E">
        <w:rPr>
          <w:rtl/>
        </w:rPr>
        <w:t xml:space="preserve">    أ) اختبار لقياس سرعة معالجة الحاسوب للعمليات الحسابية المعقّدة.</w:t>
      </w:r>
    </w:p>
    <w:p w14:paraId="1E258C77" w14:textId="77777777" w:rsidR="006B59BE" w:rsidRPr="0002530E" w:rsidRDefault="006B59BE" w:rsidP="00FC05DF">
      <w:pPr>
        <w:rPr>
          <w:rtl/>
        </w:rPr>
      </w:pPr>
      <w:r w:rsidRPr="0002530E">
        <w:rPr>
          <w:rtl/>
        </w:rPr>
        <w:t xml:space="preserve">    ب) اختبار لقياس قدرة الآلة على التعلّم من البيانات.</w:t>
      </w:r>
    </w:p>
    <w:p w14:paraId="218A7D96" w14:textId="77777777" w:rsidR="006B59BE" w:rsidRPr="0002530E" w:rsidRDefault="006B59BE" w:rsidP="00FC05DF">
      <w:pPr>
        <w:rPr>
          <w:rtl/>
        </w:rPr>
      </w:pPr>
      <w:r w:rsidRPr="0002530E">
        <w:rPr>
          <w:rtl/>
        </w:rPr>
        <w:t xml:space="preserve">    ج) اختبار لتقييم قدرة الآلة على التفكير بطريقة تشبه الإنسان من خلال محادثة.</w:t>
      </w:r>
    </w:p>
    <w:p w14:paraId="59009A7D" w14:textId="77777777" w:rsidR="006B59BE" w:rsidRPr="0002530E" w:rsidRDefault="006B59BE" w:rsidP="00FC05DF">
      <w:pPr>
        <w:rPr>
          <w:rtl/>
        </w:rPr>
      </w:pPr>
      <w:r w:rsidRPr="0002530E">
        <w:rPr>
          <w:rtl/>
        </w:rPr>
        <w:t xml:space="preserve">    د) اختبار لتحديد كفاءة الخوارزميات في استهلاك الطاقة.</w:t>
      </w:r>
    </w:p>
    <w:p w14:paraId="60B59E74" w14:textId="77777777" w:rsidR="006B59BE" w:rsidRPr="005B7548" w:rsidRDefault="006B59BE" w:rsidP="005B7548">
      <w:pPr>
        <w:pStyle w:val="ad"/>
        <w:rPr>
          <w:b w:val="0"/>
          <w:bCs/>
          <w:color w:val="168489"/>
          <w:rtl/>
        </w:rPr>
      </w:pPr>
      <w:r w:rsidRPr="005B7548">
        <w:rPr>
          <w:b w:val="0"/>
          <w:bCs/>
          <w:color w:val="168489"/>
          <w:rtl/>
        </w:rPr>
        <w:t>4. أيّ من التالي ي</w:t>
      </w:r>
      <w:r w:rsidRPr="005B7548">
        <w:rPr>
          <w:rFonts w:hint="cs"/>
          <w:b w:val="0"/>
          <w:bCs/>
          <w:color w:val="168489"/>
          <w:rtl/>
        </w:rPr>
        <w:t>ُ</w:t>
      </w:r>
      <w:r w:rsidRPr="005B7548">
        <w:rPr>
          <w:b w:val="0"/>
          <w:bCs/>
          <w:color w:val="168489"/>
          <w:rtl/>
        </w:rPr>
        <w:t>عتبر مستوى التأثير الأعلى للذكاء الاصطناعي على المؤسّسات؟</w:t>
      </w:r>
    </w:p>
    <w:p w14:paraId="328CA7FA" w14:textId="77777777" w:rsidR="006B59BE" w:rsidRPr="0002530E" w:rsidRDefault="006B59BE" w:rsidP="00FC05DF">
      <w:pPr>
        <w:rPr>
          <w:rtl/>
        </w:rPr>
      </w:pPr>
      <w:r w:rsidRPr="0002530E">
        <w:rPr>
          <w:rtl/>
        </w:rPr>
        <w:t xml:space="preserve">    أ) تحسين الكفاءة التشغيلية.</w:t>
      </w:r>
    </w:p>
    <w:p w14:paraId="5914E182" w14:textId="50286DD1" w:rsidR="006B59BE" w:rsidRPr="0002530E" w:rsidRDefault="006B59BE" w:rsidP="00FC05DF">
      <w:pPr>
        <w:rPr>
          <w:rtl/>
        </w:rPr>
      </w:pPr>
      <w:r w:rsidRPr="0002530E">
        <w:rPr>
          <w:rtl/>
        </w:rPr>
        <w:t xml:space="preserve">    ب) تعزيز القدرات الحالية.</w:t>
      </w:r>
    </w:p>
    <w:p w14:paraId="111C2134" w14:textId="1D008F99" w:rsidR="006B59BE" w:rsidRPr="0002530E" w:rsidRDefault="006B59BE" w:rsidP="00FC05DF">
      <w:pPr>
        <w:rPr>
          <w:rtl/>
        </w:rPr>
      </w:pPr>
      <w:r w:rsidRPr="0002530E">
        <w:rPr>
          <w:rtl/>
        </w:rPr>
        <w:t xml:space="preserve">    ج) التحوّل المؤسّسي الشامل.</w:t>
      </w:r>
    </w:p>
    <w:p w14:paraId="7F328DB8" w14:textId="5B7DECE4" w:rsidR="006B59BE" w:rsidRPr="0002530E" w:rsidRDefault="006B59BE" w:rsidP="00FC05DF">
      <w:pPr>
        <w:rPr>
          <w:rtl/>
        </w:rPr>
      </w:pPr>
      <w:r w:rsidRPr="0002530E">
        <w:rPr>
          <w:rtl/>
        </w:rPr>
        <w:t xml:space="preserve">    د) أتمتة المهام الإدارية.</w:t>
      </w:r>
      <w:r w:rsidR="005B7548" w:rsidRPr="005B7548">
        <w:rPr>
          <w:noProof/>
        </w:rPr>
        <w:t xml:space="preserve"> </w:t>
      </w:r>
    </w:p>
    <w:p w14:paraId="641126F7" w14:textId="59F65E03" w:rsidR="006B59BE" w:rsidRPr="005B7548" w:rsidRDefault="006B59BE" w:rsidP="005B7548">
      <w:pPr>
        <w:pStyle w:val="ad"/>
        <w:rPr>
          <w:b w:val="0"/>
          <w:bCs/>
          <w:color w:val="168489"/>
          <w:rtl/>
        </w:rPr>
      </w:pPr>
      <w:r w:rsidRPr="005B7548">
        <w:rPr>
          <w:b w:val="0"/>
          <w:bCs/>
          <w:color w:val="168489"/>
          <w:rtl/>
        </w:rPr>
        <w:t>5. ما التقنية التي أحدثت ثورة في مجال معالجة اللغة الطبيعية خلال السنوات الأخيرة؟</w:t>
      </w:r>
    </w:p>
    <w:p w14:paraId="0110B5FD" w14:textId="726037BE" w:rsidR="006B59BE" w:rsidRPr="0002530E" w:rsidRDefault="006B59BE" w:rsidP="00FC05DF">
      <w:pPr>
        <w:rPr>
          <w:rtl/>
        </w:rPr>
      </w:pPr>
      <w:r w:rsidRPr="0002530E">
        <w:rPr>
          <w:rtl/>
        </w:rPr>
        <w:t xml:space="preserve">    أ) الشبكات العصبية التقليدية.</w:t>
      </w:r>
    </w:p>
    <w:p w14:paraId="79225FBB" w14:textId="08DE1ED3" w:rsidR="006B59BE" w:rsidRPr="0002530E" w:rsidRDefault="006B59BE" w:rsidP="00FC05DF">
      <w:pPr>
        <w:rPr>
          <w:rtl/>
        </w:rPr>
      </w:pPr>
      <w:r w:rsidRPr="0002530E">
        <w:rPr>
          <w:rtl/>
        </w:rPr>
        <w:t xml:space="preserve">    ب) نماذج اللغة الكبيرة (</w:t>
      </w:r>
      <w:r w:rsidRPr="0002530E">
        <w:t>LLMs</w:t>
      </w:r>
      <w:r w:rsidRPr="0002530E">
        <w:rPr>
          <w:rtl/>
        </w:rPr>
        <w:t>).</w:t>
      </w:r>
    </w:p>
    <w:p w14:paraId="36BF8B50" w14:textId="17EA2FDF" w:rsidR="006B59BE" w:rsidRPr="0002530E" w:rsidRDefault="006B59BE" w:rsidP="00FC05DF">
      <w:pPr>
        <w:rPr>
          <w:rtl/>
        </w:rPr>
      </w:pPr>
      <w:r w:rsidRPr="0002530E">
        <w:rPr>
          <w:rtl/>
        </w:rPr>
        <w:t xml:space="preserve">    ج) الخوارزميات الوراثية.</w:t>
      </w:r>
    </w:p>
    <w:p w14:paraId="48223507" w14:textId="77777777" w:rsidR="002A68EE" w:rsidRDefault="006B59BE" w:rsidP="00FC05DF">
      <w:pPr>
        <w:rPr>
          <w:noProof/>
          <w:rtl/>
        </w:rPr>
      </w:pPr>
      <w:r w:rsidRPr="0002530E">
        <w:rPr>
          <w:rtl/>
        </w:rPr>
        <w:t xml:space="preserve">    د) أنظمة الخبرة.</w:t>
      </w:r>
      <w:r w:rsidR="002A68EE" w:rsidRPr="002A68EE">
        <w:rPr>
          <w:noProof/>
        </w:rPr>
        <w:t xml:space="preserve"> </w:t>
      </w:r>
    </w:p>
    <w:p w14:paraId="6D45F7E9" w14:textId="77777777" w:rsidR="002A68EE" w:rsidRDefault="002A68EE" w:rsidP="00FC05DF">
      <w:pPr>
        <w:rPr>
          <w:noProof/>
          <w:rtl/>
        </w:rPr>
      </w:pPr>
    </w:p>
    <w:p w14:paraId="6D503D2C" w14:textId="635920A3" w:rsidR="006B59BE" w:rsidRPr="0002530E" w:rsidRDefault="002A68EE" w:rsidP="002A68EE">
      <w:pPr>
        <w:jc w:val="center"/>
        <w:rPr>
          <w:rtl/>
        </w:rPr>
      </w:pPr>
      <w:r>
        <w:rPr>
          <w:noProof/>
        </w:rPr>
        <w:drawing>
          <wp:inline distT="0" distB="0" distL="0" distR="0" wp14:anchorId="368150D4" wp14:editId="1A06B90C">
            <wp:extent cx="1041400" cy="1041400"/>
            <wp:effectExtent l="0" t="0" r="6350" b="6350"/>
            <wp:docPr id="1973967273" name="Picture 1973967273"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3E661483" w14:textId="5408C90D" w:rsidR="005B7548" w:rsidRPr="0002530E" w:rsidRDefault="005B7548" w:rsidP="006A2658">
      <w:pPr>
        <w:keepNext/>
        <w:rPr>
          <w:rtl/>
        </w:rPr>
      </w:pPr>
      <w:r w:rsidRPr="00DC1945">
        <w:rPr>
          <w:noProof/>
        </w:rPr>
        <w:lastRenderedPageBreak/>
        <mc:AlternateContent>
          <mc:Choice Requires="wpg">
            <w:drawing>
              <wp:inline distT="0" distB="0" distL="0" distR="0" wp14:anchorId="7015E484" wp14:editId="12ECA0A7">
                <wp:extent cx="5711825" cy="852877"/>
                <wp:effectExtent l="0" t="0" r="22225" b="23495"/>
                <wp:docPr id="1973967274"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973967275" name="مجموعة 881967268"/>
                        <wpg:cNvGrpSpPr/>
                        <wpg:grpSpPr>
                          <a:xfrm>
                            <a:off x="0" y="280937"/>
                            <a:ext cx="5711825" cy="571950"/>
                            <a:chOff x="0" y="280925"/>
                            <a:chExt cx="6312597" cy="633649"/>
                          </a:xfrm>
                        </wpg:grpSpPr>
                        <wps:wsp>
                          <wps:cNvPr id="1973967276"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277" name="مربع نص 2043426344"/>
                          <wps:cNvSpPr txBox="1"/>
                          <wps:spPr>
                            <a:xfrm>
                              <a:off x="3184368" y="280925"/>
                              <a:ext cx="2073788" cy="453764"/>
                            </a:xfrm>
                            <a:prstGeom prst="rect">
                              <a:avLst/>
                            </a:prstGeom>
                            <a:noFill/>
                          </wps:spPr>
                          <wps:txbx>
                            <w:txbxContent>
                              <w:p w14:paraId="446561B5" w14:textId="77777777" w:rsidR="005B7548" w:rsidRDefault="005B7548" w:rsidP="005B7548">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973967278"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279" name="Picture 1973967279" descr="Conclusion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015E484" id="_x0000_s1624"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">
                <v:group id="مجموعة 881967268" o:spid="_x0000_s1625"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">
                  <v:roundrect id="مستطيل مستدير الزوايا 769901" o:spid="_x0000_s1626"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" fillcolor="#168489" strokecolor="#168489" strokeweight="1pt">
                    <v:stroke joinstyle="miter"/>
                  </v:roundrect>
                  <v:shape id="مربع نص 2043426344" o:spid="_x0000_s1627"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" filled="f" stroked="f">
                    <v:textbox style="mso-fit-shape-to-text:t">
                      <w:txbxContent>
                        <w:p w14:paraId="446561B5" w14:textId="77777777" w:rsidR="005B7548" w:rsidRDefault="005B7548" w:rsidP="005B7548">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628"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" fillcolor="#168489" strokecolor="#168489" strokeweight="1pt">
                    <v:stroke joinstyle="miter"/>
                  </v:roundrect>
                </v:group>
                <v:shape id="Picture 1973967279" o:spid="_x0000_s1629"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">
                  <v:imagedata r:id="rId137" o:title="Conclusion "/>
                </v:shape>
                <w10:anchorlock/>
              </v:group>
            </w:pict>
          </mc:Fallback>
        </mc:AlternateContent>
      </w:r>
    </w:p>
    <w:p w14:paraId="7E84C1AA" w14:textId="77777777" w:rsidR="006B59BE" w:rsidRPr="0002530E" w:rsidRDefault="006B59BE" w:rsidP="00FC05DF">
      <w:pPr>
        <w:rPr>
          <w:rtl/>
        </w:rPr>
      </w:pPr>
      <w:r>
        <w:rPr>
          <w:rtl/>
        </w:rPr>
        <w:t xml:space="preserve">في هذه الجلسة، استكشفنا مفهوم </w:t>
      </w:r>
      <w:hyperlink r:id="rId265">
        <w:r>
          <w:rPr>
            <w:rStyle w:val="Hyperlink"/>
            <w:rtl/>
          </w:rPr>
          <w:t>الذكاء الاصطناعي</w:t>
        </w:r>
      </w:hyperlink>
      <w:r>
        <w:rPr>
          <w:rtl/>
        </w:rPr>
        <w:t xml:space="preserve"> وتطوّره التاريخي، وتعرّفنا على الأنواع المختلفة له وتطبيقاته العملية في مختلف القطاعات. كما تناولنا كيفية توظيف </w:t>
      </w:r>
      <w:hyperlink r:id="rId266">
        <w:r>
          <w:rPr>
            <w:rStyle w:val="Hyperlink"/>
            <w:rtl/>
          </w:rPr>
          <w:t>الذكاء الاصطناعي</w:t>
        </w:r>
      </w:hyperlink>
      <w:r>
        <w:rPr>
          <w:rtl/>
        </w:rPr>
        <w:t xml:space="preserve"> كرافعة استراتيجية للقيادة، والعلاقة بين </w:t>
      </w:r>
      <w:hyperlink r:id="rId267">
        <w:r>
          <w:rPr>
            <w:rStyle w:val="Hyperlink"/>
            <w:rtl/>
          </w:rPr>
          <w:t>الذكاء الاصطناعي</w:t>
        </w:r>
      </w:hyperlink>
      <w:r>
        <w:rPr>
          <w:rtl/>
        </w:rPr>
        <w:t xml:space="preserve"> والتحوّل المؤسّسي.</w:t>
      </w:r>
    </w:p>
    <w:p w14:paraId="4606A07A" w14:textId="77777777" w:rsidR="006B59BE" w:rsidRDefault="006B59BE" w:rsidP="00FC05DF">
      <w:pPr>
        <w:rPr>
          <w:rtl/>
        </w:rPr>
      </w:pPr>
      <w:r>
        <w:rPr>
          <w:rtl/>
        </w:rPr>
        <w:t xml:space="preserve">إنّ فهم أساسيات </w:t>
      </w:r>
      <w:hyperlink r:id="rId268">
        <w:r>
          <w:rPr>
            <w:rStyle w:val="Hyperlink"/>
            <w:rtl/>
          </w:rPr>
          <w:t>الذكاء الاصطناعي</w:t>
        </w:r>
      </w:hyperlink>
      <w:r>
        <w:rPr>
          <w:rtl/>
        </w:rPr>
        <w:t xml:space="preserve"> يُعدّ خطوة أساسية للقادة الطامحين إلى قيادة مؤسّساتهم نحو المستقبل. في عالم تتسارع فيه وتيرة التحوّلات التكنولوجية، لن يكون السؤال "هل سنتبنّى </w:t>
      </w:r>
      <w:hyperlink r:id="rId269">
        <w:r>
          <w:rPr>
            <w:rStyle w:val="Hyperlink"/>
            <w:rtl/>
          </w:rPr>
          <w:t>الذكاء الاصطناعي</w:t>
        </w:r>
      </w:hyperlink>
      <w:r>
        <w:rPr>
          <w:rtl/>
        </w:rPr>
        <w:t xml:space="preserve">؟" بل "كيف سنتبنّى </w:t>
      </w:r>
      <w:hyperlink r:id="rId270">
        <w:r>
          <w:rPr>
            <w:rStyle w:val="Hyperlink"/>
            <w:rtl/>
          </w:rPr>
          <w:t>الذكاء الاصطناعي</w:t>
        </w:r>
      </w:hyperlink>
      <w:r>
        <w:rPr>
          <w:rtl/>
        </w:rPr>
        <w:t xml:space="preserve"> بطريقة استراتيجية تعظّم القيمة وتحافظ على القيم؟</w:t>
      </w:r>
    </w:p>
    <w:p w14:paraId="6384049F" w14:textId="77777777" w:rsidR="006A2658" w:rsidRDefault="006A2658" w:rsidP="00FC05DF">
      <w:pPr>
        <w:rPr>
          <w:rtl/>
        </w:rPr>
      </w:pPr>
    </w:p>
    <w:p w14:paraId="019721E7" w14:textId="77777777" w:rsidR="006A2658" w:rsidRDefault="006A2658" w:rsidP="00FC05DF">
      <w:pPr>
        <w:rPr>
          <w:rtl/>
        </w:rPr>
      </w:pPr>
    </w:p>
    <w:p w14:paraId="724176E8" w14:textId="562EBA5C" w:rsidR="006A2658" w:rsidRPr="00F3372D" w:rsidRDefault="006A2658" w:rsidP="006A2658">
      <w:pPr>
        <w:jc w:val="center"/>
        <w:rPr>
          <w:rtl/>
        </w:rPr>
      </w:pPr>
      <w:r>
        <w:rPr>
          <w:noProof/>
        </w:rPr>
        <w:drawing>
          <wp:inline distT="0" distB="0" distL="0" distR="0" wp14:anchorId="59B03D94" wp14:editId="593745A9">
            <wp:extent cx="1816924" cy="1816924"/>
            <wp:effectExtent l="0" t="0" r="0" b="0"/>
            <wp:docPr id="1973967286" name="Picture 1973967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4BC26682" w14:textId="6A4BA5E6" w:rsidR="00D87FB1" w:rsidRDefault="00D87FB1" w:rsidP="00FC05DF">
      <w:pPr>
        <w:rPr>
          <w:rtl/>
        </w:rPr>
      </w:pPr>
    </w:p>
    <w:p w14:paraId="7BE36217" w14:textId="77777777" w:rsidR="00D87FB1" w:rsidRDefault="00D87FB1" w:rsidP="00FC05DF">
      <w:pPr>
        <w:rPr>
          <w:rtl/>
          <w:lang w:bidi="ar-SY"/>
        </w:rPr>
      </w:pPr>
    </w:p>
    <w:p w14:paraId="5D36F687" w14:textId="77777777" w:rsidR="00F131A0" w:rsidRDefault="00F131A0" w:rsidP="00FC05DF">
      <w:pPr>
        <w:rPr>
          <w:rtl/>
          <w:lang w:bidi="ar-SY"/>
        </w:rPr>
      </w:pPr>
    </w:p>
    <w:p w14:paraId="209C81B8" w14:textId="77777777" w:rsidR="00F131A0" w:rsidRDefault="00F131A0" w:rsidP="00D87FB1">
      <w:pPr>
        <w:rPr>
          <w:rtl/>
          <w:lang w:bidi="ar-SY"/>
        </w:rPr>
      </w:pPr>
    </w:p>
    <w:p w14:paraId="2F29402B" w14:textId="73286036" w:rsidR="00F131A0" w:rsidRDefault="00F131A0" w:rsidP="00F131A0">
      <w:pPr>
        <w:bidi w:val="0"/>
        <w:jc w:val="center"/>
        <w:rPr>
          <w:rtl/>
          <w:lang w:bidi="ar-SY"/>
        </w:rPr>
      </w:pPr>
    </w:p>
    <w:p w14:paraId="5C8F80AB" w14:textId="77777777" w:rsidR="00F131A0" w:rsidRDefault="00F131A0" w:rsidP="00D87FB1">
      <w:pPr>
        <w:rPr>
          <w:rtl/>
          <w:lang w:bidi="ar-SY"/>
        </w:rPr>
      </w:pPr>
    </w:p>
    <w:p w14:paraId="0848122A" w14:textId="77777777" w:rsidR="00F131A0" w:rsidRDefault="00F131A0" w:rsidP="00D87FB1">
      <w:pPr>
        <w:rPr>
          <w:lang w:bidi="ar-SY"/>
        </w:rPr>
      </w:pPr>
    </w:p>
    <w:p w14:paraId="30517A67" w14:textId="6D48DFA8" w:rsidR="002465AB" w:rsidRPr="002465AB" w:rsidRDefault="002465AB" w:rsidP="006A2658">
      <w:pPr>
        <w:bidi w:val="0"/>
        <w:rPr>
          <w:rFonts w:ascii="Sakkal Majalla" w:hAnsi="Sakkal Majalla"/>
          <w:sz w:val="34"/>
          <w:rtl/>
          <w:lang w:bidi="ar-SY"/>
        </w:rPr>
        <w:sectPr w:rsidR="002465AB" w:rsidRPr="002465AB" w:rsidSect="00163E4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40A06E4B"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40D18321"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2353C695" w14:textId="77777777" w:rsidTr="00E220AB">
        <w:tc>
          <w:tcPr>
            <w:tcW w:w="2612" w:type="pct"/>
            <w:tcBorders>
              <w:left w:val="single" w:sz="4" w:space="0" w:color="168489"/>
              <w:right w:val="single" w:sz="4" w:space="0" w:color="168489"/>
            </w:tcBorders>
            <w:shd w:val="clear" w:color="auto" w:fill="auto"/>
          </w:tcPr>
          <w:p w14:paraId="65B3FCE6" w14:textId="77777777" w:rsidR="00F01FA2" w:rsidRDefault="00F01FA2" w:rsidP="00E220AB">
            <w:pPr>
              <w:pStyle w:val="bold"/>
              <w:jc w:val="center"/>
              <w:rPr>
                <w:color w:val="168489"/>
                <w:sz w:val="40"/>
                <w:szCs w:val="40"/>
                <w:rtl/>
                <w:lang w:bidi="ar-EG"/>
              </w:rPr>
            </w:pPr>
            <w:r>
              <w:rPr>
                <w:noProof/>
              </w:rPr>
              <w:drawing>
                <wp:inline distT="0" distB="0" distL="0" distR="0" wp14:anchorId="4B95CA5F" wp14:editId="4C818D55">
                  <wp:extent cx="417155" cy="417165"/>
                  <wp:effectExtent l="0" t="0" r="2540" b="2540"/>
                  <wp:docPr id="1465698213" name="Picture 1465698213"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44F9F299"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43DCB8C4" w14:textId="77777777" w:rsidR="00F01FA2" w:rsidRDefault="00F01FA2" w:rsidP="00E220AB">
            <w:pPr>
              <w:pStyle w:val="bold"/>
              <w:jc w:val="center"/>
              <w:rPr>
                <w:color w:val="168489"/>
                <w:sz w:val="40"/>
                <w:szCs w:val="40"/>
                <w:rtl/>
                <w:lang w:bidi="ar-EG"/>
              </w:rPr>
            </w:pPr>
            <w:r>
              <w:rPr>
                <w:noProof/>
              </w:rPr>
              <w:drawing>
                <wp:inline distT="0" distB="0" distL="0" distR="0" wp14:anchorId="2117C228" wp14:editId="27804EED">
                  <wp:extent cx="371475" cy="400050"/>
                  <wp:effectExtent l="0" t="0" r="9525" b="0"/>
                  <wp:docPr id="1465698214" name="Picture 1465698214"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05A9013C"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3FA11FF5"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00609E23" wp14:editId="159F557F">
                  <wp:extent cx="286893" cy="286893"/>
                  <wp:effectExtent l="0" t="0" r="0" b="0"/>
                  <wp:docPr id="1465698215" name="Picture 1465698215"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0F05598D" w14:textId="77777777" w:rsidTr="00E220AB">
        <w:tc>
          <w:tcPr>
            <w:tcW w:w="2612" w:type="pct"/>
            <w:tcBorders>
              <w:left w:val="single" w:sz="4" w:space="0" w:color="168489"/>
              <w:right w:val="single" w:sz="4" w:space="0" w:color="168489"/>
            </w:tcBorders>
            <w:vAlign w:val="center"/>
          </w:tcPr>
          <w:p w14:paraId="75005EBC"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اتخاذ القرار في البيئات المعقدة</w:t>
            </w:r>
            <w:r w:rsidRPr="006B59BE">
              <w:rPr>
                <w:rFonts w:ascii="Adobe Arabic" w:eastAsia="Calibri" w:hAnsi="Adobe Arabic" w:cs="Adobe Arabic" w:hint="cs"/>
                <w:color w:val="0D0D0D" w:themeColor="text1" w:themeTint="F2"/>
                <w:sz w:val="32"/>
                <w:szCs w:val="32"/>
                <w:rtl/>
                <w:lang w:bidi="ar-EG"/>
              </w:rPr>
              <w:t>.</w:t>
            </w:r>
          </w:p>
          <w:p w14:paraId="2A3F45C3"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الفرق بين القرار الحدسي والقرار القائم على البيانات</w:t>
            </w:r>
            <w:r w:rsidRPr="006B59BE">
              <w:rPr>
                <w:rFonts w:ascii="Adobe Arabic" w:eastAsia="Calibri" w:hAnsi="Adobe Arabic" w:cs="Adobe Arabic" w:hint="cs"/>
                <w:color w:val="0D0D0D" w:themeColor="text1" w:themeTint="F2"/>
                <w:sz w:val="32"/>
                <w:szCs w:val="32"/>
                <w:rtl/>
                <w:lang w:bidi="ar-EG"/>
              </w:rPr>
              <w:t>.</w:t>
            </w:r>
          </w:p>
          <w:p w14:paraId="5864203B"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دور التحليلات التنبؤية في دعم القادة</w:t>
            </w:r>
            <w:r w:rsidRPr="006B59BE">
              <w:rPr>
                <w:rFonts w:ascii="Adobe Arabic" w:eastAsia="Calibri" w:hAnsi="Adobe Arabic" w:cs="Adobe Arabic" w:hint="cs"/>
                <w:color w:val="0D0D0D" w:themeColor="text1" w:themeTint="F2"/>
                <w:sz w:val="32"/>
                <w:szCs w:val="32"/>
                <w:rtl/>
                <w:lang w:bidi="ar-EG"/>
              </w:rPr>
              <w:t>.</w:t>
            </w:r>
          </w:p>
          <w:p w14:paraId="67A8517A" w14:textId="29ECE801" w:rsidR="00F01FA2" w:rsidRPr="006B59BE" w:rsidRDefault="006B59BE" w:rsidP="006B59BE">
            <w:pPr>
              <w:pStyle w:val="a5"/>
              <w:numPr>
                <w:ilvl w:val="0"/>
                <w:numId w:val="8"/>
              </w:numPr>
              <w:spacing w:after="0" w:line="276" w:lineRule="auto"/>
              <w:jc w:val="lowKashida"/>
              <w:rPr>
                <w:rFonts w:ascii="Sakkal Majalla" w:hAnsi="Sakkal Majalla" w:cs="Sakkal Majalla"/>
                <w:sz w:val="32"/>
                <w:szCs w:val="32"/>
                <w:rtl/>
              </w:rPr>
            </w:pPr>
            <w:r>
              <w:rPr>
                <w:rFonts w:ascii="Adobe Arabic" w:eastAsia="Calibri" w:hAnsi="Adobe Arabic" w:cs="Adobe Arabic"/>
                <w:color w:val="0D0D0D" w:themeColor="text1" w:themeTint="F2"/>
                <w:sz w:val="32"/>
                <w:szCs w:val="32"/>
                <w:rtl/>
                <w:lang w:bidi="ar-EG"/>
              </w:rPr>
              <w:t xml:space="preserve">حدود </w:t>
            </w:r>
            <w:hyperlink r:id="rId271">
              <w:r>
                <w:rPr>
                  <w:rStyle w:val="Hyperlink"/>
                  <w:rFonts w:ascii="Adobe Arabic" w:eastAsia="Calibri" w:hAnsi="Adobe Arabic" w:cs="Adobe Arabic"/>
                  <w:color w:val="0D0D0D" w:themeColor="text1" w:themeTint="F2"/>
                  <w:sz w:val="32"/>
                  <w:szCs w:val="32"/>
                  <w:rtl/>
                  <w:lang w:bidi="ar-EG"/>
                </w:rPr>
                <w:t>الذكاء الاصطناعي</w:t>
              </w:r>
            </w:hyperlink>
            <w:r>
              <w:rPr>
                <w:rFonts w:ascii="Adobe Arabic" w:eastAsia="Calibri" w:hAnsi="Adobe Arabic" w:cs="Adobe Arabic"/>
                <w:color w:val="0D0D0D" w:themeColor="text1" w:themeTint="F2"/>
                <w:sz w:val="32"/>
                <w:szCs w:val="32"/>
                <w:rtl/>
                <w:lang w:bidi="ar-EG"/>
              </w:rPr>
              <w:t xml:space="preserve"> في صنع القرار القيادي</w:t>
            </w:r>
            <w:r>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2DEC60D5"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604B849F"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4C2BBF46"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4555AF67" w14:textId="77777777" w:rsidR="00162D45" w:rsidRPr="00162D45" w:rsidRDefault="00162D45" w:rsidP="00162D45">
            <w:pPr>
              <w:pStyle w:val="a5"/>
              <w:numPr>
                <w:ilvl w:val="0"/>
                <w:numId w:val="8"/>
              </w:numPr>
              <w:spacing w:line="240"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0336ED7F" w14:textId="77777777" w:rsidR="00F01FA2" w:rsidRPr="00781A2F" w:rsidRDefault="00162D45" w:rsidP="00162D45">
            <w:pPr>
              <w:pStyle w:val="a5"/>
              <w:numPr>
                <w:ilvl w:val="0"/>
                <w:numId w:val="8"/>
              </w:numPr>
              <w:spacing w:after="0" w:line="240" w:lineRule="auto"/>
              <w:jc w:val="lowKashida"/>
              <w:rPr>
                <w:rFonts w:ascii="Adobe Arabic" w:eastAsia="Calibri" w:hAnsi="Adobe Arabic" w:cs="Adobe Arabic"/>
                <w:color w:val="0D0D0D" w:themeColor="text1" w:themeTint="F2"/>
                <w:sz w:val="36"/>
                <w:szCs w:val="36"/>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6D41C3E7"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B493E87"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w:t xml:space="preserve">أهداف الجلسةمحاور الجلسةعند الانتهاء من تنفيذ أنشطة هذه الجلسة التدريبية، سيتمكّن المشاركون من:تحليل آليات صنع القرار في البيئات المعقّدة ودور </w:t>
      </w:r>
      <w:hyperlink r:id="rId272">
        <w:r>
          <w:rPr>
            <w:rStyle w:val="Hyperlink"/>
            <w:rFonts w:cs="PT Bold Heading"/>
            <w:noProof/>
            <w:sz w:val="52"/>
            <w:szCs w:val="56"/>
            <w:rtl/>
          </w:rPr>
          <w:t>الذكاء الاصطناعي</w:t>
        </w:r>
      </w:hyperlink>
      <w:r>
        <w:rPr>
          <w:rFonts w:cs="PT Bold Heading"/>
          <w:noProof/>
          <w:sz w:val="52"/>
          <w:szCs w:val="56"/>
          <w:rtl/>
        </w:rPr>
        <w:t xml:space="preserve"> فيها.التمييز بوضوح بين القرارات المبنية على الحدس والقرارات المستندة إلى البيانات.تقييم إمكانيات التحليلات التنبؤية ودورها في دعم القرارات الاستراتيجية.تحديد قيود وحدود </w:t>
      </w:r>
      <w:hyperlink r:id="rId273">
        <w:r>
          <w:rPr>
            <w:rStyle w:val="Hyperlink"/>
            <w:rFonts w:cs="PT Bold Heading"/>
            <w:noProof/>
            <w:sz w:val="52"/>
            <w:szCs w:val="56"/>
            <w:rtl/>
          </w:rPr>
          <w:t>الذكاء الاصطناعي</w:t>
        </w:r>
      </w:hyperlink>
      <w:r>
        <w:rPr>
          <w:rFonts w:cs="PT Bold Heading"/>
          <w:noProof/>
          <w:sz w:val="52"/>
          <w:szCs w:val="56"/>
          <w:rtl/>
        </w:rPr>
        <w:t xml:space="preserve"> في عمليات صنع القرار </w:t>
      </w:r>
      <w:r>
        <w:rPr>
          <w:rFonts w:cs="PT Bold Heading"/>
          <w:noProof/>
          <w:sz w:val="52"/>
          <w:szCs w:val="56"/>
          <w:rtl/>
        </w:rPr>
        <w:lastRenderedPageBreak/>
        <w:t xml:space="preserve">القيادي.تطبيق منهجيّة متكاملة لصنع القرار تجمع بين البيانات والخبرة البشرية.نشاط عصف ذهني.اتخاذ القرار في البيئات المعقدة.الفرق بين القرار الحدسي والقرار القائم على البيانات.دور التحليلات التنبؤية في دعم القادة.حدود </w:t>
      </w:r>
      <w:hyperlink r:id="rId274">
        <w:r>
          <w:rPr>
            <w:rStyle w:val="Hyperlink"/>
            <w:rFonts w:cs="PT Bold Heading"/>
            <w:noProof/>
            <w:sz w:val="52"/>
            <w:szCs w:val="56"/>
            <w:rtl/>
          </w:rPr>
          <w:t>الذكاء الاصطناعي</w:t>
        </w:r>
      </w:hyperlink>
      <w:r>
        <w:rPr>
          <w:rFonts w:cs="PT Bold Heading"/>
          <w:noProof/>
          <w:sz w:val="52"/>
          <w:szCs w:val="56"/>
          <w:rtl/>
        </w:rPr>
        <w:t xml:space="preserve"> في صنع القرار القيادي.نشاط تدريبي.التقويم.اليوم الثانيالجلسة الأولى</w:t>
      </w:r>
      <w:hyperlink r:id="rId275">
        <w:r>
          <w:rPr>
            <w:rStyle w:val="Hyperlink"/>
            <w:rFonts w:cs="PT Bold Heading"/>
            <w:noProof/>
            <w:sz w:val="52"/>
            <w:szCs w:val="56"/>
            <w:rtl/>
          </w:rPr>
          <w:t>الذكاء الاصطناعي</w:t>
        </w:r>
      </w:hyperlink>
      <w:r>
        <w:rPr>
          <w:rFonts w:cs="PT Bold Heading"/>
          <w:noProof/>
          <w:sz w:val="52"/>
          <w:szCs w:val="56"/>
          <w:rtl/>
        </w:rPr>
        <w:t xml:space="preserve"> وصنع القرار الاستراتيجيأهداف الجلسةمحاور الجلسةعند الانتهاء من تنفيذ أنشطة هذه الجلسة التدريبية، سيتمكّن المشاركون من:تحليل آليات صنع القرار في البيئات المعقّدة ودور </w:t>
      </w:r>
      <w:hyperlink r:id="rId276">
        <w:r>
          <w:rPr>
            <w:rStyle w:val="Hyperlink"/>
            <w:rFonts w:cs="PT Bold Heading"/>
            <w:noProof/>
            <w:sz w:val="52"/>
            <w:szCs w:val="56"/>
            <w:rtl/>
          </w:rPr>
          <w:t>الذكاء الاصطناعي</w:t>
        </w:r>
      </w:hyperlink>
      <w:r>
        <w:rPr>
          <w:rFonts w:cs="PT Bold Heading"/>
          <w:noProof/>
          <w:sz w:val="52"/>
          <w:szCs w:val="56"/>
          <w:rtl/>
        </w:rPr>
        <w:t xml:space="preserve"> فيها.التمييز بوضوح بين </w:t>
      </w:r>
      <w:r>
        <w:rPr>
          <w:rFonts w:cs="PT Bold Heading"/>
          <w:noProof/>
          <w:sz w:val="52"/>
          <w:szCs w:val="56"/>
          <w:rtl/>
        </w:rPr>
        <w:lastRenderedPageBreak/>
        <w:t xml:space="preserve">القرارات المبنية على الحدس والقرارات المستندة إلى البيانات.تقييم إمكانيات التحليلات التنبؤية ودورها في دعم القرارات الاستراتيجية.تحديد قيود وحدود </w:t>
      </w:r>
      <w:hyperlink r:id="rId277">
        <w:r>
          <w:rPr>
            <w:rStyle w:val="Hyperlink"/>
            <w:rFonts w:cs="PT Bold Heading"/>
            <w:noProof/>
            <w:sz w:val="52"/>
            <w:szCs w:val="56"/>
            <w:rtl/>
          </w:rPr>
          <w:t>الذكاء الاصطناعي</w:t>
        </w:r>
      </w:hyperlink>
      <w:r>
        <w:rPr>
          <w:rFonts w:cs="PT Bold Heading"/>
          <w:noProof/>
          <w:sz w:val="52"/>
          <w:szCs w:val="56"/>
          <w:rtl/>
        </w:rPr>
        <w:t xml:space="preserve"> في عمليات صنع القرار القيادي.تطبيق منهجيّة متكاملة لصنع القرار تجمع بين البيانات والخبرة البشرية.نشاط عصف ذهني.اتخاذ القرار في البيئات المعقدة.الفرق بين القرار الحدسي والقرار القائم على البيانات.دور التحليلات التنبؤية في دعم القادة.حدود </w:t>
      </w:r>
      <w:hyperlink r:id="rId278">
        <w:r>
          <w:rPr>
            <w:rStyle w:val="Hyperlink"/>
            <w:rFonts w:cs="PT Bold Heading"/>
            <w:noProof/>
            <w:sz w:val="52"/>
            <w:szCs w:val="56"/>
            <w:rtl/>
          </w:rPr>
          <w:t>الذكاء الاصطناعي</w:t>
        </w:r>
      </w:hyperlink>
      <w:r>
        <w:rPr>
          <w:rFonts w:cs="PT Bold Heading"/>
          <w:noProof/>
          <w:sz w:val="52"/>
          <w:szCs w:val="56"/>
          <w:rtl/>
        </w:rPr>
        <w:t xml:space="preserve"> في صنع القرار القيادي.نشاط تدريبي.التقويم.اليوم الثانيالجلسة </w:t>
      </w:r>
      <w:r>
        <w:rPr>
          <w:rFonts w:cs="PT Bold Heading"/>
          <w:noProof/>
          <w:sz w:val="52"/>
          <w:szCs w:val="56"/>
          <w:rtl/>
        </w:rPr>
        <w:lastRenderedPageBreak/>
        <w:t>الأولى</w:t>
      </w:r>
      <w:hyperlink r:id="rId279">
        <w:r>
          <w:rPr>
            <w:rStyle w:val="Hyperlink"/>
            <w:rFonts w:cs="PT Bold Heading"/>
            <w:noProof/>
            <w:sz w:val="52"/>
            <w:szCs w:val="56"/>
            <w:rtl/>
          </w:rPr>
          <w:t>الذكاء الاصطناعي</w:t>
        </w:r>
      </w:hyperlink>
      <w:r>
        <w:rPr>
          <w:rFonts w:cs="PT Bold Heading"/>
          <w:noProof/>
          <w:sz w:val="52"/>
          <w:szCs w:val="56"/>
          <w:rtl/>
        </w:rPr>
        <w:t xml:space="preserve"> وصنع القرار الاستراتيجي</w:t>
      </w:r>
    </w:p>
    <w:p w14:paraId="23F0A5C0" w14:textId="77777777" w:rsidR="009E7CAF" w:rsidRPr="00BD4553" w:rsidRDefault="009E7CAF" w:rsidP="000F1708">
      <w:pPr>
        <w:bidi w:val="0"/>
        <w:rPr>
          <w:rFonts w:ascii="Adobe Arabic" w:hAnsi="Adobe Arabic" w:cs="Adobe Arabic"/>
          <w:b/>
          <w:bCs/>
          <w:color w:val="002060"/>
          <w:sz w:val="48"/>
          <w:szCs w:val="36"/>
        </w:rPr>
      </w:pPr>
      <w:r w:rsidRPr="00BD4553">
        <w:rPr>
          <w:rFonts w:ascii="Adobe Arabic" w:hAnsi="Adobe Arabic" w:cs="Adobe Arabic"/>
          <w:b/>
          <w:bCs/>
          <w:color w:val="002060"/>
          <w:sz w:val="48"/>
          <w:szCs w:val="36"/>
          <w:rtl/>
        </w:rPr>
        <w:t xml:space="preserve"> </w:t>
      </w:r>
    </w:p>
    <w:p w14:paraId="62136F05" w14:textId="77777777" w:rsidR="009E7CAF" w:rsidRDefault="009E7CAF" w:rsidP="009E7CAF">
      <w:pPr>
        <w:pStyle w:val="a5"/>
        <w:spacing w:after="0" w:line="276" w:lineRule="auto"/>
        <w:rPr>
          <w:rFonts w:ascii="Adobe Arabic" w:hAnsi="Adobe Arabic" w:cs="Adobe Arabic"/>
          <w:b/>
          <w:bCs/>
          <w:color w:val="002060"/>
          <w:sz w:val="48"/>
          <w:szCs w:val="36"/>
          <w:rtl/>
          <w:lang w:bidi="ar-SY"/>
        </w:rPr>
      </w:pPr>
    </w:p>
    <w:p w14:paraId="1E96FC78" w14:textId="77777777" w:rsidR="009E7CAF" w:rsidRDefault="009E7CAF" w:rsidP="009E7CAF">
      <w:pPr>
        <w:pStyle w:val="a5"/>
        <w:spacing w:line="360" w:lineRule="auto"/>
        <w:rPr>
          <w:rFonts w:ascii="Adobe Arabic" w:hAnsi="Adobe Arabic" w:cs="Adobe Arabic"/>
          <w:b/>
          <w:bCs/>
          <w:color w:val="002060"/>
          <w:sz w:val="48"/>
          <w:szCs w:val="36"/>
          <w:rtl/>
        </w:rPr>
      </w:pPr>
    </w:p>
    <w:p w14:paraId="21603F6B" w14:textId="77777777" w:rsidR="00986395" w:rsidRPr="00BE0014" w:rsidRDefault="00F9007F" w:rsidP="00BE0014">
      <w:pPr>
        <w:bidi w:val="0"/>
        <w:spacing w:after="160" w:line="256" w:lineRule="auto"/>
        <w:jc w:val="left"/>
        <w:rPr>
          <w:rFonts w:cs="PT Bold Heading"/>
          <w:sz w:val="52"/>
          <w:szCs w:val="56"/>
        </w:rPr>
      </w:pPr>
      <w:r>
        <w:rPr>
          <w:rFonts w:cs="PT Bold Heading"/>
          <w:noProof/>
          <w:sz w:val="52"/>
          <w:szCs w:val="56"/>
          <w:rtl/>
        </w:rPr>
        <w:t xml:space="preserve"> </w:t>
      </w:r>
      <w:r w:rsidR="009E7CAF">
        <w:rPr>
          <w:rFonts w:cs="PT Bold Heading" w:hint="cs"/>
          <w:sz w:val="52"/>
          <w:szCs w:val="56"/>
          <w:rtl/>
        </w:rPr>
        <w:br w:type="page"/>
      </w:r>
    </w:p>
    <w:p w14:paraId="44E9C708" w14:textId="550466D8" w:rsidR="00FC05DF" w:rsidRDefault="00FC05DF" w:rsidP="006B59BE">
      <w:pPr>
        <w:rPr>
          <w:rFonts w:ascii="Sakkal Majalla" w:hAnsi="Sakkal Majalla"/>
          <w:b/>
          <w:bCs/>
          <w:color w:val="FF0000"/>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24EA4449" wp14:editId="4A4A79DD">
                <wp:extent cx="5711825" cy="748003"/>
                <wp:effectExtent l="0" t="0" r="22225" b="14605"/>
                <wp:docPr id="8406"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8407" name="مجموعة 881967268"/>
                        <wpg:cNvGrpSpPr/>
                        <wpg:grpSpPr>
                          <a:xfrm>
                            <a:off x="0" y="159523"/>
                            <a:ext cx="5711825" cy="588477"/>
                            <a:chOff x="0" y="159448"/>
                            <a:chExt cx="6312597" cy="652243"/>
                          </a:xfrm>
                        </wpg:grpSpPr>
                        <wps:wsp>
                          <wps:cNvPr id="8408"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09" name="مربع نص 2043426344"/>
                          <wps:cNvSpPr txBox="1"/>
                          <wps:spPr>
                            <a:xfrm>
                              <a:off x="817519" y="159448"/>
                              <a:ext cx="2073788" cy="453954"/>
                            </a:xfrm>
                            <a:prstGeom prst="rect">
                              <a:avLst/>
                            </a:prstGeom>
                            <a:noFill/>
                          </wps:spPr>
                          <wps:txbx>
                            <w:txbxContent>
                              <w:p w14:paraId="57856156" w14:textId="77777777" w:rsidR="00FC05DF" w:rsidRPr="00724F18" w:rsidRDefault="00FC05DF" w:rsidP="00FC05D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8410"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8411" name="Picture 8411" descr="Light bulb "/>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4EA4449" id="_x0000_s1630"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">
                <v:group id="مجموعة 881967268" o:spid="_x0000_s1631"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">
                  <v:roundrect id="مستطيل مستدير الزوايا 769901" o:spid="_x0000_s1632"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" fillcolor="#168489" strokecolor="#168489" strokeweight="1pt">
                    <v:stroke joinstyle="miter"/>
                  </v:roundrect>
                  <v:shape id="مربع نص 2043426344" o:spid="_x0000_s1633"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" filled="f" stroked="f">
                    <v:textbox style="mso-fit-shape-to-text:t">
                      <w:txbxContent>
                        <w:p w14:paraId="57856156" w14:textId="77777777" w:rsidR="00FC05DF" w:rsidRPr="00724F18" w:rsidRDefault="00FC05DF" w:rsidP="00FC05D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1634"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" fillcolor="#168489" strokecolor="#168489" strokeweight="1pt">
                    <v:stroke joinstyle="miter"/>
                  </v:roundrect>
                </v:group>
                <v:shape id="Picture 8411" o:spid="_x0000_s1635"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">
                  <v:imagedata r:id="rId87" o:title="Light bulb "/>
                </v:shape>
                <w10:anchorlock/>
              </v:group>
            </w:pict>
          </mc:Fallback>
        </mc:AlternateContent>
      </w:r>
    </w:p>
    <w:p w14:paraId="103E6298" w14:textId="77777777" w:rsidR="006B59BE" w:rsidRPr="005F0E21" w:rsidRDefault="006B59BE" w:rsidP="00FC05DF">
      <w:pPr>
        <w:rPr>
          <w:rtl/>
        </w:rPr>
      </w:pPr>
      <w:r>
        <w:rPr>
          <w:rtl/>
        </w:rPr>
        <w:t>مرحباً بكم جميعاً في اليوم الثاني من دورتنا التدريبية وتحديداً في جلستنا الأولى المخصّصة لموضوع "</w:t>
      </w:r>
      <w:hyperlink r:id="rId280">
        <w:r>
          <w:rPr>
            <w:rStyle w:val="Hyperlink"/>
            <w:rtl/>
          </w:rPr>
          <w:t>الذكاء الاصطناعي</w:t>
        </w:r>
      </w:hyperlink>
      <w:r>
        <w:rPr>
          <w:rtl/>
        </w:rPr>
        <w:t xml:space="preserve"> وصنع القرار الاستراتيجي". في عالم اليوم المتسارع، تتطوّر التكنولوجيا بوتيرة غير مسبوقة، وأصبح </w:t>
      </w:r>
      <w:hyperlink r:id="rId281">
        <w:r>
          <w:rPr>
            <w:rStyle w:val="Hyperlink"/>
            <w:rtl/>
          </w:rPr>
          <w:t>الذكاء الاصطناعي</w:t>
        </w:r>
      </w:hyperlink>
      <w:r>
        <w:rPr>
          <w:rtl/>
        </w:rPr>
        <w:t xml:space="preserve"> أداة محورية في دعم صنّاع القرار على المستويات الاستراتيجية.</w:t>
      </w:r>
    </w:p>
    <w:p w14:paraId="44592A20" w14:textId="77777777" w:rsidR="006B59BE" w:rsidRPr="005F0E21" w:rsidRDefault="006B59BE" w:rsidP="00FC05DF">
      <w:pPr>
        <w:rPr>
          <w:rtl/>
        </w:rPr>
      </w:pPr>
      <w:r w:rsidRPr="005F0E21">
        <w:rPr>
          <w:rtl/>
        </w:rPr>
        <w:t>يواجه القادة والمدراء تحديات معقّدة تتطلّب قرارات سريعة وفعّالة في بيئة متغيّرة باستمرار. كيف يمكن للذكاء الاصطناعي أن يساعدنا في اتخاذ قرارات أفضل؟ وما هي حدود هذه التقنيات؟ وكيف نوازن بين الخبرة البشرية والتحليلات المعتمدة على البيانات؟ هذه الأسئلة وغيرها ستكون محور جلستنا اليوم.</w:t>
      </w:r>
    </w:p>
    <w:p w14:paraId="2BB1DD5A" w14:textId="77777777" w:rsidR="006B59BE" w:rsidRDefault="006B59BE" w:rsidP="00FC05DF">
      <w:pPr>
        <w:rPr>
          <w:b/>
          <w:bCs/>
          <w:color w:val="FF0000"/>
          <w:rtl/>
        </w:rPr>
      </w:pPr>
    </w:p>
    <w:p w14:paraId="4D366A87" w14:textId="77777777" w:rsidR="00FC05DF" w:rsidRDefault="00FC05DF" w:rsidP="00FC05DF">
      <w:pPr>
        <w:rPr>
          <w:b/>
          <w:bCs/>
          <w:color w:val="FF0000"/>
          <w:rtl/>
        </w:rPr>
      </w:pPr>
    </w:p>
    <w:p w14:paraId="3F51A2DB" w14:textId="77777777" w:rsidR="00FC05DF" w:rsidRDefault="00FC05DF" w:rsidP="00FC05DF">
      <w:pPr>
        <w:rPr>
          <w:b/>
          <w:bCs/>
          <w:color w:val="FF0000"/>
          <w:rtl/>
        </w:rPr>
      </w:pPr>
    </w:p>
    <w:p w14:paraId="18E4ACF7" w14:textId="77777777" w:rsidR="00FC05DF" w:rsidRDefault="00FC05DF" w:rsidP="00FC05DF">
      <w:pPr>
        <w:rPr>
          <w:b/>
          <w:bCs/>
          <w:color w:val="FF0000"/>
          <w:rtl/>
        </w:rPr>
      </w:pPr>
    </w:p>
    <w:p w14:paraId="1342027C" w14:textId="77777777" w:rsidR="00FC05DF" w:rsidRDefault="00FC05DF" w:rsidP="00FC05DF">
      <w:pPr>
        <w:rPr>
          <w:b/>
          <w:bCs/>
          <w:color w:val="FF0000"/>
          <w:rtl/>
        </w:rPr>
      </w:pPr>
    </w:p>
    <w:p w14:paraId="73C6317A" w14:textId="15650784" w:rsidR="00FC05DF" w:rsidRDefault="00FC05DF" w:rsidP="00FC05DF">
      <w:pPr>
        <w:jc w:val="center"/>
        <w:rPr>
          <w:b/>
          <w:bCs/>
          <w:color w:val="FF0000"/>
          <w:rtl/>
        </w:rPr>
      </w:pPr>
      <w:r>
        <w:rPr>
          <w:noProof/>
        </w:rPr>
        <w:drawing>
          <wp:inline distT="0" distB="0" distL="0" distR="0" wp14:anchorId="5FDDFF89" wp14:editId="62A10787">
            <wp:extent cx="1318152" cy="1272784"/>
            <wp:effectExtent l="0" t="0" r="0" b="3810"/>
            <wp:docPr id="8412" name="Picture 8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4425ABB2" w14:textId="77777777" w:rsidR="00FC05DF" w:rsidRDefault="00FC05DF" w:rsidP="00FC05DF">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2B3F26F2" wp14:editId="30C5DBDF">
                <wp:extent cx="5537836" cy="992761"/>
                <wp:effectExtent l="0" t="0" r="0" b="0"/>
                <wp:docPr id="8413"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8414" name="Group 8414"/>
                        <wpg:cNvGrpSpPr/>
                        <wpg:grpSpPr>
                          <a:xfrm>
                            <a:off x="1" y="0"/>
                            <a:ext cx="5537836" cy="992761"/>
                            <a:chOff x="0" y="0"/>
                            <a:chExt cx="5538027" cy="992804"/>
                          </a:xfrm>
                        </wpg:grpSpPr>
                        <wps:wsp>
                          <wps:cNvPr id="8415" name="TextBox 4"/>
                          <wps:cNvSpPr txBox="1"/>
                          <wps:spPr>
                            <a:xfrm>
                              <a:off x="4688958" y="456229"/>
                              <a:ext cx="849069" cy="536575"/>
                            </a:xfrm>
                            <a:prstGeom prst="rect">
                              <a:avLst/>
                            </a:prstGeom>
                            <a:noFill/>
                          </wps:spPr>
                          <wps:txbx>
                            <w:txbxContent>
                              <w:p w14:paraId="70D840BC" w14:textId="77777777" w:rsidR="00FC05DF" w:rsidRDefault="00FC05DF" w:rsidP="00FC05D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8416" name="Rectangle: Rounded Corners 8416"/>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17" name="TextBox 7"/>
                          <wps:cNvSpPr txBox="1"/>
                          <wps:spPr>
                            <a:xfrm>
                              <a:off x="0" y="203938"/>
                              <a:ext cx="4493415" cy="536598"/>
                            </a:xfrm>
                            <a:prstGeom prst="rect">
                              <a:avLst/>
                            </a:prstGeom>
                            <a:noFill/>
                          </wps:spPr>
                          <wps:txbx>
                            <w:txbxContent>
                              <w:p w14:paraId="17147756" w14:textId="77777777" w:rsidR="00FC05DF" w:rsidRDefault="00FC05DF" w:rsidP="00FC05D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8418" name="Picture 8418" descr="Brainstorming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B3F26F2" id="_x0000_s1636"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">
                <v:group id="Group 8414" o:spid="_x0000_s1637"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">
                  <v:shape id="TextBox 4" o:spid="_x0000_s1638"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" filled="f" stroked="f">
                    <v:textbox style="mso-fit-shape-to-text:t">
                      <w:txbxContent>
                        <w:p w14:paraId="70D840BC" w14:textId="77777777" w:rsidR="00FC05DF" w:rsidRDefault="00FC05DF" w:rsidP="00FC05D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8416" o:spid="_x0000_s1639"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" fillcolor="#168489" stroked="f" strokeweight="1pt">
                    <v:stroke joinstyle="miter"/>
                  </v:roundrect>
                  <v:shape id="TextBox 7" o:spid="_x0000_s1640"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" filled="f" stroked="f">
                    <v:textbox style="mso-fit-shape-to-text:t">
                      <w:txbxContent>
                        <w:p w14:paraId="17147756" w14:textId="77777777" w:rsidR="00FC05DF" w:rsidRDefault="00FC05DF" w:rsidP="00FC05D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8418" o:spid="_x0000_s1641"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">
                  <v:imagedata r:id="rId91" o:title="Brainstorming "/>
                </v:shape>
                <w10:anchorlock/>
              </v:group>
            </w:pict>
          </mc:Fallback>
        </mc:AlternateContent>
      </w:r>
    </w:p>
    <w:p w14:paraId="7438AB6B" w14:textId="5E3C3A68" w:rsidR="00FC05DF" w:rsidRDefault="00FC05DF" w:rsidP="00FC05DF">
      <w:pPr>
        <w:rPr>
          <w:rtl/>
        </w:rPr>
      </w:pPr>
      <w:r w:rsidRPr="00E67690">
        <w:rPr>
          <w:noProof/>
          <w:sz w:val="34"/>
        </w:rPr>
        <w:drawing>
          <wp:anchor distT="0" distB="0" distL="114300" distR="114300" simplePos="0" relativeHeight="252814336" behindDoc="0" locked="0" layoutInCell="1" allowOverlap="1" wp14:anchorId="3190B834" wp14:editId="17F77397">
            <wp:simplePos x="0" y="0"/>
            <wp:positionH relativeFrom="margin">
              <wp:align>right</wp:align>
            </wp:positionH>
            <wp:positionV relativeFrom="paragraph">
              <wp:posOffset>11801</wp:posOffset>
            </wp:positionV>
            <wp:extent cx="457200" cy="457200"/>
            <wp:effectExtent l="0" t="0" r="0" b="0"/>
            <wp:wrapSquare wrapText="bothSides"/>
            <wp:docPr id="8419" name="Picture 8419"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BD538F">
        <w:rPr>
          <w:rtl/>
        </w:rPr>
        <w:t>كيف تتخذون قراراتكم الاستراتيجية حالياً؟ هل تعتمدون أكثر على الخبرة أم البيانات؟</w:t>
      </w:r>
    </w:p>
    <w:p w14:paraId="6A8DC03E" w14:textId="1EBD4187" w:rsidR="00FC05DF" w:rsidRDefault="002A68EE" w:rsidP="002A68EE">
      <w:pPr>
        <w:ind w:left="-897"/>
        <w:jc w:val="center"/>
        <w:rPr>
          <w:noProof/>
        </w:rPr>
      </w:pPr>
      <w:r>
        <w:rPr>
          <w:noProof/>
        </w:rPr>
        <mc:AlternateContent>
          <mc:Choice Requires="wps">
            <w:drawing>
              <wp:inline distT="0" distB="0" distL="0" distR="0" wp14:anchorId="5D87A9B7" wp14:editId="599BAA32">
                <wp:extent cx="6696710" cy="5861050"/>
                <wp:effectExtent l="0" t="0" r="27940" b="25400"/>
                <wp:docPr id="141347128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96710" cy="5861050"/>
                        </a:xfrm>
                        <a:prstGeom prst="roundRect">
                          <a:avLst>
                            <a:gd name="adj" fmla="val 16667"/>
                          </a:avLst>
                        </a:prstGeom>
                        <a:solidFill>
                          <a:srgbClr val="EAF4E4"/>
                        </a:solidFill>
                        <a:ln w="12700">
                          <a:solidFill>
                            <a:schemeClr val="accent6"/>
                          </a:solidFill>
                          <a:miter lim="800000"/>
                          <a:headEnd/>
                          <a:tailEnd/>
                        </a:ln>
                      </wps:spPr>
                      <wps:txbx>
                        <w:txbxContent>
                          <w:p w14:paraId="0985B2B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926B22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C8D9CE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FC8DA6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76F79C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A9EE73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D19C7E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115EFD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19EAA3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EF44EF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D86AE9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2E530D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D8ED13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AFC03A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12579C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5BEC70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2E52BC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CCE71B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6EEAC8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D5D0EC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60DE04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D62162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6F7C00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98E0CA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98758A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860C22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3062B71" w14:textId="77777777" w:rsidR="002A68EE" w:rsidRDefault="002A68EE" w:rsidP="002A68EE">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D87A9B7" id="_x0000_s1642" style="width:527.3pt;height:461.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" fillcolor="#eaf4e4" strokecolor="#70ad47 [3209]" strokeweight="1pt">
                <v:stroke joinstyle="miter"/>
                <v:textbox inset="0,3mm,0">
                  <w:txbxContent>
                    <w:p w14:paraId="0985B2B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926B22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C8D9CE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2FC8DA67"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76F79C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A9EE73D"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D19C7E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115EFD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19EAA3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EF44EF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3D86AE9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2E530D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D8ED13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AFC03AA"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12579C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5BEC70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2E52BC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7CCE71B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16EEAC84"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D5D0ECE"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560DE048"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D621620"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6F7C002"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498E0CA1"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698758A6"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860C22F" w14:textId="77777777" w:rsidR="002A68EE" w:rsidRDefault="002A68EE" w:rsidP="002A68EE">
                      <w:pPr>
                        <w:spacing w:line="480" w:lineRule="auto"/>
                        <w:jc w:val="center"/>
                        <w:rPr>
                          <w:sz w:val="22"/>
                          <w:szCs w:val="28"/>
                          <w:lang w:bidi="ar-SY"/>
                        </w:rPr>
                      </w:pPr>
                      <w:r>
                        <w:rPr>
                          <w:rFonts w:asciiTheme="majorBidi" w:hAnsiTheme="majorBidi" w:cstheme="majorBidi" w:hint="cs"/>
                          <w:szCs w:val="28"/>
                          <w:rtl/>
                          <w:lang w:bidi="ar-SY"/>
                        </w:rPr>
                        <w:t>.........................................................................................................................................</w:t>
                      </w:r>
                    </w:p>
                    <w:p w14:paraId="03062B71" w14:textId="77777777" w:rsidR="002A68EE" w:rsidRDefault="002A68EE" w:rsidP="002A68EE">
                      <w:pPr>
                        <w:jc w:val="center"/>
                        <w:rPr>
                          <w:sz w:val="22"/>
                          <w:szCs w:val="28"/>
                          <w:rtl/>
                          <w:lang w:bidi="ar-SY"/>
                        </w:rPr>
                      </w:pPr>
                    </w:p>
                  </w:txbxContent>
                </v:textbox>
                <w10:anchorlock/>
              </v:roundrect>
            </w:pict>
          </mc:Fallback>
        </mc:AlternateContent>
      </w:r>
    </w:p>
    <w:p w14:paraId="4C8F29B0" w14:textId="77777777" w:rsidR="00FC05DF" w:rsidRPr="00C675B1" w:rsidRDefault="00FC05DF" w:rsidP="00FC05DF">
      <w:pPr>
        <w:jc w:val="center"/>
        <w:rPr>
          <w:rtl/>
        </w:rPr>
      </w:pPr>
      <w:r>
        <w:rPr>
          <w:noProof/>
        </w:rPr>
        <w:drawing>
          <wp:inline distT="0" distB="0" distL="0" distR="0" wp14:anchorId="0E71DF8B" wp14:editId="419993AA">
            <wp:extent cx="1216025" cy="1216025"/>
            <wp:effectExtent l="0" t="0" r="0" b="0"/>
            <wp:docPr id="8422" name="Picture 8422"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47CE0AB8" w14:textId="7AB97F2E" w:rsidR="006B59BE" w:rsidRPr="005F0E21" w:rsidRDefault="00FC05DF" w:rsidP="00FC05DF">
      <w:pPr>
        <w:rPr>
          <w:rtl/>
        </w:rPr>
      </w:pPr>
      <w:r w:rsidRPr="002A078C">
        <w:rPr>
          <w:rFonts w:ascii="Sakkal Majalla" w:hAnsi="Sakkal Majalla"/>
          <w:noProof/>
          <w:color w:val="002060"/>
          <w:sz w:val="34"/>
        </w:rPr>
        <w:lastRenderedPageBreak/>
        <mc:AlternateContent>
          <mc:Choice Requires="wpg">
            <w:drawing>
              <wp:inline distT="0" distB="0" distL="0" distR="0" wp14:anchorId="17D405CF" wp14:editId="498869A5">
                <wp:extent cx="5731510" cy="895350"/>
                <wp:effectExtent l="0" t="0" r="21590" b="19050"/>
                <wp:docPr id="8397"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398"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399" name="مجموعة 39"/>
                        <wpg:cNvGrpSpPr/>
                        <wpg:grpSpPr>
                          <a:xfrm>
                            <a:off x="0" y="0"/>
                            <a:ext cx="5731510" cy="895350"/>
                            <a:chOff x="0" y="0"/>
                            <a:chExt cx="5878196" cy="918845"/>
                          </a:xfrm>
                        </wpg:grpSpPr>
                        <wpg:grpSp>
                          <wpg:cNvPr id="8400" name="مجموعة 40"/>
                          <wpg:cNvGrpSpPr/>
                          <wpg:grpSpPr>
                            <a:xfrm>
                              <a:off x="0" y="0"/>
                              <a:ext cx="5878196" cy="918845"/>
                              <a:chOff x="0" y="0"/>
                              <a:chExt cx="6240348" cy="919070"/>
                            </a:xfrm>
                          </wpg:grpSpPr>
                          <wpg:grpSp>
                            <wpg:cNvPr id="8401" name="مجموعة 41"/>
                            <wpg:cNvGrpSpPr/>
                            <wpg:grpSpPr>
                              <a:xfrm>
                                <a:off x="0" y="169208"/>
                                <a:ext cx="5433072" cy="580613"/>
                                <a:chOff x="0" y="169208"/>
                                <a:chExt cx="5433072" cy="580613"/>
                              </a:xfrm>
                            </wpg:grpSpPr>
                            <wps:wsp>
                              <wps:cNvPr id="8402"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03"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4"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05" name="مربع نص 41"/>
                          <wps:cNvSpPr txBox="1"/>
                          <wps:spPr>
                            <a:xfrm>
                              <a:off x="204484" y="257055"/>
                              <a:ext cx="4616071" cy="387740"/>
                            </a:xfrm>
                            <a:prstGeom prst="rect">
                              <a:avLst/>
                            </a:prstGeom>
                            <a:noFill/>
                          </wps:spPr>
                          <wps:txbx>
                            <w:txbxContent>
                              <w:p w14:paraId="3A0C8BB4" w14:textId="5C830D94"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اتخاذ القرار في البيئات المعقدة</w:t>
                                </w:r>
                              </w:p>
                            </w:txbxContent>
                          </wps:txbx>
                          <wps:bodyPr wrap="square" rtlCol="1">
                            <a:spAutoFit/>
                          </wps:bodyPr>
                        </wps:wsp>
                      </wpg:grpSp>
                    </wpg:wgp>
                  </a:graphicData>
                </a:graphic>
              </wp:inline>
            </w:drawing>
          </mc:Choice>
          <mc:Fallback>
            <w:pict>
              <v:group w14:anchorId="17D405CF" id="_x0000_s164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">
                <v:shape id="صورة 38" o:spid="_x0000_s164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">
                  <v:imagedata r:id="rId95" o:title=""/>
                </v:shape>
                <v:group id="مجموعة 39" o:spid="_x0000_s16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">
                  <v:group id="مجموعة 40" o:spid="_x0000_s16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">
                    <v:group id="مجموعة 41" o:spid="_x0000_s16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">
                      <v:shape id="شكل حر 42" o:spid="_x0000_s16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6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" fillcolor="#168489" stroked="f" strokeweight="1pt">
                        <v:stroke joinstyle="miter"/>
                      </v:roundrect>
                    </v:group>
                    <v:oval id="شكل بيضاوي 44" o:spid="_x0000_s16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" filled="f" strokecolor="#a5a5a5 [2092]" strokeweight="1pt">
                      <v:stroke joinstyle="miter"/>
                    </v:oval>
                  </v:group>
                  <v:shape id="مربع نص 41" o:spid="_x0000_s165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" filled="f" stroked="f">
                    <v:textbox style="mso-fit-shape-to-text:t">
                      <w:txbxContent>
                        <w:p w14:paraId="3A0C8BB4" w14:textId="5C830D94"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اتخاذ القرار في البيئات المعقدة</w:t>
                          </w:r>
                        </w:p>
                      </w:txbxContent>
                    </v:textbox>
                  </v:shape>
                </v:group>
                <w10:anchorlock/>
              </v:group>
            </w:pict>
          </mc:Fallback>
        </mc:AlternateContent>
      </w:r>
    </w:p>
    <w:p w14:paraId="6CE96289" w14:textId="6D61FD5F" w:rsidR="006B59BE" w:rsidRPr="005F0E21" w:rsidRDefault="008E0B6C" w:rsidP="00FC05DF">
      <w:pPr>
        <w:rPr>
          <w:rtl/>
        </w:rPr>
      </w:pPr>
      <w:r>
        <w:rPr>
          <w:noProof/>
        </w:rPr>
        <w:drawing>
          <wp:anchor distT="0" distB="0" distL="114300" distR="114300" simplePos="0" relativeHeight="252924928" behindDoc="0" locked="0" layoutInCell="1" allowOverlap="1" wp14:anchorId="017AE9CE" wp14:editId="6342075E">
            <wp:simplePos x="0" y="0"/>
            <wp:positionH relativeFrom="margin">
              <wp:align>left</wp:align>
            </wp:positionH>
            <wp:positionV relativeFrom="paragraph">
              <wp:posOffset>7857</wp:posOffset>
            </wp:positionV>
            <wp:extent cx="1223010" cy="1223010"/>
            <wp:effectExtent l="0" t="0" r="0" b="0"/>
            <wp:wrapSquare wrapText="bothSides"/>
            <wp:docPr id="1973967556" name="Picture 1973967556" descr="Commit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Commitment "/>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5F0E21">
        <w:rPr>
          <w:rtl/>
        </w:rPr>
        <w:t>تتميّز البيئة التنافسية الحديثة بدرجة عالية من التعقيد والتغيّر المستمر. وفقاً لإطار "</w:t>
      </w:r>
      <w:r w:rsidR="006B59BE" w:rsidRPr="005F0E21">
        <w:t>Cynefin</w:t>
      </w:r>
      <w:r w:rsidR="006B59BE" w:rsidRPr="005F0E21">
        <w:rPr>
          <w:rtl/>
        </w:rPr>
        <w:t>" الذي طوّره ديفيد سنودن، يمكن تصنيف البيئات إلى أربعة أنواع: البسيطة، المعقّدة، الفوضوية، والمعقّدة ديناميكياً.</w:t>
      </w:r>
      <w:r w:rsidRPr="008E0B6C">
        <w:t xml:space="preserve"> </w:t>
      </w:r>
    </w:p>
    <w:p w14:paraId="5076245E" w14:textId="77777777" w:rsidR="006B59BE" w:rsidRPr="005F0E21" w:rsidRDefault="006B59BE" w:rsidP="00FC05DF">
      <w:pPr>
        <w:rPr>
          <w:rtl/>
        </w:rPr>
      </w:pPr>
      <w:r w:rsidRPr="005F0E21">
        <w:rPr>
          <w:rtl/>
        </w:rPr>
        <w:t>في البيئات المعقّدة، لا توجد علاقة واضحة بين السبب والنتيجة إلا بعد حدوثها، مما يجعل التنبؤ بالنتائج أمراً صعباً. وفقاً لدراسة نشرتها مجلة هارفارد بزنس ريفيو عام 2023، فإن 78% من القرارات الاستراتيجية الفاشلة تمّت في بيئات معقّدة لم يستطع صنّاع القرار فهم ديناميكياتها بشكل كامل.</w:t>
      </w:r>
    </w:p>
    <w:p w14:paraId="5F5E1B10" w14:textId="77777777" w:rsidR="006B59BE" w:rsidRDefault="006B59BE" w:rsidP="006A2658">
      <w:pPr>
        <w:pStyle w:val="ad"/>
        <w:rPr>
          <w:b w:val="0"/>
          <w:bCs/>
          <w:color w:val="168489"/>
          <w:rtl/>
        </w:rPr>
      </w:pPr>
      <w:r w:rsidRPr="006A2658">
        <w:rPr>
          <w:b w:val="0"/>
          <w:bCs/>
          <w:color w:val="168489"/>
          <w:rtl/>
        </w:rPr>
        <w:t>خصائص صنع القرار في البيئات المعقّدة:</w:t>
      </w:r>
    </w:p>
    <w:p w14:paraId="5134D73E" w14:textId="77777777" w:rsidR="00F57560" w:rsidRDefault="00F57560" w:rsidP="006A2658">
      <w:pPr>
        <w:pStyle w:val="ad"/>
        <w:rPr>
          <w:b w:val="0"/>
          <w:bCs/>
          <w:color w:val="168489"/>
          <w:rtl/>
        </w:rPr>
      </w:pPr>
    </w:p>
    <w:p w14:paraId="5BC57E94" w14:textId="104F9829" w:rsidR="008E0B6C" w:rsidRDefault="008E0B6C" w:rsidP="008E0B6C">
      <w:pPr>
        <w:pStyle w:val="ad"/>
        <w:bidi w:val="0"/>
        <w:rPr>
          <w:b w:val="0"/>
          <w:bCs/>
          <w:color w:val="168489"/>
          <w:rtl/>
        </w:rPr>
      </w:pPr>
      <w:r w:rsidRPr="008E0B6C">
        <w:rPr>
          <w:b w:val="0"/>
          <w:bCs/>
          <w:noProof/>
          <w:color w:val="168489"/>
        </w:rPr>
        <mc:AlternateContent>
          <mc:Choice Requires="wpg">
            <w:drawing>
              <wp:inline distT="0" distB="0" distL="0" distR="0" wp14:anchorId="588D0CC6" wp14:editId="6577449F">
                <wp:extent cx="5610022" cy="2076170"/>
                <wp:effectExtent l="57150" t="38100" r="86360" b="635"/>
                <wp:docPr id="1973967557" name="Group 7205"/>
                <wp:cNvGraphicFramePr/>
                <a:graphic xmlns:a="http://schemas.openxmlformats.org/drawingml/2006/main">
                  <a:graphicData uri="http://schemas.microsoft.com/office/word/2010/wordprocessingGroup">
                    <wpg:wgp>
                      <wpg:cNvGrpSpPr/>
                      <wpg:grpSpPr>
                        <a:xfrm flipH="1">
                          <a:off x="0" y="0"/>
                          <a:ext cx="5610022" cy="2076170"/>
                          <a:chOff x="0" y="0"/>
                          <a:chExt cx="5610022" cy="2076170"/>
                        </a:xfrm>
                      </wpg:grpSpPr>
                      <wpg:grpSp>
                        <wpg:cNvPr id="1973967558" name="Group 1973967558"/>
                        <wpg:cNvGrpSpPr/>
                        <wpg:grpSpPr>
                          <a:xfrm>
                            <a:off x="0" y="0"/>
                            <a:ext cx="1229135" cy="2076170"/>
                            <a:chOff x="0" y="0"/>
                            <a:chExt cx="1229135" cy="2076170"/>
                          </a:xfrm>
                        </wpg:grpSpPr>
                        <wps:wsp>
                          <wps:cNvPr id="1973967559" name="Rectangle: Top Corners Rounded 1973967559"/>
                          <wps:cNvSpPr/>
                          <wps:spPr>
                            <a:xfrm>
                              <a:off x="0" y="366069"/>
                              <a:ext cx="1229135" cy="1710101"/>
                            </a:xfrm>
                            <a:prstGeom prst="round2Same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60" name="Oval 1973967560"/>
                          <wps:cNvSpPr/>
                          <wps:spPr>
                            <a:xfrm>
                              <a:off x="18238" y="0"/>
                              <a:ext cx="1192658" cy="1192658"/>
                            </a:xfrm>
                            <a:prstGeom prst="ellipse">
                              <a:avLst/>
                            </a:prstGeom>
                            <a:solidFill>
                              <a:schemeClr val="bg1"/>
                            </a:solidFill>
                            <a:ln w="57150">
                              <a:solidFill>
                                <a:srgbClr val="168489"/>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61" name="مربع نص 166"/>
                          <wps:cNvSpPr txBox="1"/>
                          <wps:spPr>
                            <a:xfrm>
                              <a:off x="39483" y="1285456"/>
                              <a:ext cx="1150168" cy="697916"/>
                            </a:xfrm>
                            <a:prstGeom prst="rect">
                              <a:avLst/>
                            </a:prstGeom>
                          </wps:spPr>
                          <wps:txbx>
                            <w:txbxContent>
                              <w:p w14:paraId="6E7DC4AE" w14:textId="5A0BF72A" w:rsidR="008E0B6C" w:rsidRDefault="008E0B6C" w:rsidP="008E0B6C">
                                <w:pPr>
                                  <w:bidi w:val="0"/>
                                  <w:jc w:val="center"/>
                                  <w:rPr>
                                    <w:rFonts w:ascii="Adobe Arabic" w:hAnsi="Adobe Arabic" w:cs="Adobe Arabic"/>
                                    <w:b/>
                                    <w:bCs/>
                                    <w:color w:val="FFFFFF" w:themeColor="background1"/>
                                    <w:kern w:val="24"/>
                                    <w:sz w:val="36"/>
                                    <w:szCs w:val="36"/>
                                  </w:rPr>
                                </w:pPr>
                                <w:r w:rsidRPr="008E0B6C">
                                  <w:rPr>
                                    <w:rFonts w:ascii="Adobe Arabic" w:hAnsi="Adobe Arabic" w:cs="Adobe Arabic"/>
                                    <w:b/>
                                    <w:bCs/>
                                    <w:color w:val="FFFFFF" w:themeColor="background1"/>
                                    <w:kern w:val="24"/>
                                    <w:sz w:val="36"/>
                                    <w:szCs w:val="36"/>
                                    <w:rtl/>
                                  </w:rPr>
                                  <w:t>عدم اليقين المرتفع</w:t>
                                </w:r>
                              </w:p>
                            </w:txbxContent>
                          </wps:txbx>
                          <wps:bodyPr wrap="square" rtlCol="1">
                            <a:noAutofit/>
                          </wps:bodyPr>
                        </wps:wsp>
                        <wps:wsp>
                          <wps:cNvPr id="1973967562" name="مربع نص 166"/>
                          <wps:cNvSpPr txBox="1"/>
                          <wps:spPr>
                            <a:xfrm>
                              <a:off x="14964" y="57712"/>
                              <a:ext cx="1150168" cy="887105"/>
                            </a:xfrm>
                            <a:prstGeom prst="rect">
                              <a:avLst/>
                            </a:prstGeom>
                          </wps:spPr>
                          <wps:txbx>
                            <w:txbxContent>
                              <w:p w14:paraId="174F3067"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wps:txbx>
                          <wps:bodyPr wrap="square" rtlCol="1">
                            <a:noAutofit/>
                          </wps:bodyPr>
                        </wps:wsp>
                      </wpg:grpSp>
                      <wpg:grpSp>
                        <wpg:cNvPr id="1973967563" name="Group 1973967563"/>
                        <wpg:cNvGrpSpPr/>
                        <wpg:grpSpPr>
                          <a:xfrm>
                            <a:off x="1460296" y="0"/>
                            <a:ext cx="1229135" cy="2076170"/>
                            <a:chOff x="1460296" y="0"/>
                            <a:chExt cx="1229135" cy="2076170"/>
                          </a:xfrm>
                        </wpg:grpSpPr>
                        <wpg:grpSp>
                          <wpg:cNvPr id="1973967564" name="Group 1973967564"/>
                          <wpg:cNvGrpSpPr/>
                          <wpg:grpSpPr>
                            <a:xfrm>
                              <a:off x="1460296" y="0"/>
                              <a:ext cx="1229135" cy="2076170"/>
                              <a:chOff x="1460296" y="0"/>
                              <a:chExt cx="1617785" cy="2732650"/>
                            </a:xfrm>
                          </wpg:grpSpPr>
                          <wps:wsp>
                            <wps:cNvPr id="1973967565" name="Rectangle: Top Corners Rounded 1973967565"/>
                            <wps:cNvSpPr/>
                            <wps:spPr>
                              <a:xfrm>
                                <a:off x="1460296" y="481819"/>
                                <a:ext cx="1617785" cy="2250831"/>
                              </a:xfrm>
                              <a:prstGeom prst="round2SameRect">
                                <a:avLst/>
                              </a:prstGeom>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66" name="Oval 1973967566"/>
                            <wps:cNvSpPr/>
                            <wps:spPr>
                              <a:xfrm>
                                <a:off x="1484301" y="0"/>
                                <a:ext cx="1569774" cy="1569774"/>
                              </a:xfrm>
                              <a:prstGeom prst="ellipse">
                                <a:avLst/>
                              </a:prstGeom>
                              <a:solidFill>
                                <a:schemeClr val="bg1"/>
                              </a:solidFill>
                              <a:ln w="57150">
                                <a:solidFill>
                                  <a:srgbClr val="2E75B6"/>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67" name="مربع نص 166"/>
                            <wps:cNvSpPr txBox="1"/>
                            <wps:spPr>
                              <a:xfrm>
                                <a:off x="1637464" y="1691625"/>
                                <a:ext cx="1264166" cy="918595"/>
                              </a:xfrm>
                              <a:prstGeom prst="rect">
                                <a:avLst/>
                              </a:prstGeom>
                            </wps:spPr>
                            <wps:txbx>
                              <w:txbxContent>
                                <w:p w14:paraId="3501CD83" w14:textId="2B03D0D3" w:rsidR="008E0B6C" w:rsidRDefault="008E0B6C" w:rsidP="008E0B6C">
                                  <w:pPr>
                                    <w:bidi w:val="0"/>
                                    <w:jc w:val="center"/>
                                    <w:rPr>
                                      <w:rFonts w:ascii="Adobe Arabic" w:hAnsi="Adobe Arabic" w:cs="Adobe Arabic"/>
                                      <w:b/>
                                      <w:bCs/>
                                      <w:color w:val="FFFFFF" w:themeColor="background1"/>
                                      <w:kern w:val="24"/>
                                      <w:sz w:val="36"/>
                                      <w:szCs w:val="36"/>
                                    </w:rPr>
                                  </w:pPr>
                                  <w:r w:rsidRPr="008E0B6C">
                                    <w:rPr>
                                      <w:rFonts w:ascii="Adobe Arabic" w:hAnsi="Adobe Arabic" w:cs="Adobe Arabic"/>
                                      <w:b/>
                                      <w:bCs/>
                                      <w:color w:val="FFFFFF" w:themeColor="background1"/>
                                      <w:kern w:val="24"/>
                                      <w:sz w:val="36"/>
                                      <w:szCs w:val="36"/>
                                      <w:rtl/>
                                    </w:rPr>
                                    <w:t>التشابك العالي</w:t>
                                  </w:r>
                                </w:p>
                              </w:txbxContent>
                            </wps:txbx>
                            <wps:bodyPr wrap="square" rtlCol="1">
                              <a:noAutofit/>
                            </wps:bodyPr>
                          </wps:wsp>
                        </wpg:grpSp>
                        <wps:wsp>
                          <wps:cNvPr id="1973967568" name="مربع نص 166"/>
                          <wps:cNvSpPr txBox="1"/>
                          <wps:spPr>
                            <a:xfrm>
                              <a:off x="1485690" y="57712"/>
                              <a:ext cx="1150168" cy="887105"/>
                            </a:xfrm>
                            <a:prstGeom prst="rect">
                              <a:avLst/>
                            </a:prstGeom>
                          </wps:spPr>
                          <wps:txbx>
                            <w:txbxContent>
                              <w:p w14:paraId="2B347110" w14:textId="77777777" w:rsidR="008E0B6C" w:rsidRDefault="008E0B6C" w:rsidP="008E0B6C">
                                <w:pPr>
                                  <w:bidi w:val="0"/>
                                  <w:jc w:val="center"/>
                                  <w:rPr>
                                    <w:rFonts w:ascii="ADLaM Display" w:eastAsia="ADLaM Display" w:hAnsi="ADLaM Display" w:cs="ADLaM Display"/>
                                    <w:b/>
                                    <w:bCs/>
                                    <w:color w:val="2E75B6"/>
                                    <w:kern w:val="24"/>
                                    <w:sz w:val="120"/>
                                    <w:szCs w:val="120"/>
                                  </w:rPr>
                                </w:pPr>
                                <w:r>
                                  <w:rPr>
                                    <w:rFonts w:ascii="ADLaM Display" w:eastAsia="ADLaM Display" w:hAnsi="ADLaM Display" w:cs="ADLaM Display"/>
                                    <w:b/>
                                    <w:bCs/>
                                    <w:color w:val="2E75B6"/>
                                    <w:kern w:val="24"/>
                                    <w:sz w:val="120"/>
                                    <w:szCs w:val="120"/>
                                  </w:rPr>
                                  <w:t>02</w:t>
                                </w:r>
                              </w:p>
                            </w:txbxContent>
                          </wps:txbx>
                          <wps:bodyPr wrap="square" rtlCol="1">
                            <a:noAutofit/>
                          </wps:bodyPr>
                        </wps:wsp>
                      </wpg:grpSp>
                      <wpg:grpSp>
                        <wpg:cNvPr id="1973967569" name="Group 1973967569"/>
                        <wpg:cNvGrpSpPr/>
                        <wpg:grpSpPr>
                          <a:xfrm>
                            <a:off x="2920592" y="0"/>
                            <a:ext cx="1229135" cy="2076170"/>
                            <a:chOff x="2920592" y="0"/>
                            <a:chExt cx="1229135" cy="2076170"/>
                          </a:xfrm>
                        </wpg:grpSpPr>
                        <wpg:grpSp>
                          <wpg:cNvPr id="1973967570" name="Group 1973967570"/>
                          <wpg:cNvGrpSpPr/>
                          <wpg:grpSpPr>
                            <a:xfrm>
                              <a:off x="2920592" y="0"/>
                              <a:ext cx="1229135" cy="2076170"/>
                              <a:chOff x="2920592" y="0"/>
                              <a:chExt cx="1617785" cy="2732650"/>
                            </a:xfrm>
                          </wpg:grpSpPr>
                          <wps:wsp>
                            <wps:cNvPr id="1973967571" name="Rectangle: Top Corners Rounded 1973967571"/>
                            <wps:cNvSpPr/>
                            <wps:spPr>
                              <a:xfrm>
                                <a:off x="2920592" y="481819"/>
                                <a:ext cx="1617785" cy="2250831"/>
                              </a:xfrm>
                              <a:prstGeom prst="round2Same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72" name="Oval 1973967572"/>
                            <wps:cNvSpPr/>
                            <wps:spPr>
                              <a:xfrm>
                                <a:off x="2944597" y="0"/>
                                <a:ext cx="1569774" cy="1569774"/>
                              </a:xfrm>
                              <a:prstGeom prst="ellipse">
                                <a:avLst/>
                              </a:prstGeom>
                              <a:solidFill>
                                <a:schemeClr val="bg1"/>
                              </a:solidFill>
                              <a:ln w="57150">
                                <a:solidFill>
                                  <a:srgbClr val="FFD366"/>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73" name="مربع نص 166"/>
                            <wps:cNvSpPr txBox="1"/>
                            <wps:spPr>
                              <a:xfrm>
                                <a:off x="2972560" y="1691914"/>
                                <a:ext cx="1513848" cy="918595"/>
                              </a:xfrm>
                              <a:prstGeom prst="rect">
                                <a:avLst/>
                              </a:prstGeom>
                            </wps:spPr>
                            <wps:txbx>
                              <w:txbxContent>
                                <w:p w14:paraId="206AD07B" w14:textId="6A782CED" w:rsidR="008E0B6C" w:rsidRDefault="008E0B6C" w:rsidP="008E0B6C">
                                  <w:pPr>
                                    <w:bidi w:val="0"/>
                                    <w:jc w:val="center"/>
                                    <w:rPr>
                                      <w:rFonts w:ascii="Adobe Arabic" w:hAnsi="Adobe Arabic" w:cs="Adobe Arabic"/>
                                      <w:b/>
                                      <w:bCs/>
                                      <w:color w:val="FFFFFF" w:themeColor="background1"/>
                                      <w:kern w:val="24"/>
                                      <w:sz w:val="36"/>
                                      <w:szCs w:val="36"/>
                                    </w:rPr>
                                  </w:pPr>
                                  <w:r w:rsidRPr="008E0B6C">
                                    <w:rPr>
                                      <w:rFonts w:ascii="Adobe Arabic" w:hAnsi="Adobe Arabic" w:cs="Adobe Arabic"/>
                                      <w:b/>
                                      <w:bCs/>
                                      <w:color w:val="FFFFFF" w:themeColor="background1"/>
                                      <w:kern w:val="24"/>
                                      <w:sz w:val="36"/>
                                      <w:szCs w:val="36"/>
                                      <w:rtl/>
                                    </w:rPr>
                                    <w:t>التغذية الراجعة المتأخّرة</w:t>
                                  </w:r>
                                </w:p>
                              </w:txbxContent>
                            </wps:txbx>
                            <wps:bodyPr wrap="square" rtlCol="1">
                              <a:noAutofit/>
                            </wps:bodyPr>
                          </wps:wsp>
                        </wpg:grpSp>
                        <wps:wsp>
                          <wps:cNvPr id="1973967574" name="مربع نص 166"/>
                          <wps:cNvSpPr txBox="1"/>
                          <wps:spPr>
                            <a:xfrm>
                              <a:off x="2956415" y="57712"/>
                              <a:ext cx="1150168" cy="887105"/>
                            </a:xfrm>
                            <a:prstGeom prst="rect">
                              <a:avLst/>
                            </a:prstGeom>
                          </wps:spPr>
                          <wps:txbx>
                            <w:txbxContent>
                              <w:p w14:paraId="13828494" w14:textId="77777777" w:rsidR="008E0B6C" w:rsidRDefault="008E0B6C" w:rsidP="008E0B6C">
                                <w:pPr>
                                  <w:bidi w:val="0"/>
                                  <w:jc w:val="center"/>
                                  <w:rPr>
                                    <w:rFonts w:ascii="ADLaM Display" w:eastAsia="ADLaM Display" w:hAnsi="ADLaM Display" w:cs="ADLaM Display"/>
                                    <w:b/>
                                    <w:bCs/>
                                    <w:color w:val="FFD366"/>
                                    <w:kern w:val="24"/>
                                    <w:sz w:val="120"/>
                                    <w:szCs w:val="120"/>
                                  </w:rPr>
                                </w:pPr>
                                <w:r>
                                  <w:rPr>
                                    <w:rFonts w:ascii="ADLaM Display" w:eastAsia="ADLaM Display" w:hAnsi="ADLaM Display" w:cs="ADLaM Display"/>
                                    <w:b/>
                                    <w:bCs/>
                                    <w:color w:val="FFD366"/>
                                    <w:kern w:val="24"/>
                                    <w:sz w:val="120"/>
                                    <w:szCs w:val="120"/>
                                  </w:rPr>
                                  <w:t>03</w:t>
                                </w:r>
                              </w:p>
                            </w:txbxContent>
                          </wps:txbx>
                          <wps:bodyPr wrap="square" rtlCol="1">
                            <a:noAutofit/>
                          </wps:bodyPr>
                        </wps:wsp>
                      </wpg:grpSp>
                      <wpg:grpSp>
                        <wpg:cNvPr id="1973967575" name="Group 1973967575"/>
                        <wpg:cNvGrpSpPr/>
                        <wpg:grpSpPr>
                          <a:xfrm>
                            <a:off x="4380887" y="0"/>
                            <a:ext cx="1229135" cy="2076170"/>
                            <a:chOff x="4380887" y="0"/>
                            <a:chExt cx="1229135" cy="2076170"/>
                          </a:xfrm>
                        </wpg:grpSpPr>
                        <wpg:grpSp>
                          <wpg:cNvPr id="1973967576" name="Group 1973967576"/>
                          <wpg:cNvGrpSpPr/>
                          <wpg:grpSpPr>
                            <a:xfrm>
                              <a:off x="4380887" y="0"/>
                              <a:ext cx="1229135" cy="2076170"/>
                              <a:chOff x="4380887" y="0"/>
                              <a:chExt cx="1617785" cy="2732650"/>
                            </a:xfrm>
                          </wpg:grpSpPr>
                          <wps:wsp>
                            <wps:cNvPr id="1973967577" name="Rectangle: Top Corners Rounded 1973967577"/>
                            <wps:cNvSpPr/>
                            <wps:spPr>
                              <a:xfrm>
                                <a:off x="4380887" y="481819"/>
                                <a:ext cx="1617785" cy="2250831"/>
                              </a:xfrm>
                              <a:prstGeom prst="round2SameRect">
                                <a:avLst/>
                              </a:prstGeom>
                              <a:solidFill>
                                <a:srgbClr val="7F7F7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78" name="Oval 1973967578"/>
                            <wps:cNvSpPr/>
                            <wps:spPr>
                              <a:xfrm>
                                <a:off x="4404892" y="0"/>
                                <a:ext cx="1569774" cy="1569774"/>
                              </a:xfrm>
                              <a:prstGeom prst="ellipse">
                                <a:avLst/>
                              </a:prstGeom>
                              <a:solidFill>
                                <a:schemeClr val="bg1"/>
                              </a:solidFill>
                              <a:ln w="57150">
                                <a:solidFill>
                                  <a:srgbClr val="7F7F7F"/>
                                </a:solidFill>
                              </a:ln>
                              <a:effectLst>
                                <a:outerShdw blurRad="50800" dist="38100" dir="5400000" algn="t" rotWithShape="0">
                                  <a:prstClr val="black">
                                    <a:alpha val="40000"/>
                                  </a:prstClr>
                                </a:outerShdw>
                              </a:effectLst>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79" name="مربع نص 166"/>
                            <wps:cNvSpPr txBox="1"/>
                            <wps:spPr>
                              <a:xfrm>
                                <a:off x="4432855" y="1691914"/>
                                <a:ext cx="1513848" cy="918595"/>
                              </a:xfrm>
                              <a:prstGeom prst="rect">
                                <a:avLst/>
                              </a:prstGeom>
                            </wps:spPr>
                            <wps:txbx>
                              <w:txbxContent>
                                <w:p w14:paraId="4EEA081D" w14:textId="4575FCE1" w:rsidR="008E0B6C" w:rsidRDefault="008E0B6C" w:rsidP="008E0B6C">
                                  <w:pPr>
                                    <w:bidi w:val="0"/>
                                    <w:jc w:val="center"/>
                                    <w:rPr>
                                      <w:rFonts w:ascii="Adobe Arabic" w:hAnsi="Adobe Arabic" w:cs="Adobe Arabic"/>
                                      <w:b/>
                                      <w:bCs/>
                                      <w:color w:val="FFFFFF" w:themeColor="background1"/>
                                      <w:kern w:val="24"/>
                                      <w:sz w:val="36"/>
                                      <w:szCs w:val="36"/>
                                    </w:rPr>
                                  </w:pPr>
                                  <w:r w:rsidRPr="008E0B6C">
                                    <w:rPr>
                                      <w:rFonts w:ascii="Adobe Arabic" w:hAnsi="Adobe Arabic" w:cs="Adobe Arabic"/>
                                      <w:b/>
                                      <w:bCs/>
                                      <w:color w:val="FFFFFF" w:themeColor="background1"/>
                                      <w:kern w:val="24"/>
                                      <w:sz w:val="36"/>
                                      <w:szCs w:val="36"/>
                                      <w:rtl/>
                                    </w:rPr>
                                    <w:t>التأثيرات غير المباشرة</w:t>
                                  </w:r>
                                </w:p>
                              </w:txbxContent>
                            </wps:txbx>
                            <wps:bodyPr wrap="square" rtlCol="1">
                              <a:noAutofit/>
                            </wps:bodyPr>
                          </wps:wsp>
                        </wpg:grpSp>
                        <wps:wsp>
                          <wps:cNvPr id="1973967580" name="مربع نص 166"/>
                          <wps:cNvSpPr txBox="1"/>
                          <wps:spPr>
                            <a:xfrm>
                              <a:off x="4416710" y="57712"/>
                              <a:ext cx="1150168" cy="887105"/>
                            </a:xfrm>
                            <a:prstGeom prst="rect">
                              <a:avLst/>
                            </a:prstGeom>
                          </wps:spPr>
                          <wps:txbx>
                            <w:txbxContent>
                              <w:p w14:paraId="362EE6DD" w14:textId="77777777" w:rsidR="008E0B6C" w:rsidRDefault="008E0B6C" w:rsidP="008E0B6C">
                                <w:pPr>
                                  <w:bidi w:val="0"/>
                                  <w:jc w:val="center"/>
                                  <w:rPr>
                                    <w:rFonts w:ascii="ADLaM Display" w:eastAsia="ADLaM Display" w:hAnsi="ADLaM Display" w:cs="ADLaM Display"/>
                                    <w:b/>
                                    <w:bCs/>
                                    <w:color w:val="7F7F7F"/>
                                    <w:kern w:val="24"/>
                                    <w:sz w:val="120"/>
                                    <w:szCs w:val="120"/>
                                  </w:rPr>
                                </w:pPr>
                                <w:r>
                                  <w:rPr>
                                    <w:rFonts w:ascii="ADLaM Display" w:eastAsia="ADLaM Display" w:hAnsi="ADLaM Display" w:cs="ADLaM Display"/>
                                    <w:b/>
                                    <w:bCs/>
                                    <w:color w:val="7F7F7F"/>
                                    <w:kern w:val="24"/>
                                    <w:sz w:val="120"/>
                                    <w:szCs w:val="120"/>
                                  </w:rPr>
                                  <w:t>04</w:t>
                                </w:r>
                              </w:p>
                            </w:txbxContent>
                          </wps:txbx>
                          <wps:bodyPr wrap="square" rtlCol="1">
                            <a:noAutofit/>
                          </wps:bodyPr>
                        </wps:wsp>
                      </wpg:grpSp>
                    </wpg:wgp>
                  </a:graphicData>
                </a:graphic>
              </wp:inline>
            </w:drawing>
          </mc:Choice>
          <mc:Fallback>
            <w:pict>
              <v:group w14:anchorId="588D0CC6" id="Group 7205" o:spid="_x0000_s1652" style="width:441.75pt;height:163.5pt;flip:x;mso-position-horizontal-relative:char;mso-position-vertical-relative:line" coordsize="56100,20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">
                <v:group id="Group 1973967558" o:spid="_x0000_s1653" style="position:absolute;width:12291;height:20761" coordsize="12291,2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">
                  <v:shape id="Rectangle: Top Corners Rounded 1973967559" o:spid="_x0000_s1654" style="position:absolute;top:3660;width:12291;height:17101;visibility:visible;mso-wrap-style:square;v-text-anchor:middle" coordsize="1229135,1710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" path="m204860,r819415,c1137416,,1229135,91719,1229135,204860r,1505241l1229135,1710101,,1710101r,l,204860c,91719,91719,,204860,xe" fillcolor="#168489" stroked="f" strokeweight="1pt">
                    <v:stroke joinstyle="miter"/>
                    <v:path arrowok="t" o:connecttype="custom" o:connectlocs="204860,0;1024275,0;1229135,204860;1229135,1710101;1229135,1710101;0,1710101;0,1710101;0,204860;204860,0" o:connectangles="0,0,0,0,0,0,0,0,0"/>
                  </v:shape>
                  <v:oval id="Oval 1973967560" o:spid="_x0000_s1655" style="position:absolute;left:182;width:11926;height:11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" fillcolor="white [3212]" strokecolor="#168489" strokeweight="4.5pt">
                    <v:stroke joinstyle="miter"/>
                    <v:shadow on="t" color="black" opacity="26214f" origin=",-.5" offset="0,3pt"/>
                  </v:oval>
                  <v:shape id="مربع نص 166" o:spid="_x0000_s1656" type="#_x0000_t202" style="position:absolute;left:394;top:12854;width:11502;height:6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" filled="f" stroked="f">
                    <v:textbox>
                      <w:txbxContent>
                        <w:p w14:paraId="6E7DC4AE" w14:textId="5A0BF72A" w:rsidR="008E0B6C" w:rsidRDefault="008E0B6C" w:rsidP="008E0B6C">
                          <w:pPr>
                            <w:bidi w:val="0"/>
                            <w:jc w:val="center"/>
                            <w:rPr>
                              <w:rFonts w:ascii="Adobe Arabic" w:hAnsi="Adobe Arabic" w:cs="Adobe Arabic"/>
                              <w:b/>
                              <w:bCs/>
                              <w:color w:val="FFFFFF" w:themeColor="background1"/>
                              <w:kern w:val="24"/>
                              <w:sz w:val="36"/>
                              <w:szCs w:val="36"/>
                            </w:rPr>
                          </w:pPr>
                          <w:r w:rsidRPr="008E0B6C">
                            <w:rPr>
                              <w:rFonts w:ascii="Adobe Arabic" w:hAnsi="Adobe Arabic" w:cs="Adobe Arabic"/>
                              <w:b/>
                              <w:bCs/>
                              <w:color w:val="FFFFFF" w:themeColor="background1"/>
                              <w:kern w:val="24"/>
                              <w:sz w:val="36"/>
                              <w:szCs w:val="36"/>
                              <w:rtl/>
                            </w:rPr>
                            <w:t>عدم اليقين المرتفع</w:t>
                          </w:r>
                        </w:p>
                      </w:txbxContent>
                    </v:textbox>
                  </v:shape>
                  <v:shape id="مربع نص 166" o:spid="_x0000_s1657" type="#_x0000_t202" style="position:absolute;left:149;top:577;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" filled="f" stroked="f">
                    <v:textbox>
                      <w:txbxContent>
                        <w:p w14:paraId="174F3067"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v:textbox>
                  </v:shape>
                </v:group>
                <v:group id="Group 1973967563" o:spid="_x0000_s1658" style="position:absolute;left:14602;width:12292;height:20761" coordorigin="14602" coordsize="12291,2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">
                  <v:group id="Group 1973967564" o:spid="_x0000_s1659" style="position:absolute;left:14602;width:12292;height:20761" coordorigin="14602" coordsize="16177,2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">
                    <v:shape id="Rectangle: Top Corners Rounded 1973967565" o:spid="_x0000_s1660" style="position:absolute;left:14602;top:4818;width:16178;height:22508;visibility:visible;mso-wrap-style:square;v-text-anchor:middle" coordsize="1617785,225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" path="m269636,l1348149,v148916,,269636,120720,269636,269636l1617785,2250831r,l,2250831r,l,269636c,120720,120720,,269636,xe" fillcolor="#4472c4 [3204]" stroked="f" strokeweight="1pt">
                      <v:stroke joinstyle="miter"/>
                      <v:path arrowok="t" o:connecttype="custom" o:connectlocs="269636,0;1348149,0;1617785,269636;1617785,2250831;1617785,2250831;0,2250831;0,2250831;0,269636;269636,0" o:connectangles="0,0,0,0,0,0,0,0,0"/>
                    </v:shape>
                    <v:oval id="Oval 1973967566" o:spid="_x0000_s1661" style="position:absolute;left:14843;width:15697;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" fillcolor="white [3212]" strokecolor="#2e75b6" strokeweight="4.5pt">
                      <v:stroke joinstyle="miter"/>
                      <v:shadow on="t" color="black" opacity="26214f" origin=",-.5" offset="0,3pt"/>
                    </v:oval>
                    <v:shape id="مربع نص 166" o:spid="_x0000_s1662" type="#_x0000_t202" style="position:absolute;left:16374;top:16916;width:12642;height:9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" filled="f" stroked="f">
                      <v:textbox>
                        <w:txbxContent>
                          <w:p w14:paraId="3501CD83" w14:textId="2B03D0D3" w:rsidR="008E0B6C" w:rsidRDefault="008E0B6C" w:rsidP="008E0B6C">
                            <w:pPr>
                              <w:bidi w:val="0"/>
                              <w:jc w:val="center"/>
                              <w:rPr>
                                <w:rFonts w:ascii="Adobe Arabic" w:hAnsi="Adobe Arabic" w:cs="Adobe Arabic"/>
                                <w:b/>
                                <w:bCs/>
                                <w:color w:val="FFFFFF" w:themeColor="background1"/>
                                <w:kern w:val="24"/>
                                <w:sz w:val="36"/>
                                <w:szCs w:val="36"/>
                              </w:rPr>
                            </w:pPr>
                            <w:r w:rsidRPr="008E0B6C">
                              <w:rPr>
                                <w:rFonts w:ascii="Adobe Arabic" w:hAnsi="Adobe Arabic" w:cs="Adobe Arabic"/>
                                <w:b/>
                                <w:bCs/>
                                <w:color w:val="FFFFFF" w:themeColor="background1"/>
                                <w:kern w:val="24"/>
                                <w:sz w:val="36"/>
                                <w:szCs w:val="36"/>
                                <w:rtl/>
                              </w:rPr>
                              <w:t>التشابك العالي</w:t>
                            </w:r>
                          </w:p>
                        </w:txbxContent>
                      </v:textbox>
                    </v:shape>
                  </v:group>
                  <v:shape id="مربع نص 166" o:spid="_x0000_s1663" type="#_x0000_t202" style="position:absolute;left:14856;top:577;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" filled="f" stroked="f">
                    <v:textbox>
                      <w:txbxContent>
                        <w:p w14:paraId="2B347110" w14:textId="77777777" w:rsidR="008E0B6C" w:rsidRDefault="008E0B6C" w:rsidP="008E0B6C">
                          <w:pPr>
                            <w:bidi w:val="0"/>
                            <w:jc w:val="center"/>
                            <w:rPr>
                              <w:rFonts w:ascii="ADLaM Display" w:eastAsia="ADLaM Display" w:hAnsi="ADLaM Display" w:cs="ADLaM Display"/>
                              <w:b/>
                              <w:bCs/>
                              <w:color w:val="2E75B6"/>
                              <w:kern w:val="24"/>
                              <w:sz w:val="120"/>
                              <w:szCs w:val="120"/>
                            </w:rPr>
                          </w:pPr>
                          <w:r>
                            <w:rPr>
                              <w:rFonts w:ascii="ADLaM Display" w:eastAsia="ADLaM Display" w:hAnsi="ADLaM Display" w:cs="ADLaM Display"/>
                              <w:b/>
                              <w:bCs/>
                              <w:color w:val="2E75B6"/>
                              <w:kern w:val="24"/>
                              <w:sz w:val="120"/>
                              <w:szCs w:val="120"/>
                            </w:rPr>
                            <w:t>02</w:t>
                          </w:r>
                        </w:p>
                      </w:txbxContent>
                    </v:textbox>
                  </v:shape>
                </v:group>
                <v:group id="Group 1973967569" o:spid="_x0000_s1664" style="position:absolute;left:29205;width:12292;height:20761" coordorigin="29205" coordsize="12291,2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">
                  <v:group id="Group 1973967570" o:spid="_x0000_s1665" style="position:absolute;left:29205;width:12292;height:20761" coordorigin="29205" coordsize="16177,2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">
                    <v:shape id="Rectangle: Top Corners Rounded 1973967571" o:spid="_x0000_s1666" style="position:absolute;left:29205;top:4818;width:16178;height:22508;visibility:visible;mso-wrap-style:square;v-text-anchor:middle" coordsize="1617785,225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" path="m269636,l1348149,v148916,,269636,120720,269636,269636l1617785,2250831r,l,2250831r,l,269636c,120720,120720,,269636,xe" fillcolor="#ffd366" stroked="f" strokeweight="1pt">
                      <v:stroke joinstyle="miter"/>
                      <v:path arrowok="t" o:connecttype="custom" o:connectlocs="269636,0;1348149,0;1617785,269636;1617785,2250831;1617785,2250831;0,2250831;0,2250831;0,269636;269636,0" o:connectangles="0,0,0,0,0,0,0,0,0"/>
                    </v:shape>
                    <v:oval id="Oval 1973967572" o:spid="_x0000_s1667" style="position:absolute;left:29445;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" fillcolor="white [3212]" strokecolor="#ffd366" strokeweight="4.5pt">
                      <v:stroke joinstyle="miter"/>
                      <v:shadow on="t" color="black" opacity="26214f" origin=",-.5" offset="0,3pt"/>
                    </v:oval>
                    <v:shape id="مربع نص 166" o:spid="_x0000_s1668" type="#_x0000_t202" style="position:absolute;left:29725;top:16919;width:15139;height:9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" filled="f" stroked="f">
                      <v:textbox>
                        <w:txbxContent>
                          <w:p w14:paraId="206AD07B" w14:textId="6A782CED" w:rsidR="008E0B6C" w:rsidRDefault="008E0B6C" w:rsidP="008E0B6C">
                            <w:pPr>
                              <w:bidi w:val="0"/>
                              <w:jc w:val="center"/>
                              <w:rPr>
                                <w:rFonts w:ascii="Adobe Arabic" w:hAnsi="Adobe Arabic" w:cs="Adobe Arabic"/>
                                <w:b/>
                                <w:bCs/>
                                <w:color w:val="FFFFFF" w:themeColor="background1"/>
                                <w:kern w:val="24"/>
                                <w:sz w:val="36"/>
                                <w:szCs w:val="36"/>
                              </w:rPr>
                            </w:pPr>
                            <w:r w:rsidRPr="008E0B6C">
                              <w:rPr>
                                <w:rFonts w:ascii="Adobe Arabic" w:hAnsi="Adobe Arabic" w:cs="Adobe Arabic"/>
                                <w:b/>
                                <w:bCs/>
                                <w:color w:val="FFFFFF" w:themeColor="background1"/>
                                <w:kern w:val="24"/>
                                <w:sz w:val="36"/>
                                <w:szCs w:val="36"/>
                                <w:rtl/>
                              </w:rPr>
                              <w:t>التغذية الراجعة المتأخّرة</w:t>
                            </w:r>
                          </w:p>
                        </w:txbxContent>
                      </v:textbox>
                    </v:shape>
                  </v:group>
                  <v:shape id="مربع نص 166" o:spid="_x0000_s1669" type="#_x0000_t202" style="position:absolute;left:29564;top:577;width:11501;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" filled="f" stroked="f">
                    <v:textbox>
                      <w:txbxContent>
                        <w:p w14:paraId="13828494" w14:textId="77777777" w:rsidR="008E0B6C" w:rsidRDefault="008E0B6C" w:rsidP="008E0B6C">
                          <w:pPr>
                            <w:bidi w:val="0"/>
                            <w:jc w:val="center"/>
                            <w:rPr>
                              <w:rFonts w:ascii="ADLaM Display" w:eastAsia="ADLaM Display" w:hAnsi="ADLaM Display" w:cs="ADLaM Display"/>
                              <w:b/>
                              <w:bCs/>
                              <w:color w:val="FFD366"/>
                              <w:kern w:val="24"/>
                              <w:sz w:val="120"/>
                              <w:szCs w:val="120"/>
                            </w:rPr>
                          </w:pPr>
                          <w:r>
                            <w:rPr>
                              <w:rFonts w:ascii="ADLaM Display" w:eastAsia="ADLaM Display" w:hAnsi="ADLaM Display" w:cs="ADLaM Display"/>
                              <w:b/>
                              <w:bCs/>
                              <w:color w:val="FFD366"/>
                              <w:kern w:val="24"/>
                              <w:sz w:val="120"/>
                              <w:szCs w:val="120"/>
                            </w:rPr>
                            <w:t>03</w:t>
                          </w:r>
                        </w:p>
                      </w:txbxContent>
                    </v:textbox>
                  </v:shape>
                </v:group>
                <v:group id="Group 1973967575" o:spid="_x0000_s1670" style="position:absolute;left:43808;width:12292;height:20761" coordorigin="43808" coordsize="12291,2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">
                  <v:group id="Group 1973967576" o:spid="_x0000_s1671" style="position:absolute;left:43808;width:12292;height:20761" coordorigin="43808" coordsize="16177,27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">
                    <v:shape id="Rectangle: Top Corners Rounded 1973967577" o:spid="_x0000_s1672" style="position:absolute;left:43808;top:4818;width:16178;height:22508;visibility:visible;mso-wrap-style:square;v-text-anchor:middle" coordsize="1617785,22508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" path="m269636,l1348149,v148916,,269636,120720,269636,269636l1617785,2250831r,l,2250831r,l,269636c,120720,120720,,269636,xe" fillcolor="#7f7f7f" stroked="f" strokeweight="1pt">
                      <v:stroke joinstyle="miter"/>
                      <v:path arrowok="t" o:connecttype="custom" o:connectlocs="269636,0;1348149,0;1617785,269636;1617785,2250831;1617785,2250831;0,2250831;0,2250831;0,269636;269636,0" o:connectangles="0,0,0,0,0,0,0,0,0"/>
                    </v:shape>
                    <v:oval id="Oval 1973967578" o:spid="_x0000_s1673" style="position:absolute;left:44048;width:15698;height:156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" fillcolor="white [3212]" strokecolor="#7f7f7f" strokeweight="4.5pt">
                      <v:stroke joinstyle="miter"/>
                      <v:shadow on="t" color="black" opacity="26214f" origin=",-.5" offset="0,3pt"/>
                    </v:oval>
                    <v:shape id="مربع نص 166" o:spid="_x0000_s1674" type="#_x0000_t202" style="position:absolute;left:44328;top:16919;width:15139;height:91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" filled="f" stroked="f">
                      <v:textbox>
                        <w:txbxContent>
                          <w:p w14:paraId="4EEA081D" w14:textId="4575FCE1" w:rsidR="008E0B6C" w:rsidRDefault="008E0B6C" w:rsidP="008E0B6C">
                            <w:pPr>
                              <w:bidi w:val="0"/>
                              <w:jc w:val="center"/>
                              <w:rPr>
                                <w:rFonts w:ascii="Adobe Arabic" w:hAnsi="Adobe Arabic" w:cs="Adobe Arabic"/>
                                <w:b/>
                                <w:bCs/>
                                <w:color w:val="FFFFFF" w:themeColor="background1"/>
                                <w:kern w:val="24"/>
                                <w:sz w:val="36"/>
                                <w:szCs w:val="36"/>
                              </w:rPr>
                            </w:pPr>
                            <w:r w:rsidRPr="008E0B6C">
                              <w:rPr>
                                <w:rFonts w:ascii="Adobe Arabic" w:hAnsi="Adobe Arabic" w:cs="Adobe Arabic"/>
                                <w:b/>
                                <w:bCs/>
                                <w:color w:val="FFFFFF" w:themeColor="background1"/>
                                <w:kern w:val="24"/>
                                <w:sz w:val="36"/>
                                <w:szCs w:val="36"/>
                                <w:rtl/>
                              </w:rPr>
                              <w:t>التأثيرات غير المباشرة</w:t>
                            </w:r>
                          </w:p>
                        </w:txbxContent>
                      </v:textbox>
                    </v:shape>
                  </v:group>
                  <v:shape id="مربع نص 166" o:spid="_x0000_s1675" type="#_x0000_t202" style="position:absolute;left:44167;top:577;width:11501;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" filled="f" stroked="f">
                    <v:textbox>
                      <w:txbxContent>
                        <w:p w14:paraId="362EE6DD" w14:textId="77777777" w:rsidR="008E0B6C" w:rsidRDefault="008E0B6C" w:rsidP="008E0B6C">
                          <w:pPr>
                            <w:bidi w:val="0"/>
                            <w:jc w:val="center"/>
                            <w:rPr>
                              <w:rFonts w:ascii="ADLaM Display" w:eastAsia="ADLaM Display" w:hAnsi="ADLaM Display" w:cs="ADLaM Display"/>
                              <w:b/>
                              <w:bCs/>
                              <w:color w:val="7F7F7F"/>
                              <w:kern w:val="24"/>
                              <w:sz w:val="120"/>
                              <w:szCs w:val="120"/>
                            </w:rPr>
                          </w:pPr>
                          <w:r>
                            <w:rPr>
                              <w:rFonts w:ascii="ADLaM Display" w:eastAsia="ADLaM Display" w:hAnsi="ADLaM Display" w:cs="ADLaM Display"/>
                              <w:b/>
                              <w:bCs/>
                              <w:color w:val="7F7F7F"/>
                              <w:kern w:val="24"/>
                              <w:sz w:val="120"/>
                              <w:szCs w:val="120"/>
                            </w:rPr>
                            <w:t>04</w:t>
                          </w:r>
                        </w:p>
                      </w:txbxContent>
                    </v:textbox>
                  </v:shape>
                </v:group>
                <w10:anchorlock/>
              </v:group>
            </w:pict>
          </mc:Fallback>
        </mc:AlternateContent>
      </w:r>
    </w:p>
    <w:p w14:paraId="69E68242" w14:textId="77777777" w:rsidR="00F57560" w:rsidRPr="006A2658" w:rsidRDefault="00F57560" w:rsidP="00F57560">
      <w:pPr>
        <w:pStyle w:val="ad"/>
        <w:bidi w:val="0"/>
        <w:rPr>
          <w:b w:val="0"/>
          <w:bCs/>
          <w:color w:val="168489"/>
          <w:rtl/>
        </w:rPr>
      </w:pPr>
    </w:p>
    <w:p w14:paraId="38412AC0" w14:textId="77777777" w:rsidR="006B59BE" w:rsidRPr="005F0E21" w:rsidRDefault="006B59BE" w:rsidP="00FC05DF">
      <w:pPr>
        <w:rPr>
          <w:rtl/>
        </w:rPr>
      </w:pPr>
      <w:r w:rsidRPr="006A2658">
        <w:rPr>
          <w:color w:val="168489"/>
          <w:rtl/>
        </w:rPr>
        <w:t xml:space="preserve">1. عدم اليقين المرتفع: </w:t>
      </w:r>
      <w:r w:rsidRPr="005F0E21">
        <w:rPr>
          <w:rtl/>
        </w:rPr>
        <w:t>تواجه القرارات الاستراتيجية مستويات عالية من عدم اليقين حول النتائج.</w:t>
      </w:r>
    </w:p>
    <w:p w14:paraId="3711DDD8" w14:textId="77777777" w:rsidR="006B59BE" w:rsidRPr="005F0E21" w:rsidRDefault="006B59BE" w:rsidP="00FC05DF">
      <w:pPr>
        <w:rPr>
          <w:rtl/>
        </w:rPr>
      </w:pPr>
      <w:r w:rsidRPr="006A2658">
        <w:rPr>
          <w:color w:val="168489"/>
          <w:rtl/>
        </w:rPr>
        <w:t>2. التشابك العالي:</w:t>
      </w:r>
      <w:r w:rsidRPr="005F0E21">
        <w:rPr>
          <w:rtl/>
        </w:rPr>
        <w:t xml:space="preserve"> تتشابك العوامل المختلفة بطرق يصعب تحليلها بالطرق التقليدية.</w:t>
      </w:r>
    </w:p>
    <w:p w14:paraId="437875FE" w14:textId="77777777" w:rsidR="006B59BE" w:rsidRPr="005F0E21" w:rsidRDefault="006B59BE" w:rsidP="00FC05DF">
      <w:pPr>
        <w:rPr>
          <w:rtl/>
        </w:rPr>
      </w:pPr>
      <w:r w:rsidRPr="006A2658">
        <w:rPr>
          <w:color w:val="168489"/>
          <w:rtl/>
        </w:rPr>
        <w:t>3. التغذية الراجعة المتأخّرة:</w:t>
      </w:r>
      <w:r w:rsidRPr="005F0E21">
        <w:rPr>
          <w:rtl/>
        </w:rPr>
        <w:t xml:space="preserve"> قد لا تظهر نتائج القرارات الاستراتيجية إلا بعد فترة طويلة.</w:t>
      </w:r>
    </w:p>
    <w:p w14:paraId="7F5378E5" w14:textId="77777777" w:rsidR="006B59BE" w:rsidRPr="005F0E21" w:rsidRDefault="006B59BE" w:rsidP="00FC05DF">
      <w:pPr>
        <w:rPr>
          <w:rtl/>
        </w:rPr>
      </w:pPr>
      <w:r w:rsidRPr="006A2658">
        <w:rPr>
          <w:color w:val="168489"/>
          <w:rtl/>
        </w:rPr>
        <w:t>4. التأثيرات غير المباشرة:</w:t>
      </w:r>
      <w:r w:rsidRPr="005F0E21">
        <w:rPr>
          <w:rtl/>
        </w:rPr>
        <w:t xml:space="preserve"> قد يؤدّي القرار إلى سلسلة من التداعيات غير المتوقّعة.</w:t>
      </w:r>
    </w:p>
    <w:p w14:paraId="4051F169" w14:textId="77777777" w:rsidR="006B59BE" w:rsidRPr="006A2658" w:rsidRDefault="006B59BE" w:rsidP="008E0B6C">
      <w:pPr>
        <w:pStyle w:val="ad"/>
        <w:pageBreakBefore/>
        <w:rPr>
          <w:b w:val="0"/>
          <w:bCs/>
          <w:color w:val="168489"/>
          <w:rtl/>
        </w:rPr>
      </w:pPr>
      <w:r>
        <w:rPr>
          <w:b w:val="0"/>
          <w:bCs/>
          <w:color w:val="168489"/>
          <w:rtl/>
        </w:rPr>
        <w:lastRenderedPageBreak/>
        <w:t xml:space="preserve">دور </w:t>
      </w:r>
      <w:hyperlink r:id="rId283">
        <w:r>
          <w:rPr>
            <w:rStyle w:val="Hyperlink"/>
            <w:b w:val="0"/>
            <w:bCs/>
            <w:color w:val="168489"/>
            <w:rtl/>
          </w:rPr>
          <w:t>الذكاء الاصطناعي</w:t>
        </w:r>
      </w:hyperlink>
      <w:r>
        <w:rPr>
          <w:b w:val="0"/>
          <w:bCs/>
          <w:color w:val="168489"/>
          <w:rtl/>
        </w:rPr>
        <w:t xml:space="preserve"> في البيئات المعقّدة:</w:t>
      </w:r>
    </w:p>
    <w:p w14:paraId="22A72BAD" w14:textId="77777777" w:rsidR="006B59BE" w:rsidRDefault="006B59BE" w:rsidP="00FC05DF">
      <w:pPr>
        <w:rPr>
          <w:rtl/>
        </w:rPr>
      </w:pPr>
      <w:r w:rsidRPr="005F0E21">
        <w:rPr>
          <w:rtl/>
        </w:rPr>
        <w:t>يمكن للذكاء الاصطناعي المساهمة في تبسيط عملية صنع القرار في البيئات المعقّدة من خلال:</w:t>
      </w:r>
    </w:p>
    <w:p w14:paraId="0025AA8D" w14:textId="7BBCBB6C" w:rsidR="008E0B6C" w:rsidRPr="005F0E21" w:rsidRDefault="008E0B6C" w:rsidP="008E0B6C">
      <w:pPr>
        <w:bidi w:val="0"/>
        <w:rPr>
          <w:rtl/>
        </w:rPr>
      </w:pPr>
      <w:r w:rsidRPr="008E0B6C">
        <w:rPr>
          <w:noProof/>
        </w:rPr>
        <mc:AlternateContent>
          <mc:Choice Requires="wpg">
            <w:drawing>
              <wp:inline distT="0" distB="0" distL="0" distR="0" wp14:anchorId="126F1B25" wp14:editId="31205043">
                <wp:extent cx="5793740" cy="1712948"/>
                <wp:effectExtent l="0" t="0" r="0" b="1905"/>
                <wp:docPr id="1973967581" name="Group 1"/>
                <wp:cNvGraphicFramePr/>
                <a:graphic xmlns:a="http://schemas.openxmlformats.org/drawingml/2006/main">
                  <a:graphicData uri="http://schemas.microsoft.com/office/word/2010/wordprocessingGroup">
                    <wpg:wgp>
                      <wpg:cNvGrpSpPr/>
                      <wpg:grpSpPr>
                        <a:xfrm>
                          <a:off x="0" y="0"/>
                          <a:ext cx="5793740" cy="1712948"/>
                          <a:chOff x="-1" y="0"/>
                          <a:chExt cx="5793740" cy="1712949"/>
                        </a:xfrm>
                      </wpg:grpSpPr>
                      <wpg:grpSp>
                        <wpg:cNvPr id="1973967582" name="Group 1973967582"/>
                        <wpg:cNvGrpSpPr/>
                        <wpg:grpSpPr>
                          <a:xfrm flipH="1">
                            <a:off x="1489942" y="0"/>
                            <a:ext cx="4303797" cy="1712949"/>
                            <a:chOff x="1490157" y="0"/>
                            <a:chExt cx="4750097" cy="1890886"/>
                          </a:xfrm>
                        </wpg:grpSpPr>
                        <wps:wsp>
                          <wps:cNvPr id="1973967583" name="Oval 1973967583"/>
                          <wps:cNvSpPr/>
                          <wps:spPr>
                            <a:xfrm>
                              <a:off x="1807311" y="0"/>
                              <a:ext cx="824982" cy="824982"/>
                            </a:xfrm>
                            <a:prstGeom prst="ellipse">
                              <a:avLst/>
                            </a:prstGeom>
                            <a:solidFill>
                              <a:schemeClr val="accent5">
                                <a:lumMod val="75000"/>
                              </a:schemeClr>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cNvPr id="1973967584" name="Group 1973967584"/>
                          <wpg:cNvGrpSpPr/>
                          <wpg:grpSpPr>
                            <a:xfrm>
                              <a:off x="1490157" y="573801"/>
                              <a:ext cx="1459291" cy="1317085"/>
                              <a:chOff x="1490157" y="573801"/>
                              <a:chExt cx="1243664" cy="863606"/>
                            </a:xfrm>
                          </wpg:grpSpPr>
                          <wps:wsp>
                            <wps:cNvPr id="1973967585" name="Freeform 16"/>
                            <wps:cNvSpPr/>
                            <wps:spPr>
                              <a:xfrm>
                                <a:off x="1490157"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973967586" name="TextBox 17"/>
                            <wps:cNvSpPr txBox="1"/>
                            <wps:spPr>
                              <a:xfrm>
                                <a:off x="1490157" y="592851"/>
                                <a:ext cx="1243664" cy="844556"/>
                              </a:xfrm>
                              <a:prstGeom prst="rect">
                                <a:avLst/>
                              </a:prstGeom>
                            </wps:spPr>
                            <wps:bodyPr lIns="24384" tIns="24384" rIns="24384" bIns="24384" rtlCol="0" anchor="ctr"/>
                          </wps:wsp>
                        </wpg:grpSp>
                        <wps:wsp>
                          <wps:cNvPr id="1973967587" name="TextBox 46"/>
                          <wps:cNvSpPr txBox="1"/>
                          <wps:spPr>
                            <a:xfrm>
                              <a:off x="1646910" y="648128"/>
                              <a:ext cx="1147299" cy="1190249"/>
                            </a:xfrm>
                            <a:prstGeom prst="rect">
                              <a:avLst/>
                            </a:prstGeom>
                          </wps:spPr>
                          <wps:txbx>
                            <w:txbxContent>
                              <w:p w14:paraId="71214566" w14:textId="42452522" w:rsidR="008E0B6C" w:rsidRDefault="008E0B6C" w:rsidP="008E0B6C">
                                <w:pPr>
                                  <w:spacing w:line="525" w:lineRule="exact"/>
                                  <w:jc w:val="center"/>
                                  <w:rPr>
                                    <w:rFonts w:eastAsia="Calibri" w:hAnsi="Adobe Arabic" w:cs="Adobe Arabic"/>
                                    <w:b/>
                                    <w:bCs/>
                                    <w:color w:val="000000"/>
                                    <w:kern w:val="24"/>
                                    <w:sz w:val="40"/>
                                    <w:szCs w:val="40"/>
                                  </w:rPr>
                                </w:pPr>
                                <w:r w:rsidRPr="008E0B6C">
                                  <w:rPr>
                                    <w:rFonts w:eastAsia="Calibri" w:hAnsi="Adobe Arabic" w:cs="Adobe Arabic"/>
                                    <w:b/>
                                    <w:bCs/>
                                    <w:color w:val="000000"/>
                                    <w:kern w:val="24"/>
                                    <w:sz w:val="40"/>
                                    <w:szCs w:val="40"/>
                                    <w:rtl/>
                                  </w:rPr>
                                  <w:t>تحليل السيناريوهات المتعدّدة</w:t>
                                </w:r>
                              </w:p>
                            </w:txbxContent>
                          </wps:txbx>
                          <wps:bodyPr wrap="square" lIns="0" tIns="0" rIns="0" bIns="0" rtlCol="0" anchor="t">
                            <a:noAutofit/>
                          </wps:bodyPr>
                        </wps:wsp>
                        <wps:wsp>
                          <wps:cNvPr id="1973967588" name="Oval 1973967588"/>
                          <wps:cNvSpPr/>
                          <wps:spPr>
                            <a:xfrm>
                              <a:off x="3453198" y="0"/>
                              <a:ext cx="824982" cy="824982"/>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589" name="Oval 1973967589"/>
                          <wps:cNvSpPr/>
                          <wps:spPr>
                            <a:xfrm>
                              <a:off x="5097884" y="0"/>
                              <a:ext cx="824982" cy="824982"/>
                            </a:xfrm>
                            <a:prstGeom prst="ellipse">
                              <a:avLst/>
                            </a:prstGeom>
                            <a:solidFill>
                              <a:schemeClr val="bg1">
                                <a:lumMod val="50000"/>
                              </a:schemeClr>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cNvPr id="1973967590" name="Group 1973967590"/>
                          <wpg:cNvGrpSpPr/>
                          <wpg:grpSpPr>
                            <a:xfrm>
                              <a:off x="4780730" y="573801"/>
                              <a:ext cx="1459291" cy="1317085"/>
                              <a:chOff x="4780730" y="573801"/>
                              <a:chExt cx="1243664" cy="863606"/>
                            </a:xfrm>
                          </wpg:grpSpPr>
                          <wps:wsp>
                            <wps:cNvPr id="1973967591" name="Freeform 8"/>
                            <wps:cNvSpPr/>
                            <wps:spPr>
                              <a:xfrm>
                                <a:off x="4780730"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973967592" name="TextBox 9"/>
                            <wps:cNvSpPr txBox="1"/>
                            <wps:spPr>
                              <a:xfrm>
                                <a:off x="4780730" y="592851"/>
                                <a:ext cx="1243664" cy="844556"/>
                              </a:xfrm>
                              <a:prstGeom prst="rect">
                                <a:avLst/>
                              </a:prstGeom>
                            </wps:spPr>
                            <wps:bodyPr lIns="24384" tIns="24384" rIns="24384" bIns="24384" rtlCol="0" anchor="ctr"/>
                          </wps:wsp>
                        </wpg:grpSp>
                        <wpg:grpSp>
                          <wpg:cNvPr id="1973967593" name="Group 1973967593"/>
                          <wpg:cNvGrpSpPr/>
                          <wpg:grpSpPr>
                            <a:xfrm>
                              <a:off x="3134843" y="573801"/>
                              <a:ext cx="1459291" cy="1317085"/>
                              <a:chOff x="3134843" y="573801"/>
                              <a:chExt cx="1243664" cy="863606"/>
                            </a:xfrm>
                          </wpg:grpSpPr>
                          <wps:wsp>
                            <wps:cNvPr id="1973967594" name="Freeform 12"/>
                            <wps:cNvSpPr/>
                            <wps:spPr>
                              <a:xfrm>
                                <a:off x="3134843"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973967595" name="TextBox 13"/>
                            <wps:cNvSpPr txBox="1"/>
                            <wps:spPr>
                              <a:xfrm>
                                <a:off x="3134843" y="592851"/>
                                <a:ext cx="1243664" cy="844556"/>
                              </a:xfrm>
                              <a:prstGeom prst="rect">
                                <a:avLst/>
                              </a:prstGeom>
                            </wps:spPr>
                            <wps:bodyPr lIns="24384" tIns="24384" rIns="24384" bIns="24384" rtlCol="0" anchor="ctr"/>
                          </wps:wsp>
                        </wpg:grpSp>
                        <wps:wsp>
                          <wps:cNvPr id="1973967596" name="TextBox 44"/>
                          <wps:cNvSpPr txBox="1"/>
                          <wps:spPr>
                            <a:xfrm>
                              <a:off x="4780731" y="687907"/>
                              <a:ext cx="1459523" cy="1131199"/>
                            </a:xfrm>
                            <a:prstGeom prst="rect">
                              <a:avLst/>
                            </a:prstGeom>
                          </wps:spPr>
                          <wps:txbx>
                            <w:txbxContent>
                              <w:p w14:paraId="01A011A1" w14:textId="525097C4" w:rsidR="008E0B6C" w:rsidRDefault="008E0B6C" w:rsidP="008E0B6C">
                                <w:pPr>
                                  <w:spacing w:line="525" w:lineRule="exact"/>
                                  <w:jc w:val="center"/>
                                  <w:rPr>
                                    <w:rFonts w:eastAsia="Calibri" w:hAnsi="Adobe Arabic" w:cs="Adobe Arabic"/>
                                    <w:b/>
                                    <w:bCs/>
                                    <w:color w:val="000000"/>
                                    <w:kern w:val="24"/>
                                    <w:sz w:val="40"/>
                                    <w:szCs w:val="40"/>
                                  </w:rPr>
                                </w:pPr>
                                <w:r w:rsidRPr="008E0B6C">
                                  <w:rPr>
                                    <w:rFonts w:eastAsia="Calibri" w:hAnsi="Adobe Arabic" w:cs="Adobe Arabic"/>
                                    <w:b/>
                                    <w:bCs/>
                                    <w:color w:val="000000"/>
                                    <w:kern w:val="24"/>
                                    <w:sz w:val="40"/>
                                    <w:szCs w:val="40"/>
                                    <w:rtl/>
                                  </w:rPr>
                                  <w:t>المعالجة الفورية لكميات هائلة من البيانات</w:t>
                                </w:r>
                              </w:p>
                            </w:txbxContent>
                          </wps:txbx>
                          <wps:bodyPr wrap="square" lIns="0" tIns="0" rIns="0" bIns="0" rtlCol="0" anchor="t">
                            <a:noAutofit/>
                          </wps:bodyPr>
                        </wps:wsp>
                        <wps:wsp>
                          <wps:cNvPr id="1973967597" name="TextBox 45"/>
                          <wps:cNvSpPr txBox="1"/>
                          <wps:spPr>
                            <a:xfrm>
                              <a:off x="3206004" y="887573"/>
                              <a:ext cx="1317922" cy="884721"/>
                            </a:xfrm>
                            <a:prstGeom prst="rect">
                              <a:avLst/>
                            </a:prstGeom>
                          </wps:spPr>
                          <wps:txbx>
                            <w:txbxContent>
                              <w:p w14:paraId="10F97717" w14:textId="6F22960E" w:rsidR="008E0B6C" w:rsidRDefault="008E0B6C" w:rsidP="008E0B6C">
                                <w:pPr>
                                  <w:spacing w:line="525" w:lineRule="exact"/>
                                  <w:jc w:val="center"/>
                                  <w:rPr>
                                    <w:rFonts w:eastAsia="Calibri" w:hAnsi="Adobe Arabic" w:cs="Adobe Arabic"/>
                                    <w:b/>
                                    <w:bCs/>
                                    <w:color w:val="000000"/>
                                    <w:kern w:val="24"/>
                                    <w:sz w:val="40"/>
                                    <w:szCs w:val="40"/>
                                  </w:rPr>
                                </w:pPr>
                                <w:r w:rsidRPr="008E0B6C">
                                  <w:rPr>
                                    <w:rFonts w:eastAsia="Calibri" w:hAnsi="Adobe Arabic" w:cs="Adobe Arabic"/>
                                    <w:b/>
                                    <w:bCs/>
                                    <w:color w:val="000000"/>
                                    <w:kern w:val="24"/>
                                    <w:sz w:val="40"/>
                                    <w:szCs w:val="40"/>
                                    <w:rtl/>
                                  </w:rPr>
                                  <w:t>اكتشاف الأنماط الخفية</w:t>
                                </w:r>
                              </w:p>
                            </w:txbxContent>
                          </wps:txbx>
                          <wps:bodyPr wrap="square" lIns="0" tIns="0" rIns="0" bIns="0" rtlCol="0" anchor="t">
                            <a:noAutofit/>
                          </wps:bodyPr>
                        </wps:wsp>
                        <wps:wsp>
                          <wps:cNvPr id="1973967598" name="مربع نص 166"/>
                          <wps:cNvSpPr txBox="1"/>
                          <wps:spPr>
                            <a:xfrm>
                              <a:off x="1787236" y="0"/>
                              <a:ext cx="841444" cy="648111"/>
                            </a:xfrm>
                            <a:prstGeom prst="rect">
                              <a:avLst/>
                            </a:prstGeom>
                          </wps:spPr>
                          <wps:txbx>
                            <w:txbxContent>
                              <w:p w14:paraId="1D75B1BF" w14:textId="77777777" w:rsidR="008E0B6C" w:rsidRDefault="008E0B6C" w:rsidP="008E0B6C">
                                <w:pPr>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01</w:t>
                                </w:r>
                              </w:p>
                            </w:txbxContent>
                          </wps:txbx>
                          <wps:bodyPr wrap="square" rtlCol="1">
                            <a:noAutofit/>
                          </wps:bodyPr>
                        </wps:wsp>
                        <wps:wsp>
                          <wps:cNvPr id="1973967599" name="مربع نص 166"/>
                          <wps:cNvSpPr txBox="1"/>
                          <wps:spPr>
                            <a:xfrm>
                              <a:off x="3429192" y="0"/>
                              <a:ext cx="841444" cy="648111"/>
                            </a:xfrm>
                            <a:prstGeom prst="rect">
                              <a:avLst/>
                            </a:prstGeom>
                          </wps:spPr>
                          <wps:txbx>
                            <w:txbxContent>
                              <w:p w14:paraId="30746752" w14:textId="77777777" w:rsidR="008E0B6C" w:rsidRDefault="008E0B6C" w:rsidP="008E0B6C">
                                <w:pPr>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02</w:t>
                                </w:r>
                              </w:p>
                            </w:txbxContent>
                          </wps:txbx>
                          <wps:bodyPr wrap="square" rtlCol="1">
                            <a:noAutofit/>
                          </wps:bodyPr>
                        </wps:wsp>
                        <wps:wsp>
                          <wps:cNvPr id="1973967600" name="مربع نص 166"/>
                          <wps:cNvSpPr txBox="1"/>
                          <wps:spPr>
                            <a:xfrm>
                              <a:off x="5081423" y="0"/>
                              <a:ext cx="841444" cy="648111"/>
                            </a:xfrm>
                            <a:prstGeom prst="rect">
                              <a:avLst/>
                            </a:prstGeom>
                          </wps:spPr>
                          <wps:txbx>
                            <w:txbxContent>
                              <w:p w14:paraId="7F003529" w14:textId="77777777" w:rsidR="008E0B6C" w:rsidRDefault="008E0B6C" w:rsidP="008E0B6C">
                                <w:pPr>
                                  <w:bidi w:val="0"/>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03</w:t>
                                </w:r>
                              </w:p>
                            </w:txbxContent>
                          </wps:txbx>
                          <wps:bodyPr wrap="square" rtlCol="1">
                            <a:noAutofit/>
                          </wps:bodyPr>
                        </wps:wsp>
                      </wpg:grpSp>
                      <wpg:grpSp>
                        <wpg:cNvPr id="1973967601" name="Group 1973967601"/>
                        <wpg:cNvGrpSpPr/>
                        <wpg:grpSpPr>
                          <a:xfrm flipH="1">
                            <a:off x="-1" y="0"/>
                            <a:ext cx="1322182" cy="1712949"/>
                            <a:chOff x="0" y="0"/>
                            <a:chExt cx="1459291" cy="1890886"/>
                          </a:xfrm>
                        </wpg:grpSpPr>
                        <wps:wsp>
                          <wps:cNvPr id="1973967602" name="Oval 1973967602"/>
                          <wps:cNvSpPr/>
                          <wps:spPr>
                            <a:xfrm>
                              <a:off x="309032" y="0"/>
                              <a:ext cx="824982" cy="824982"/>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cNvPr id="1973967603" name="Group 1973967603"/>
                          <wpg:cNvGrpSpPr/>
                          <wpg:grpSpPr>
                            <a:xfrm>
                              <a:off x="0" y="573801"/>
                              <a:ext cx="1459291" cy="1317085"/>
                              <a:chOff x="0" y="573801"/>
                              <a:chExt cx="1243664" cy="863606"/>
                            </a:xfrm>
                          </wpg:grpSpPr>
                          <wps:wsp>
                            <wps:cNvPr id="1973967604" name="Freeform 4"/>
                            <wps:cNvSpPr/>
                            <wps:spPr>
                              <a:xfrm>
                                <a:off x="0" y="573801"/>
                                <a:ext cx="1243664" cy="863606"/>
                              </a:xfrm>
                              <a:custGeom>
                                <a:avLst/>
                                <a:gdLst/>
                                <a:ahLst/>
                                <a:cxnLst/>
                                <a:rect l="l" t="t" r="r" b="b"/>
                                <a:pathLst>
                                  <a:path w="1243664" h="863606">
                                    <a:moveTo>
                                      <a:pt x="62576" y="0"/>
                                    </a:moveTo>
                                    <a:lnTo>
                                      <a:pt x="1181088" y="0"/>
                                    </a:lnTo>
                                    <a:cubicBezTo>
                                      <a:pt x="1197684" y="0"/>
                                      <a:pt x="1213601" y="6593"/>
                                      <a:pt x="1225336" y="18328"/>
                                    </a:cubicBezTo>
                                    <a:cubicBezTo>
                                      <a:pt x="1237071" y="30064"/>
                                      <a:pt x="1243664" y="45980"/>
                                      <a:pt x="1243664" y="62576"/>
                                    </a:cubicBezTo>
                                    <a:lnTo>
                                      <a:pt x="1243664" y="801030"/>
                                    </a:lnTo>
                                    <a:cubicBezTo>
                                      <a:pt x="1243664" y="835590"/>
                                      <a:pt x="1215648" y="863606"/>
                                      <a:pt x="1181088" y="863606"/>
                                    </a:cubicBezTo>
                                    <a:lnTo>
                                      <a:pt x="62576" y="863606"/>
                                    </a:lnTo>
                                    <a:cubicBezTo>
                                      <a:pt x="28016" y="863606"/>
                                      <a:pt x="0" y="835590"/>
                                      <a:pt x="0" y="801030"/>
                                    </a:cubicBezTo>
                                    <a:lnTo>
                                      <a:pt x="0" y="62576"/>
                                    </a:lnTo>
                                    <a:cubicBezTo>
                                      <a:pt x="0" y="28016"/>
                                      <a:pt x="28016" y="0"/>
                                      <a:pt x="62576" y="0"/>
                                    </a:cubicBezTo>
                                    <a:close/>
                                  </a:path>
                                </a:pathLst>
                              </a:custGeom>
                              <a:solidFill>
                                <a:srgbClr val="DDF1F0"/>
                              </a:solidFill>
                            </wps:spPr>
                            <wps:bodyPr/>
                          </wps:wsp>
                          <wps:wsp>
                            <wps:cNvPr id="1973967605" name="TextBox 5"/>
                            <wps:cNvSpPr txBox="1"/>
                            <wps:spPr>
                              <a:xfrm>
                                <a:off x="0" y="592851"/>
                                <a:ext cx="1243664" cy="844556"/>
                              </a:xfrm>
                              <a:prstGeom prst="rect">
                                <a:avLst/>
                              </a:prstGeom>
                            </wps:spPr>
                            <wps:bodyPr lIns="24384" tIns="24384" rIns="24384" bIns="24384" rtlCol="0" anchor="ctr"/>
                          </wps:wsp>
                        </wpg:grpSp>
                        <wps:wsp>
                          <wps:cNvPr id="1973967606" name="TextBox 43"/>
                          <wps:cNvSpPr txBox="1"/>
                          <wps:spPr>
                            <a:xfrm>
                              <a:off x="109751" y="797815"/>
                              <a:ext cx="1239551" cy="833636"/>
                            </a:xfrm>
                            <a:prstGeom prst="rect">
                              <a:avLst/>
                            </a:prstGeom>
                          </wps:spPr>
                          <wps:txbx>
                            <w:txbxContent>
                              <w:p w14:paraId="33F58600" w14:textId="1ABC740C" w:rsidR="008E0B6C" w:rsidRDefault="008E0B6C" w:rsidP="008E0B6C">
                                <w:pPr>
                                  <w:spacing w:line="525" w:lineRule="exact"/>
                                  <w:jc w:val="center"/>
                                  <w:rPr>
                                    <w:rFonts w:eastAsia="Calibri" w:hAnsi="Adobe Arabic" w:cs="Adobe Arabic"/>
                                    <w:b/>
                                    <w:bCs/>
                                    <w:color w:val="000000"/>
                                    <w:kern w:val="24"/>
                                    <w:sz w:val="40"/>
                                    <w:szCs w:val="40"/>
                                  </w:rPr>
                                </w:pPr>
                                <w:r w:rsidRPr="008E0B6C">
                                  <w:rPr>
                                    <w:rFonts w:eastAsia="Calibri" w:hAnsi="Adobe Arabic" w:cs="Adobe Arabic"/>
                                    <w:b/>
                                    <w:bCs/>
                                    <w:color w:val="000000"/>
                                    <w:kern w:val="24"/>
                                    <w:sz w:val="40"/>
                                    <w:szCs w:val="40"/>
                                    <w:rtl/>
                                  </w:rPr>
                                  <w:t>التعلّم من التجارب السابقة</w:t>
                                </w:r>
                              </w:p>
                            </w:txbxContent>
                          </wps:txbx>
                          <wps:bodyPr wrap="square" lIns="0" tIns="0" rIns="0" bIns="0" rtlCol="0" anchor="t">
                            <a:noAutofit/>
                          </wps:bodyPr>
                        </wps:wsp>
                        <wps:wsp>
                          <wps:cNvPr id="1973967607" name="مربع نص 166"/>
                          <wps:cNvSpPr txBox="1"/>
                          <wps:spPr>
                            <a:xfrm>
                              <a:off x="308239" y="0"/>
                              <a:ext cx="841444" cy="648111"/>
                            </a:xfrm>
                            <a:prstGeom prst="rect">
                              <a:avLst/>
                            </a:prstGeom>
                          </wps:spPr>
                          <wps:txbx>
                            <w:txbxContent>
                              <w:p w14:paraId="5E2452E9" w14:textId="77777777" w:rsidR="008E0B6C" w:rsidRDefault="008E0B6C" w:rsidP="008E0B6C">
                                <w:pPr>
                                  <w:bidi w:val="0"/>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04</w:t>
                                </w:r>
                              </w:p>
                            </w:txbxContent>
                          </wps:txbx>
                          <wps:bodyPr wrap="square" rtlCol="1">
                            <a:noAutofit/>
                          </wps:bodyPr>
                        </wps:wsp>
                      </wpg:grpSp>
                    </wpg:wgp>
                  </a:graphicData>
                </a:graphic>
              </wp:inline>
            </w:drawing>
          </mc:Choice>
          <mc:Fallback>
            <w:pict>
              <v:group w14:anchorId="126F1B25" id="Group 1" o:spid="_x0000_s1676" style="width:456.2pt;height:134.9pt;mso-position-horizontal-relative:char;mso-position-vertical-relative:line" coordorigin="" coordsize="57937,17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">
                <v:group id="Group 1973967582" o:spid="_x0000_s1677" style="position:absolute;left:14899;width:43038;height:17129;flip:x" coordorigin="14901" coordsize="47500,18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">
                  <v:oval id="Oval 1973967583" o:spid="_x0000_s1678" style="position:absolute;left:18073;width:8249;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" fillcolor="#2e74b5 [2408]" strokecolor="#2e75b6" strokeweight="1pt">
                    <v:stroke joinstyle="miter"/>
                  </v:oval>
                  <v:group id="Group 1973967584" o:spid="_x0000_s1679" style="position:absolute;left:14901;top:5738;width:14593;height:13170" coordorigin="14901,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">
                    <v:shape id="Freeform 16" o:spid="_x0000_s1680" style="position:absolute;left:14901;top:5738;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" path="m62576,l1181088,v16596,,32513,6593,44248,18328c1237071,30064,1243664,45980,1243664,62576r,738454c1243664,835590,1215648,863606,1181088,863606r-1118512,c28016,863606,,835590,,801030l,62576c,28016,28016,,62576,xe" fillcolor="#ddf1f0" stroked="f">
                      <v:path arrowok="t"/>
                    </v:shape>
                    <v:shape id="TextBox 17" o:spid="_x0000_s1681" type="#_x0000_t202" style="position:absolute;left:14901;top:5928;width:12437;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" filled="f" stroked="f">
                      <v:textbox inset="1.92pt,1.92pt,1.92pt,1.92pt"/>
                    </v:shape>
                  </v:group>
                  <v:shape id="TextBox 46" o:spid="_x0000_s1682" type="#_x0000_t202" style="position:absolute;left:16469;top:6481;width:11473;height:1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" filled="f" stroked="f">
                    <v:textbox inset="0,0,0,0">
                      <w:txbxContent>
                        <w:p w14:paraId="71214566" w14:textId="42452522" w:rsidR="008E0B6C" w:rsidRDefault="008E0B6C" w:rsidP="008E0B6C">
                          <w:pPr>
                            <w:spacing w:line="525" w:lineRule="exact"/>
                            <w:jc w:val="center"/>
                            <w:rPr>
                              <w:rFonts w:eastAsia="Calibri" w:hAnsi="Adobe Arabic" w:cs="Adobe Arabic"/>
                              <w:b/>
                              <w:bCs/>
                              <w:color w:val="000000"/>
                              <w:kern w:val="24"/>
                              <w:sz w:val="40"/>
                              <w:szCs w:val="40"/>
                            </w:rPr>
                          </w:pPr>
                          <w:r w:rsidRPr="008E0B6C">
                            <w:rPr>
                              <w:rFonts w:eastAsia="Calibri" w:hAnsi="Adobe Arabic" w:cs="Adobe Arabic"/>
                              <w:b/>
                              <w:bCs/>
                              <w:color w:val="000000"/>
                              <w:kern w:val="24"/>
                              <w:sz w:val="40"/>
                              <w:szCs w:val="40"/>
                              <w:rtl/>
                            </w:rPr>
                            <w:t>تحليل السيناريوهات المتعدّدة</w:t>
                          </w:r>
                        </w:p>
                      </w:txbxContent>
                    </v:textbox>
                  </v:shape>
                  <v:oval id="Oval 1973967588" o:spid="_x0000_s1683" style="position:absolute;left:34531;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" fillcolor="#ffd366" strokecolor="#ffd366" strokeweight="1pt">
                    <v:stroke joinstyle="miter"/>
                  </v:oval>
                  <v:oval id="Oval 1973967589" o:spid="_x0000_s1684" style="position:absolute;left:50978;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" fillcolor="#7f7f7f [1612]" strokecolor="#7f7f7f" strokeweight="1pt">
                    <v:stroke joinstyle="miter"/>
                  </v:oval>
                  <v:group id="Group 1973967590" o:spid="_x0000_s1685" style="position:absolute;left:47807;top:5738;width:14593;height:13170" coordorigin="47807,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">
                    <v:shape id="Freeform 8" o:spid="_x0000_s1686" style="position:absolute;left:47807;top:5738;width:12436;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" path="m62576,l1181088,v16596,,32513,6593,44248,18328c1237071,30064,1243664,45980,1243664,62576r,738454c1243664,835590,1215648,863606,1181088,863606r-1118512,c28016,863606,,835590,,801030l,62576c,28016,28016,,62576,xe" fillcolor="#ddf1f0" stroked="f">
                      <v:path arrowok="t"/>
                    </v:shape>
                    <v:shape id="TextBox 9" o:spid="_x0000_s1687" type="#_x0000_t202" style="position:absolute;left:47807;top:5928;width:12436;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" filled="f" stroked="f">
                      <v:textbox inset="1.92pt,1.92pt,1.92pt,1.92pt"/>
                    </v:shape>
                  </v:group>
                  <v:group id="Group 1973967593" o:spid="_x0000_s1688" style="position:absolute;left:31348;top:5738;width:14593;height:13170" coordorigin="31348,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">
                    <v:shape id="Freeform 12" o:spid="_x0000_s1689" style="position:absolute;left:31348;top:5738;width:12437;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" path="m62576,l1181088,v16596,,32513,6593,44248,18328c1237071,30064,1243664,45980,1243664,62576r,738454c1243664,835590,1215648,863606,1181088,863606r-1118512,c28016,863606,,835590,,801030l,62576c,28016,28016,,62576,xe" fillcolor="#ddf1f0" stroked="f">
                      <v:path arrowok="t"/>
                    </v:shape>
                    <v:shape id="TextBox 13" o:spid="_x0000_s1690" type="#_x0000_t202" style="position:absolute;left:31348;top:5928;width:12437;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" filled="f" stroked="f">
                      <v:textbox inset="1.92pt,1.92pt,1.92pt,1.92pt"/>
                    </v:shape>
                  </v:group>
                  <v:shape id="TextBox 44" o:spid="_x0000_s1691" type="#_x0000_t202" style="position:absolute;left:47807;top:6879;width:14595;height:11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" filled="f" stroked="f">
                    <v:textbox inset="0,0,0,0">
                      <w:txbxContent>
                        <w:p w14:paraId="01A011A1" w14:textId="525097C4" w:rsidR="008E0B6C" w:rsidRDefault="008E0B6C" w:rsidP="008E0B6C">
                          <w:pPr>
                            <w:spacing w:line="525" w:lineRule="exact"/>
                            <w:jc w:val="center"/>
                            <w:rPr>
                              <w:rFonts w:eastAsia="Calibri" w:hAnsi="Adobe Arabic" w:cs="Adobe Arabic"/>
                              <w:b/>
                              <w:bCs/>
                              <w:color w:val="000000"/>
                              <w:kern w:val="24"/>
                              <w:sz w:val="40"/>
                              <w:szCs w:val="40"/>
                            </w:rPr>
                          </w:pPr>
                          <w:r w:rsidRPr="008E0B6C">
                            <w:rPr>
                              <w:rFonts w:eastAsia="Calibri" w:hAnsi="Adobe Arabic" w:cs="Adobe Arabic"/>
                              <w:b/>
                              <w:bCs/>
                              <w:color w:val="000000"/>
                              <w:kern w:val="24"/>
                              <w:sz w:val="40"/>
                              <w:szCs w:val="40"/>
                              <w:rtl/>
                            </w:rPr>
                            <w:t>المعالجة الفورية لكميات هائلة من البيانات</w:t>
                          </w:r>
                        </w:p>
                      </w:txbxContent>
                    </v:textbox>
                  </v:shape>
                  <v:shape id="TextBox 45" o:spid="_x0000_s1692" type="#_x0000_t202" style="position:absolute;left:32060;top:8875;width:13179;height:88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" filled="f" stroked="f">
                    <v:textbox inset="0,0,0,0">
                      <w:txbxContent>
                        <w:p w14:paraId="10F97717" w14:textId="6F22960E" w:rsidR="008E0B6C" w:rsidRDefault="008E0B6C" w:rsidP="008E0B6C">
                          <w:pPr>
                            <w:spacing w:line="525" w:lineRule="exact"/>
                            <w:jc w:val="center"/>
                            <w:rPr>
                              <w:rFonts w:eastAsia="Calibri" w:hAnsi="Adobe Arabic" w:cs="Adobe Arabic"/>
                              <w:b/>
                              <w:bCs/>
                              <w:color w:val="000000"/>
                              <w:kern w:val="24"/>
                              <w:sz w:val="40"/>
                              <w:szCs w:val="40"/>
                            </w:rPr>
                          </w:pPr>
                          <w:r w:rsidRPr="008E0B6C">
                            <w:rPr>
                              <w:rFonts w:eastAsia="Calibri" w:hAnsi="Adobe Arabic" w:cs="Adobe Arabic"/>
                              <w:b/>
                              <w:bCs/>
                              <w:color w:val="000000"/>
                              <w:kern w:val="24"/>
                              <w:sz w:val="40"/>
                              <w:szCs w:val="40"/>
                              <w:rtl/>
                            </w:rPr>
                            <w:t>اكتشاف الأنماط الخفية</w:t>
                          </w:r>
                        </w:p>
                      </w:txbxContent>
                    </v:textbox>
                  </v:shape>
                  <v:shape id="مربع نص 166" o:spid="_x0000_s1693" type="#_x0000_t202" style="position:absolute;left:17872;width:8414;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" filled="f" stroked="f">
                    <v:textbox>
                      <w:txbxContent>
                        <w:p w14:paraId="1D75B1BF" w14:textId="77777777" w:rsidR="008E0B6C" w:rsidRDefault="008E0B6C" w:rsidP="008E0B6C">
                          <w:pPr>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01</w:t>
                          </w:r>
                        </w:p>
                      </w:txbxContent>
                    </v:textbox>
                  </v:shape>
                  <v:shape id="مربع نص 166" o:spid="_x0000_s1694" type="#_x0000_t202" style="position:absolute;left:34291;width:8415;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" filled="f" stroked="f">
                    <v:textbox>
                      <w:txbxContent>
                        <w:p w14:paraId="30746752" w14:textId="77777777" w:rsidR="008E0B6C" w:rsidRDefault="008E0B6C" w:rsidP="008E0B6C">
                          <w:pPr>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02</w:t>
                          </w:r>
                        </w:p>
                      </w:txbxContent>
                    </v:textbox>
                  </v:shape>
                  <v:shape id="مربع نص 166" o:spid="_x0000_s1695" type="#_x0000_t202" style="position:absolute;left:50814;width:8414;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" filled="f" stroked="f">
                    <v:textbox>
                      <w:txbxContent>
                        <w:p w14:paraId="7F003529" w14:textId="77777777" w:rsidR="008E0B6C" w:rsidRDefault="008E0B6C" w:rsidP="008E0B6C">
                          <w:pPr>
                            <w:bidi w:val="0"/>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03</w:t>
                          </w:r>
                        </w:p>
                      </w:txbxContent>
                    </v:textbox>
                  </v:shape>
                </v:group>
                <v:group id="Group 1973967601" o:spid="_x0000_s1696" style="position:absolute;width:13221;height:17129;flip:x" coordsize="14592,189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">
                  <v:oval id="Oval 1973967602" o:spid="_x0000_s1697" style="position:absolute;left:3090;width:8250;height:82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" fillcolor="#168489" strokecolor="#168489" strokeweight="1pt">
                    <v:stroke joinstyle="miter"/>
                  </v:oval>
                  <v:group id="Group 1973967603" o:spid="_x0000_s1698" style="position:absolute;top:5738;width:14592;height:13170" coordorigin=",5738" coordsize="12436,8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">
                    <v:shape id="Freeform 4" o:spid="_x0000_s1699" style="position:absolute;top:5738;width:12436;height:8636;visibility:visible;mso-wrap-style:square;v-text-anchor:top" coordsize="1243664,863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" path="m62576,l1181088,v16596,,32513,6593,44248,18328c1237071,30064,1243664,45980,1243664,62576r,738454c1243664,835590,1215648,863606,1181088,863606r-1118512,c28016,863606,,835590,,801030l,62576c,28016,28016,,62576,xe" fillcolor="#ddf1f0" stroked="f">
                      <v:path arrowok="t"/>
                    </v:shape>
                    <v:shape id="TextBox 5" o:spid="_x0000_s1700" type="#_x0000_t202" style="position:absolute;top:5928;width:12436;height:84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" filled="f" stroked="f">
                      <v:textbox inset="1.92pt,1.92pt,1.92pt,1.92pt"/>
                    </v:shape>
                  </v:group>
                  <v:shape id="TextBox 43" o:spid="_x0000_s1701" type="#_x0000_t202" style="position:absolute;left:1097;top:7978;width:12396;height:83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" filled="f" stroked="f">
                    <v:textbox inset="0,0,0,0">
                      <w:txbxContent>
                        <w:p w14:paraId="33F58600" w14:textId="1ABC740C" w:rsidR="008E0B6C" w:rsidRDefault="008E0B6C" w:rsidP="008E0B6C">
                          <w:pPr>
                            <w:spacing w:line="525" w:lineRule="exact"/>
                            <w:jc w:val="center"/>
                            <w:rPr>
                              <w:rFonts w:eastAsia="Calibri" w:hAnsi="Adobe Arabic" w:cs="Adobe Arabic"/>
                              <w:b/>
                              <w:bCs/>
                              <w:color w:val="000000"/>
                              <w:kern w:val="24"/>
                              <w:sz w:val="40"/>
                              <w:szCs w:val="40"/>
                            </w:rPr>
                          </w:pPr>
                          <w:r w:rsidRPr="008E0B6C">
                            <w:rPr>
                              <w:rFonts w:eastAsia="Calibri" w:hAnsi="Adobe Arabic" w:cs="Adobe Arabic"/>
                              <w:b/>
                              <w:bCs/>
                              <w:color w:val="000000"/>
                              <w:kern w:val="24"/>
                              <w:sz w:val="40"/>
                              <w:szCs w:val="40"/>
                              <w:rtl/>
                            </w:rPr>
                            <w:t>التعلّم من التجارب السابقة</w:t>
                          </w:r>
                        </w:p>
                      </w:txbxContent>
                    </v:textbox>
                  </v:shape>
                  <v:shape id="مربع نص 166" o:spid="_x0000_s1702" type="#_x0000_t202" style="position:absolute;left:3082;width:8414;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" filled="f" stroked="f">
                    <v:textbox>
                      <w:txbxContent>
                        <w:p w14:paraId="5E2452E9" w14:textId="77777777" w:rsidR="008E0B6C" w:rsidRDefault="008E0B6C" w:rsidP="008E0B6C">
                          <w:pPr>
                            <w:bidi w:val="0"/>
                            <w:jc w:val="center"/>
                            <w:rPr>
                              <w:rFonts w:ascii="ADLaM Display" w:eastAsia="ADLaM Display" w:hAnsi="ADLaM Display"/>
                              <w:b/>
                              <w:bCs/>
                              <w:color w:val="FFFFFF"/>
                              <w:kern w:val="24"/>
                              <w:sz w:val="64"/>
                              <w:szCs w:val="64"/>
                            </w:rPr>
                          </w:pPr>
                          <w:r>
                            <w:rPr>
                              <w:rFonts w:ascii="ADLaM Display" w:eastAsia="ADLaM Display" w:hAnsi="ADLaM Display"/>
                              <w:b/>
                              <w:bCs/>
                              <w:color w:val="FFFFFF"/>
                              <w:kern w:val="24"/>
                              <w:sz w:val="64"/>
                              <w:szCs w:val="64"/>
                            </w:rPr>
                            <w:t>04</w:t>
                          </w:r>
                        </w:p>
                      </w:txbxContent>
                    </v:textbox>
                  </v:shape>
                </v:group>
                <w10:anchorlock/>
              </v:group>
            </w:pict>
          </mc:Fallback>
        </mc:AlternateContent>
      </w:r>
    </w:p>
    <w:p w14:paraId="02436039" w14:textId="77777777" w:rsidR="006B59BE" w:rsidRPr="005F0E21" w:rsidRDefault="006B59BE" w:rsidP="00FC05DF">
      <w:pPr>
        <w:rPr>
          <w:rtl/>
        </w:rPr>
      </w:pPr>
      <w:r w:rsidRPr="006A2658">
        <w:rPr>
          <w:color w:val="168489"/>
          <w:rtl/>
        </w:rPr>
        <w:t>- تحليل السيناريوهات المتعدّدة:</w:t>
      </w:r>
      <w:r w:rsidRPr="005F0E21">
        <w:rPr>
          <w:rtl/>
        </w:rPr>
        <w:t xml:space="preserve"> محاكاة نتائج مختلف القرارات قبل اتخاذها.</w:t>
      </w:r>
    </w:p>
    <w:p w14:paraId="6DCF0C0C" w14:textId="77777777" w:rsidR="006B59BE" w:rsidRPr="005F0E21" w:rsidRDefault="006B59BE" w:rsidP="00FC05DF">
      <w:pPr>
        <w:rPr>
          <w:rtl/>
        </w:rPr>
      </w:pPr>
      <w:r w:rsidRPr="006A2658">
        <w:rPr>
          <w:color w:val="168489"/>
          <w:rtl/>
        </w:rPr>
        <w:t>- اكتشاف الأنماط الخفية:</w:t>
      </w:r>
      <w:r w:rsidRPr="005F0E21">
        <w:rPr>
          <w:rtl/>
        </w:rPr>
        <w:t xml:space="preserve"> تحديد العلاقات غير الواضحة بين المتغيّرات المختلفة.</w:t>
      </w:r>
    </w:p>
    <w:p w14:paraId="3B0E220C" w14:textId="77777777" w:rsidR="006B59BE" w:rsidRPr="005F0E21" w:rsidRDefault="006B59BE" w:rsidP="00FC05DF">
      <w:pPr>
        <w:rPr>
          <w:rtl/>
        </w:rPr>
      </w:pPr>
      <w:r w:rsidRPr="006A2658">
        <w:rPr>
          <w:color w:val="168489"/>
          <w:rtl/>
        </w:rPr>
        <w:t>- المعالجة الفورية لكميات هائلة من البيانات:</w:t>
      </w:r>
      <w:r w:rsidRPr="005F0E21">
        <w:rPr>
          <w:rtl/>
        </w:rPr>
        <w:t xml:space="preserve"> تجميع وتحليل البيانات من مصادر متعدّدة بسرعة.</w:t>
      </w:r>
    </w:p>
    <w:p w14:paraId="283CF051" w14:textId="77777777" w:rsidR="006B59BE" w:rsidRPr="005F0E21" w:rsidRDefault="006B59BE" w:rsidP="00FC05DF">
      <w:pPr>
        <w:rPr>
          <w:rtl/>
        </w:rPr>
      </w:pPr>
      <w:r w:rsidRPr="006A2658">
        <w:rPr>
          <w:color w:val="168489"/>
          <w:rtl/>
        </w:rPr>
        <w:t>- التعلّم من التجارب السابقة:</w:t>
      </w:r>
      <w:r w:rsidRPr="005F0E21">
        <w:rPr>
          <w:rtl/>
        </w:rPr>
        <w:t xml:space="preserve"> تحسين عمليات التنبّؤ استناداً إلى نتائج القرارات السابقة.</w:t>
      </w:r>
    </w:p>
    <w:p w14:paraId="44DC119E" w14:textId="4DD5F71B" w:rsidR="006B59BE" w:rsidRDefault="00FC05DF" w:rsidP="00FC05DF">
      <w:pPr>
        <w:rPr>
          <w:rtl/>
        </w:rPr>
      </w:pPr>
      <w:r w:rsidRPr="002A078C">
        <w:rPr>
          <w:rFonts w:ascii="Sakkal Majalla" w:hAnsi="Sakkal Majalla"/>
          <w:noProof/>
          <w:color w:val="002060"/>
          <w:sz w:val="34"/>
        </w:rPr>
        <mc:AlternateContent>
          <mc:Choice Requires="wpg">
            <w:drawing>
              <wp:inline distT="0" distB="0" distL="0" distR="0" wp14:anchorId="24759543" wp14:editId="5C3A7431">
                <wp:extent cx="5731510" cy="895350"/>
                <wp:effectExtent l="0" t="0" r="21590" b="19050"/>
                <wp:docPr id="842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424"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425" name="مجموعة 39"/>
                        <wpg:cNvGrpSpPr/>
                        <wpg:grpSpPr>
                          <a:xfrm>
                            <a:off x="0" y="0"/>
                            <a:ext cx="5731510" cy="895350"/>
                            <a:chOff x="0" y="0"/>
                            <a:chExt cx="5878196" cy="918845"/>
                          </a:xfrm>
                        </wpg:grpSpPr>
                        <wpg:grpSp>
                          <wpg:cNvPr id="8426" name="مجموعة 40"/>
                          <wpg:cNvGrpSpPr/>
                          <wpg:grpSpPr>
                            <a:xfrm>
                              <a:off x="0" y="0"/>
                              <a:ext cx="5878196" cy="918845"/>
                              <a:chOff x="0" y="0"/>
                              <a:chExt cx="6240348" cy="919070"/>
                            </a:xfrm>
                          </wpg:grpSpPr>
                          <wpg:grpSp>
                            <wpg:cNvPr id="8427" name="مجموعة 41"/>
                            <wpg:cNvGrpSpPr/>
                            <wpg:grpSpPr>
                              <a:xfrm>
                                <a:off x="0" y="169208"/>
                                <a:ext cx="5433072" cy="580613"/>
                                <a:chOff x="0" y="169208"/>
                                <a:chExt cx="5433072" cy="580613"/>
                              </a:xfrm>
                            </wpg:grpSpPr>
                            <wps:wsp>
                              <wps:cNvPr id="842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3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33" name="مربع نص 41"/>
                          <wps:cNvSpPr txBox="1"/>
                          <wps:spPr>
                            <a:xfrm>
                              <a:off x="204484" y="257055"/>
                              <a:ext cx="4616071" cy="387740"/>
                            </a:xfrm>
                            <a:prstGeom prst="rect">
                              <a:avLst/>
                            </a:prstGeom>
                            <a:noFill/>
                          </wps:spPr>
                          <wps:txbx>
                            <w:txbxContent>
                              <w:p w14:paraId="5E5EB4CF" w14:textId="54C86E83"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الفرق بين القرار الحدسي والقرار القائم على البيانات</w:t>
                                </w:r>
                              </w:p>
                            </w:txbxContent>
                          </wps:txbx>
                          <wps:bodyPr wrap="square" rtlCol="1">
                            <a:spAutoFit/>
                          </wps:bodyPr>
                        </wps:wsp>
                      </wpg:grpSp>
                    </wpg:wgp>
                  </a:graphicData>
                </a:graphic>
              </wp:inline>
            </w:drawing>
          </mc:Choice>
          <mc:Fallback>
            <w:pict>
              <v:group w14:anchorId="24759543" id="_x0000_s170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">
                <v:shape id="صورة 38" o:spid="_x0000_s170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">
                  <v:imagedata r:id="rId95" o:title=""/>
                </v:shape>
                <v:group id="مجموعة 39" o:spid="_x0000_s17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">
                  <v:group id="مجموعة 40" o:spid="_x0000_s17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">
                    <v:group id="مجموعة 41" o:spid="_x0000_s17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">
                      <v:shape id="شكل حر 42" o:spid="_x0000_s17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" fillcolor="#168489" stroked="f" strokeweight="1pt">
                        <v:stroke joinstyle="miter"/>
                      </v:roundrect>
                    </v:group>
                    <v:oval id="شكل بيضاوي 44" o:spid="_x0000_s17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" filled="f" strokecolor="#a5a5a5 [2092]" strokeweight="1pt">
                      <v:stroke joinstyle="miter"/>
                    </v:oval>
                  </v:group>
                  <v:shape id="مربع نص 41" o:spid="_x0000_s171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" filled="f" stroked="f">
                    <v:textbox style="mso-fit-shape-to-text:t">
                      <w:txbxContent>
                        <w:p w14:paraId="5E5EB4CF" w14:textId="54C86E83"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الفرق بين القرار الحدسي والقرار القائم على البيانات</w:t>
                          </w:r>
                        </w:p>
                      </w:txbxContent>
                    </v:textbox>
                  </v:shape>
                </v:group>
                <w10:anchorlock/>
              </v:group>
            </w:pict>
          </mc:Fallback>
        </mc:AlternateContent>
      </w:r>
    </w:p>
    <w:p w14:paraId="1A5CA99D" w14:textId="77777777" w:rsidR="006B59BE" w:rsidRDefault="006B59BE" w:rsidP="00FC05DF">
      <w:pPr>
        <w:rPr>
          <w:rtl/>
        </w:rPr>
      </w:pPr>
      <w:r w:rsidRPr="005F0E21">
        <w:rPr>
          <w:rtl/>
        </w:rPr>
        <w:t>هناك نمطان رئيسيان لاتخاذ القرارات الاستراتيجية: النمط الحدسي المعتمد على الخبرة، والنمط التحليلي المعتمد على البيانات.</w:t>
      </w:r>
    </w:p>
    <w:p w14:paraId="4F25951C" w14:textId="3E939454" w:rsidR="004F50BE" w:rsidRPr="005F0E21" w:rsidRDefault="004F50BE" w:rsidP="00FC05DF">
      <w:pPr>
        <w:rPr>
          <w:rtl/>
        </w:rPr>
      </w:pPr>
      <w:r w:rsidRPr="002A078C">
        <w:rPr>
          <w:rFonts w:ascii="Sakkal Majalla" w:hAnsi="Sakkal Majalla"/>
          <w:noProof/>
          <w:sz w:val="34"/>
        </w:rPr>
        <mc:AlternateContent>
          <mc:Choice Requires="wpg">
            <w:drawing>
              <wp:inline distT="0" distB="0" distL="0" distR="0" wp14:anchorId="3EAE2DFC" wp14:editId="3ECE4A2D">
                <wp:extent cx="5731510" cy="891540"/>
                <wp:effectExtent l="0" t="0" r="2540" b="22860"/>
                <wp:docPr id="207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72" name="مجموعة 47"/>
                        <wpg:cNvGrpSpPr/>
                        <wpg:grpSpPr>
                          <a:xfrm>
                            <a:off x="0" y="0"/>
                            <a:ext cx="5731510" cy="895351"/>
                            <a:chOff x="0" y="0"/>
                            <a:chExt cx="5878196" cy="918845"/>
                          </a:xfrm>
                        </wpg:grpSpPr>
                        <wpg:grpSp>
                          <wpg:cNvPr id="2073" name="مجموعة 48"/>
                          <wpg:cNvGrpSpPr/>
                          <wpg:grpSpPr>
                            <a:xfrm>
                              <a:off x="0" y="0"/>
                              <a:ext cx="5878196" cy="918845"/>
                              <a:chOff x="0" y="0"/>
                              <a:chExt cx="6240348" cy="919070"/>
                            </a:xfrm>
                          </wpg:grpSpPr>
                          <wpg:grpSp>
                            <wpg:cNvPr id="2074" name="مجموعة 49"/>
                            <wpg:cNvGrpSpPr/>
                            <wpg:grpSpPr>
                              <a:xfrm>
                                <a:off x="0" y="169208"/>
                                <a:ext cx="5433072" cy="580613"/>
                                <a:chOff x="0" y="169208"/>
                                <a:chExt cx="5433072" cy="580613"/>
                              </a:xfrm>
                            </wpg:grpSpPr>
                            <wps:wsp>
                              <wps:cNvPr id="207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7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78" name="مربع نص 41"/>
                          <wps:cNvSpPr txBox="1"/>
                          <wps:spPr>
                            <a:xfrm>
                              <a:off x="204466" y="256624"/>
                              <a:ext cx="4615440" cy="389397"/>
                            </a:xfrm>
                            <a:prstGeom prst="rect">
                              <a:avLst/>
                            </a:prstGeom>
                            <a:noFill/>
                          </wps:spPr>
                          <wps:txbx>
                            <w:txbxContent>
                              <w:p w14:paraId="6FD6424A" w14:textId="1C5B86EA" w:rsidR="004F50BE" w:rsidRDefault="006A2658" w:rsidP="006A2658">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القرار الحدسي (القائم على الخبرة):</w:t>
                                </w:r>
                              </w:p>
                            </w:txbxContent>
                          </wps:txbx>
                          <wps:bodyPr wrap="square" rtlCol="1">
                            <a:spAutoFit/>
                          </wps:bodyPr>
                        </wps:wsp>
                      </wpg:grpSp>
                      <pic:pic xmlns:pic="http://schemas.openxmlformats.org/drawingml/2006/picture">
                        <pic:nvPicPr>
                          <pic:cNvPr id="2079"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EAE2DFC" id="_x0000_s171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VMKgx1BwAAzR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17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">
                  <v:group id="مجموعة 48" o:spid="_x0000_s17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">
                    <v:group id="مجموعة 49" o:spid="_x0000_s17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">
                      <v:shape id="شكل حر 50" o:spid="_x0000_s17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" fillcolor="#a5a5a5 [2092]" stroked="f" strokeweight="1pt">
                        <v:stroke joinstyle="miter"/>
                      </v:roundrect>
                    </v:group>
                    <v:oval id="شكل بيضاوي 52" o:spid="_x0000_s17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" filled="f" strokecolor="#168489" strokeweight="1pt">
                      <v:stroke joinstyle="miter"/>
                    </v:oval>
                  </v:group>
                  <v:shape id="مربع نص 41" o:spid="_x0000_s1719"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" filled="f" stroked="f">
                    <v:textbox style="mso-fit-shape-to-text:t">
                      <w:txbxContent>
                        <w:p w14:paraId="6FD6424A" w14:textId="1C5B86EA" w:rsidR="004F50BE" w:rsidRDefault="006A2658" w:rsidP="006A2658">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القرار الحدسي (القائم على الخبرة):</w:t>
                          </w:r>
                        </w:p>
                      </w:txbxContent>
                    </v:textbox>
                  </v:shape>
                </v:group>
                <v:shape id="صورة 54" o:spid="_x0000_s172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">
                  <v:imagedata r:id="rId117" o:title=""/>
                </v:shape>
                <w10:anchorlock/>
              </v:group>
            </w:pict>
          </mc:Fallback>
        </mc:AlternateContent>
      </w:r>
    </w:p>
    <w:p w14:paraId="0AF5300F" w14:textId="2E97FF8B" w:rsidR="006B59BE" w:rsidRPr="005F0E21" w:rsidRDefault="006B59BE" w:rsidP="00FC05DF">
      <w:pPr>
        <w:rPr>
          <w:rtl/>
        </w:rPr>
      </w:pPr>
      <w:r w:rsidRPr="005F0E21">
        <w:rPr>
          <w:rtl/>
        </w:rPr>
        <w:t>يعتمد على ما يُعرف بـ "النظام 1" في نموذج دانيال كانيمان للتفكير - وهو نظام سريع وتلقائي يعتمد على الخبرات المتراكمة.</w:t>
      </w:r>
    </w:p>
    <w:p w14:paraId="7B415CA1" w14:textId="1A78FD2A" w:rsidR="006B59BE" w:rsidRPr="006A2658" w:rsidRDefault="008E0B6C" w:rsidP="006A2658">
      <w:pPr>
        <w:pStyle w:val="ad"/>
        <w:rPr>
          <w:b w:val="0"/>
          <w:bCs/>
          <w:color w:val="168489"/>
          <w:rtl/>
        </w:rPr>
      </w:pPr>
      <w:r>
        <w:rPr>
          <w:noProof/>
        </w:rPr>
        <w:drawing>
          <wp:anchor distT="0" distB="0" distL="114300" distR="114300" simplePos="0" relativeHeight="252925952" behindDoc="0" locked="0" layoutInCell="1" allowOverlap="1" wp14:anchorId="072BE94A" wp14:editId="25A80321">
            <wp:simplePos x="0" y="0"/>
            <wp:positionH relativeFrom="column">
              <wp:posOffset>20734</wp:posOffset>
            </wp:positionH>
            <wp:positionV relativeFrom="paragraph">
              <wp:posOffset>7458</wp:posOffset>
            </wp:positionV>
            <wp:extent cx="1223010" cy="1223010"/>
            <wp:effectExtent l="0" t="0" r="0" b="0"/>
            <wp:wrapSquare wrapText="bothSides"/>
            <wp:docPr id="1973967608" name="Picture 1973967608" descr="Leadershi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Leadership "/>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6A2658">
        <w:rPr>
          <w:b w:val="0"/>
          <w:bCs/>
          <w:color w:val="168489"/>
          <w:rtl/>
        </w:rPr>
        <w:t>خصائصه:</w:t>
      </w:r>
      <w:r w:rsidRPr="008E0B6C">
        <w:t xml:space="preserve"> </w:t>
      </w:r>
    </w:p>
    <w:p w14:paraId="158B7AA3" w14:textId="77777777" w:rsidR="006B59BE" w:rsidRPr="005F0E21" w:rsidRDefault="006B59BE" w:rsidP="00FC05DF">
      <w:pPr>
        <w:rPr>
          <w:rtl/>
        </w:rPr>
      </w:pPr>
      <w:r w:rsidRPr="005F0E21">
        <w:rPr>
          <w:rtl/>
        </w:rPr>
        <w:t>- سريع وتلقائي.</w:t>
      </w:r>
    </w:p>
    <w:p w14:paraId="22EC734B" w14:textId="77777777" w:rsidR="006B59BE" w:rsidRPr="005F0E21" w:rsidRDefault="006B59BE" w:rsidP="00FC05DF">
      <w:pPr>
        <w:rPr>
          <w:rtl/>
        </w:rPr>
      </w:pPr>
      <w:r w:rsidRPr="005F0E21">
        <w:rPr>
          <w:rtl/>
        </w:rPr>
        <w:t>- يعتمد على الخبرة التراكمية والنماذج العقلية.</w:t>
      </w:r>
    </w:p>
    <w:p w14:paraId="640FC0F0" w14:textId="77777777" w:rsidR="006B59BE" w:rsidRPr="005F0E21" w:rsidRDefault="006B59BE" w:rsidP="00FC05DF">
      <w:pPr>
        <w:rPr>
          <w:rtl/>
        </w:rPr>
      </w:pPr>
      <w:r w:rsidRPr="005F0E21">
        <w:rPr>
          <w:rtl/>
        </w:rPr>
        <w:t>- مناسب للمواقف المألوفة أو التي تتطلّب استجابة سريعة.</w:t>
      </w:r>
    </w:p>
    <w:p w14:paraId="4B6995F9" w14:textId="6284806D" w:rsidR="006B59BE" w:rsidRPr="005F0E21" w:rsidRDefault="006B59BE" w:rsidP="00FC05DF">
      <w:pPr>
        <w:rPr>
          <w:rtl/>
        </w:rPr>
      </w:pPr>
      <w:r w:rsidRPr="005F0E21">
        <w:rPr>
          <w:rtl/>
        </w:rPr>
        <w:lastRenderedPageBreak/>
        <w:t>- يمكن أن يتأثّر بالتحيّزات المعرفية.</w:t>
      </w:r>
      <w:r w:rsidR="008E0B6C" w:rsidRPr="008E0B6C">
        <w:t xml:space="preserve"> </w:t>
      </w:r>
    </w:p>
    <w:p w14:paraId="2CAB42AE" w14:textId="1E3006AB" w:rsidR="006B59BE" w:rsidRPr="006A2658" w:rsidRDefault="006B59BE" w:rsidP="006A2658">
      <w:pPr>
        <w:pStyle w:val="ad"/>
        <w:rPr>
          <w:b w:val="0"/>
          <w:bCs/>
          <w:color w:val="168489"/>
          <w:rtl/>
        </w:rPr>
      </w:pPr>
      <w:r w:rsidRPr="006A2658">
        <w:rPr>
          <w:b w:val="0"/>
          <w:bCs/>
          <w:color w:val="168489"/>
          <w:rtl/>
        </w:rPr>
        <w:t xml:space="preserve">مثال: </w:t>
      </w:r>
    </w:p>
    <w:p w14:paraId="4129E327" w14:textId="103FB55C" w:rsidR="006B59BE" w:rsidRPr="005F0E21" w:rsidRDefault="008E0B6C" w:rsidP="00FC05DF">
      <w:pPr>
        <w:rPr>
          <w:rtl/>
        </w:rPr>
      </w:pPr>
      <w:r>
        <w:rPr>
          <w:noProof/>
        </w:rPr>
        <w:drawing>
          <wp:anchor distT="0" distB="0" distL="114300" distR="114300" simplePos="0" relativeHeight="252926976" behindDoc="0" locked="0" layoutInCell="1" allowOverlap="1" wp14:anchorId="423BEB77" wp14:editId="771D4324">
            <wp:simplePos x="0" y="0"/>
            <wp:positionH relativeFrom="margin">
              <wp:align>left</wp:align>
            </wp:positionH>
            <wp:positionV relativeFrom="paragraph">
              <wp:posOffset>13557</wp:posOffset>
            </wp:positionV>
            <wp:extent cx="1223010" cy="1223010"/>
            <wp:effectExtent l="0" t="0" r="0" b="0"/>
            <wp:wrapSquare wrapText="bothSides"/>
            <wp:docPr id="1973967609" name="Picture 1973967609" descr="Decis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Decision "/>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5F0E21">
        <w:rPr>
          <w:rtl/>
        </w:rPr>
        <w:t>قرار رئيس تنفيذي مخضرم بالاستثمار في سوق جديد بناءً على "شعوره" بأن السوق ناضجة، مستنداً إلى خبرته في أسواق مشابهة سابقاً.</w:t>
      </w:r>
    </w:p>
    <w:p w14:paraId="7EFC361E" w14:textId="77777777" w:rsidR="006B59BE" w:rsidRDefault="006B59BE" w:rsidP="00FC05DF">
      <w:pPr>
        <w:rPr>
          <w:rtl/>
        </w:rPr>
      </w:pPr>
      <w:r w:rsidRPr="005F0E21">
        <w:rPr>
          <w:rtl/>
        </w:rPr>
        <w:t>يقول هربرت سيمون، الحائز على جائزة نوبل: "الحدس ليس شيئاً مناقضاً للعقلانية، بل هو العقلانية المتبلورة في عادات."</w:t>
      </w:r>
    </w:p>
    <w:p w14:paraId="2C03391F" w14:textId="5D674B72" w:rsidR="004F50BE" w:rsidRPr="005F0E21" w:rsidRDefault="004F50BE" w:rsidP="00FC05DF">
      <w:pPr>
        <w:rPr>
          <w:rtl/>
        </w:rPr>
      </w:pPr>
      <w:r w:rsidRPr="002A078C">
        <w:rPr>
          <w:rFonts w:ascii="Sakkal Majalla" w:hAnsi="Sakkal Majalla"/>
          <w:noProof/>
          <w:sz w:val="34"/>
        </w:rPr>
        <mc:AlternateContent>
          <mc:Choice Requires="wpg">
            <w:drawing>
              <wp:inline distT="0" distB="0" distL="0" distR="0" wp14:anchorId="5EC63957" wp14:editId="30F5AF47">
                <wp:extent cx="5731510" cy="891540"/>
                <wp:effectExtent l="0" t="0" r="2540" b="22860"/>
                <wp:docPr id="208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81" name="مجموعة 47"/>
                        <wpg:cNvGrpSpPr/>
                        <wpg:grpSpPr>
                          <a:xfrm>
                            <a:off x="0" y="0"/>
                            <a:ext cx="5731510" cy="895351"/>
                            <a:chOff x="0" y="0"/>
                            <a:chExt cx="5878196" cy="918845"/>
                          </a:xfrm>
                        </wpg:grpSpPr>
                        <wpg:grpSp>
                          <wpg:cNvPr id="2082" name="مجموعة 48"/>
                          <wpg:cNvGrpSpPr/>
                          <wpg:grpSpPr>
                            <a:xfrm>
                              <a:off x="0" y="0"/>
                              <a:ext cx="5878196" cy="918845"/>
                              <a:chOff x="0" y="0"/>
                              <a:chExt cx="6240348" cy="919070"/>
                            </a:xfrm>
                          </wpg:grpSpPr>
                          <wpg:grpSp>
                            <wpg:cNvPr id="2083" name="مجموعة 49"/>
                            <wpg:cNvGrpSpPr/>
                            <wpg:grpSpPr>
                              <a:xfrm>
                                <a:off x="0" y="169208"/>
                                <a:ext cx="5433072" cy="580613"/>
                                <a:chOff x="0" y="169208"/>
                                <a:chExt cx="5433072" cy="580613"/>
                              </a:xfrm>
                            </wpg:grpSpPr>
                            <wps:wsp>
                              <wps:cNvPr id="208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8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87" name="مربع نص 41"/>
                          <wps:cNvSpPr txBox="1"/>
                          <wps:spPr>
                            <a:xfrm>
                              <a:off x="204466" y="256690"/>
                              <a:ext cx="4615440" cy="389397"/>
                            </a:xfrm>
                            <a:prstGeom prst="rect">
                              <a:avLst/>
                            </a:prstGeom>
                            <a:noFill/>
                          </wps:spPr>
                          <wps:txbx>
                            <w:txbxContent>
                              <w:p w14:paraId="12B319F4" w14:textId="1ED39421" w:rsidR="004F50BE" w:rsidRPr="006A2658" w:rsidRDefault="006A2658" w:rsidP="006A2658">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القرار القائم على البيانات:</w:t>
                                </w:r>
                              </w:p>
                            </w:txbxContent>
                          </wps:txbx>
                          <wps:bodyPr wrap="square" rtlCol="1">
                            <a:spAutoFit/>
                          </wps:bodyPr>
                        </wps:wsp>
                      </wpg:grpSp>
                      <pic:pic xmlns:pic="http://schemas.openxmlformats.org/drawingml/2006/picture">
                        <pic:nvPicPr>
                          <pic:cNvPr id="2088"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EC63957" id="_x0000_s172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k5bT73EHAADN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172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group id="مجموعة 48" o:spid="_x0000_s172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">
                    <v:group id="مجموعة 49" o:spid="_x0000_s172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">
                      <v:shape id="شكل حر 50" o:spid="_x0000_s172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72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" fillcolor="#a5a5a5 [2092]" stroked="f" strokeweight="1pt">
                        <v:stroke joinstyle="miter"/>
                      </v:roundrect>
                    </v:group>
                    <v:oval id="شكل بيضاوي 52" o:spid="_x0000_s172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" filled="f" strokecolor="#168489" strokeweight="1pt">
                      <v:stroke joinstyle="miter"/>
                    </v:oval>
                  </v:group>
                  <v:shape id="مربع نص 41" o:spid="_x0000_s1728"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" filled="f" stroked="f">
                    <v:textbox style="mso-fit-shape-to-text:t">
                      <w:txbxContent>
                        <w:p w14:paraId="12B319F4" w14:textId="1ED39421" w:rsidR="004F50BE" w:rsidRPr="006A2658" w:rsidRDefault="006A2658" w:rsidP="006A2658">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القرار القائم على البيانات:</w:t>
                          </w:r>
                        </w:p>
                      </w:txbxContent>
                    </v:textbox>
                  </v:shape>
                </v:group>
                <v:shape id="صورة 54" o:spid="_x0000_s172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">
                  <v:imagedata r:id="rId117" o:title=""/>
                </v:shape>
                <w10:anchorlock/>
              </v:group>
            </w:pict>
          </mc:Fallback>
        </mc:AlternateContent>
      </w:r>
    </w:p>
    <w:p w14:paraId="38B79C63" w14:textId="77777777" w:rsidR="006B59BE" w:rsidRPr="005F0E21" w:rsidRDefault="006B59BE" w:rsidP="00FC05DF">
      <w:pPr>
        <w:rPr>
          <w:rtl/>
        </w:rPr>
      </w:pPr>
      <w:r w:rsidRPr="005F0E21">
        <w:rPr>
          <w:rtl/>
        </w:rPr>
        <w:t>يعتمد على "النظام 2" - وهو نظام تفكير بطيء ومتأني يعتمد على التحليل المنهجي.</w:t>
      </w:r>
    </w:p>
    <w:p w14:paraId="76F74BFE" w14:textId="314052E3" w:rsidR="006B59BE" w:rsidRPr="006A2658" w:rsidRDefault="008E0B6C" w:rsidP="006A2658">
      <w:pPr>
        <w:pStyle w:val="ad"/>
        <w:rPr>
          <w:b w:val="0"/>
          <w:bCs/>
          <w:color w:val="168489"/>
          <w:rtl/>
        </w:rPr>
      </w:pPr>
      <w:r>
        <w:rPr>
          <w:noProof/>
        </w:rPr>
        <w:drawing>
          <wp:anchor distT="0" distB="0" distL="114300" distR="114300" simplePos="0" relativeHeight="252928000" behindDoc="0" locked="0" layoutInCell="1" allowOverlap="1" wp14:anchorId="4DA20755" wp14:editId="0BB89AE5">
            <wp:simplePos x="0" y="0"/>
            <wp:positionH relativeFrom="margin">
              <wp:align>left</wp:align>
            </wp:positionH>
            <wp:positionV relativeFrom="paragraph">
              <wp:posOffset>9998</wp:posOffset>
            </wp:positionV>
            <wp:extent cx="1223010" cy="1223010"/>
            <wp:effectExtent l="0" t="0" r="0" b="0"/>
            <wp:wrapSquare wrapText="bothSides"/>
            <wp:docPr id="1973967610" name="Picture 1973967610" descr="Decision mak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Decision making "/>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6A2658">
        <w:rPr>
          <w:b w:val="0"/>
          <w:bCs/>
          <w:color w:val="168489"/>
          <w:rtl/>
        </w:rPr>
        <w:t>خصائصه:</w:t>
      </w:r>
      <w:r w:rsidRPr="008E0B6C">
        <w:t xml:space="preserve"> </w:t>
      </w:r>
    </w:p>
    <w:p w14:paraId="082B3ACD" w14:textId="77777777" w:rsidR="006B59BE" w:rsidRPr="005F0E21" w:rsidRDefault="006B59BE" w:rsidP="00FC05DF">
      <w:pPr>
        <w:rPr>
          <w:rtl/>
        </w:rPr>
      </w:pPr>
      <w:r w:rsidRPr="005F0E21">
        <w:rPr>
          <w:rtl/>
        </w:rPr>
        <w:t>- منهجي ومنظّم.</w:t>
      </w:r>
    </w:p>
    <w:p w14:paraId="7D7B70C2" w14:textId="77777777" w:rsidR="006B59BE" w:rsidRPr="005F0E21" w:rsidRDefault="006B59BE" w:rsidP="00FC05DF">
      <w:pPr>
        <w:rPr>
          <w:rtl/>
        </w:rPr>
      </w:pPr>
      <w:r w:rsidRPr="005F0E21">
        <w:rPr>
          <w:rtl/>
        </w:rPr>
        <w:t>- يعتمد على جمع وتحليل البيانات.</w:t>
      </w:r>
    </w:p>
    <w:p w14:paraId="03A1BBB7" w14:textId="77777777" w:rsidR="006B59BE" w:rsidRPr="005F0E21" w:rsidRDefault="006B59BE" w:rsidP="00FC05DF">
      <w:pPr>
        <w:rPr>
          <w:rtl/>
        </w:rPr>
      </w:pPr>
      <w:r w:rsidRPr="005F0E21">
        <w:rPr>
          <w:rtl/>
        </w:rPr>
        <w:t>- يسعى إلى تقليل التحيّزات من خلال الاعتماد على الأدلّة.</w:t>
      </w:r>
    </w:p>
    <w:p w14:paraId="6EAB0B0F" w14:textId="77777777" w:rsidR="006B59BE" w:rsidRPr="005F0E21" w:rsidRDefault="006B59BE" w:rsidP="00FC05DF">
      <w:pPr>
        <w:rPr>
          <w:rtl/>
        </w:rPr>
      </w:pPr>
      <w:r w:rsidRPr="005F0E21">
        <w:rPr>
          <w:rtl/>
        </w:rPr>
        <w:t>- يستغرق وقتاً أطول ويتطلّب موارد أكثر.</w:t>
      </w:r>
    </w:p>
    <w:p w14:paraId="32D42567" w14:textId="1CE21337" w:rsidR="006B59BE" w:rsidRPr="006A2658" w:rsidRDefault="008E0B6C" w:rsidP="006A2658">
      <w:pPr>
        <w:pStyle w:val="ad"/>
        <w:rPr>
          <w:b w:val="0"/>
          <w:bCs/>
          <w:color w:val="168489"/>
          <w:rtl/>
        </w:rPr>
      </w:pPr>
      <w:r>
        <w:rPr>
          <w:noProof/>
        </w:rPr>
        <w:drawing>
          <wp:anchor distT="0" distB="0" distL="114300" distR="114300" simplePos="0" relativeHeight="252929024" behindDoc="0" locked="0" layoutInCell="1" allowOverlap="1" wp14:anchorId="7A6BD281" wp14:editId="2807F169">
            <wp:simplePos x="0" y="0"/>
            <wp:positionH relativeFrom="margin">
              <wp:align>left</wp:align>
            </wp:positionH>
            <wp:positionV relativeFrom="paragraph">
              <wp:posOffset>270259</wp:posOffset>
            </wp:positionV>
            <wp:extent cx="1223010" cy="1223010"/>
            <wp:effectExtent l="0" t="0" r="0" b="0"/>
            <wp:wrapSquare wrapText="bothSides"/>
            <wp:docPr id="1973967612" name="Picture 1973967612" descr="Evalu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Evaluation "/>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6A2658">
        <w:rPr>
          <w:b w:val="0"/>
          <w:bCs/>
          <w:color w:val="168489"/>
          <w:rtl/>
        </w:rPr>
        <w:t>مثال:</w:t>
      </w:r>
      <w:r w:rsidRPr="008E0B6C">
        <w:t xml:space="preserve"> </w:t>
      </w:r>
    </w:p>
    <w:p w14:paraId="47A86395" w14:textId="57C560D3" w:rsidR="006B59BE" w:rsidRPr="005F0E21" w:rsidRDefault="006B59BE" w:rsidP="006A2658">
      <w:pPr>
        <w:rPr>
          <w:rtl/>
        </w:rPr>
      </w:pPr>
      <w:r w:rsidRPr="005F0E21">
        <w:rPr>
          <w:rtl/>
        </w:rPr>
        <w:t>شركة تكنولوجية تستخدم نماذج التنبؤ المتقدّمة لتحليل بيانات المبيعات والاتجاهات الديموغرافية وسلوك المستهلك قبل اتخاذ قرار بطرح منتج جديد.</w:t>
      </w:r>
    </w:p>
    <w:p w14:paraId="22012C50" w14:textId="77777777" w:rsidR="006B59BE" w:rsidRPr="005F0E21" w:rsidRDefault="006B59BE" w:rsidP="00FC05DF">
      <w:pPr>
        <w:rPr>
          <w:rtl/>
        </w:rPr>
      </w:pPr>
      <w:r w:rsidRPr="005F0E21">
        <w:rPr>
          <w:rtl/>
        </w:rPr>
        <w:t>وفقاً لدراسة أجرتها شركة ماكنزي في عام 2022، فإن الشركات التي تعتمد على القرارات المبنية على البيانات تتفوّق على نظيراتها بنسبة 5-6% في الإنتاجية والربحية.</w:t>
      </w:r>
    </w:p>
    <w:p w14:paraId="220DC318" w14:textId="5C935A40" w:rsidR="006B59BE" w:rsidRPr="006A2658" w:rsidRDefault="008E0B6C" w:rsidP="006A2658">
      <w:pPr>
        <w:pStyle w:val="ad"/>
        <w:rPr>
          <w:b w:val="0"/>
          <w:bCs/>
          <w:color w:val="168489"/>
          <w:rtl/>
        </w:rPr>
      </w:pPr>
      <w:r>
        <w:rPr>
          <w:noProof/>
        </w:rPr>
        <w:drawing>
          <wp:anchor distT="0" distB="0" distL="114300" distR="114300" simplePos="0" relativeHeight="252930048" behindDoc="0" locked="0" layoutInCell="1" allowOverlap="1" wp14:anchorId="3928781E" wp14:editId="1BFA2D22">
            <wp:simplePos x="0" y="0"/>
            <wp:positionH relativeFrom="margin">
              <wp:align>left</wp:align>
            </wp:positionH>
            <wp:positionV relativeFrom="paragraph">
              <wp:posOffset>325002</wp:posOffset>
            </wp:positionV>
            <wp:extent cx="1223010" cy="1223010"/>
            <wp:effectExtent l="0" t="0" r="0" b="0"/>
            <wp:wrapSquare wrapText="bothSides"/>
            <wp:docPr id="1973967613" name="Picture 1973967613" descr="Hierarchical structur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ierarchical structure "/>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6A2658">
        <w:rPr>
          <w:b w:val="0"/>
          <w:bCs/>
          <w:color w:val="168489"/>
          <w:rtl/>
        </w:rPr>
        <w:t>نحو نموذج متكامل:</w:t>
      </w:r>
      <w:r w:rsidRPr="008E0B6C">
        <w:t xml:space="preserve"> </w:t>
      </w:r>
    </w:p>
    <w:p w14:paraId="050234E2" w14:textId="77777777" w:rsidR="006B59BE" w:rsidRPr="005F0E21" w:rsidRDefault="006B59BE" w:rsidP="00FC05DF">
      <w:pPr>
        <w:rPr>
          <w:rtl/>
        </w:rPr>
      </w:pPr>
      <w:r>
        <w:rPr>
          <w:rtl/>
        </w:rPr>
        <w:t>الاستراتيجية الأمثل هي الجمع بين النمطين. كما يقول جاري كاسباروف، بطل العالم في الشطرنج: "الجمع بين القدرات البشرية و</w:t>
      </w:r>
      <w:hyperlink r:id="rId289">
        <w:r>
          <w:rPr>
            <w:rStyle w:val="Hyperlink"/>
            <w:rtl/>
          </w:rPr>
          <w:t>الذكاء الاصطناعي</w:t>
        </w:r>
      </w:hyperlink>
      <w:r>
        <w:rPr>
          <w:rtl/>
        </w:rPr>
        <w:t xml:space="preserve"> ينتج نتائج أفضل من أي منهما منفرداً."</w:t>
      </w:r>
    </w:p>
    <w:p w14:paraId="40B36851" w14:textId="77777777" w:rsidR="006B59BE" w:rsidRPr="005F0E21" w:rsidRDefault="006B59BE" w:rsidP="00FC05DF">
      <w:pPr>
        <w:rPr>
          <w:rtl/>
        </w:rPr>
      </w:pPr>
      <w:hyperlink r:id="rId290">
        <w:r>
          <w:rPr>
            <w:rStyle w:val="Hyperlink"/>
            <w:rtl/>
          </w:rPr>
          <w:t>الذكاء الاصطناعي</w:t>
        </w:r>
      </w:hyperlink>
      <w:r>
        <w:rPr>
          <w:rtl/>
        </w:rPr>
        <w:t xml:space="preserve"> يمكن أن يكون مكمّلاً للحدس البشري </w:t>
      </w:r>
      <w:r>
        <w:rPr>
          <w:b/>
          <w:bCs/>
          <w:rtl/>
        </w:rPr>
        <w:t>من خلال:</w:t>
      </w:r>
    </w:p>
    <w:p w14:paraId="3DB5B754" w14:textId="77777777" w:rsidR="006B59BE" w:rsidRPr="005F0E21" w:rsidRDefault="006B59BE" w:rsidP="00FC05DF">
      <w:pPr>
        <w:rPr>
          <w:rtl/>
        </w:rPr>
      </w:pPr>
      <w:r w:rsidRPr="005F0E21">
        <w:rPr>
          <w:rtl/>
        </w:rPr>
        <w:t>- تقديم تحليلات موضوعية تكشف التحيّزات المحتملة في الحكم البشري.</w:t>
      </w:r>
    </w:p>
    <w:p w14:paraId="7F46EB6D" w14:textId="77777777" w:rsidR="006B59BE" w:rsidRPr="005F0E21" w:rsidRDefault="006B59BE" w:rsidP="00FC05DF">
      <w:pPr>
        <w:rPr>
          <w:rtl/>
        </w:rPr>
      </w:pPr>
      <w:r w:rsidRPr="005F0E21">
        <w:rPr>
          <w:rtl/>
        </w:rPr>
        <w:t>- توفير رؤى غير متوقّعة قد تغيب عن صانع القرار.</w:t>
      </w:r>
    </w:p>
    <w:p w14:paraId="5EC2B399" w14:textId="77777777" w:rsidR="006B59BE" w:rsidRPr="005F0E21" w:rsidRDefault="006B59BE" w:rsidP="00FC05DF">
      <w:pPr>
        <w:rPr>
          <w:rtl/>
        </w:rPr>
      </w:pPr>
      <w:r w:rsidRPr="005F0E21">
        <w:rPr>
          <w:rtl/>
        </w:rPr>
        <w:t>- اختبار الافتراضات الحدسية مقابل البيانات الواقعية.</w:t>
      </w:r>
    </w:p>
    <w:p w14:paraId="6E70F049" w14:textId="79F461D3" w:rsidR="006B59BE" w:rsidRDefault="00FC05DF" w:rsidP="00FC05DF">
      <w:pPr>
        <w:rPr>
          <w:rtl/>
        </w:rPr>
      </w:pPr>
      <w:r w:rsidRPr="002A078C">
        <w:rPr>
          <w:rFonts w:ascii="Sakkal Majalla" w:hAnsi="Sakkal Majalla"/>
          <w:noProof/>
          <w:color w:val="002060"/>
          <w:sz w:val="34"/>
        </w:rPr>
        <mc:AlternateContent>
          <mc:Choice Requires="wpg">
            <w:drawing>
              <wp:inline distT="0" distB="0" distL="0" distR="0" wp14:anchorId="2F59C3E1" wp14:editId="3B984922">
                <wp:extent cx="5731510" cy="895350"/>
                <wp:effectExtent l="0" t="0" r="21590" b="19050"/>
                <wp:docPr id="843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8435"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8436" name="مجموعة 39"/>
                        <wpg:cNvGrpSpPr/>
                        <wpg:grpSpPr>
                          <a:xfrm>
                            <a:off x="0" y="0"/>
                            <a:ext cx="5731510" cy="895350"/>
                            <a:chOff x="0" y="0"/>
                            <a:chExt cx="5878196" cy="918845"/>
                          </a:xfrm>
                        </wpg:grpSpPr>
                        <wpg:grpSp>
                          <wpg:cNvPr id="8437" name="مجموعة 40"/>
                          <wpg:cNvGrpSpPr/>
                          <wpg:grpSpPr>
                            <a:xfrm>
                              <a:off x="0" y="0"/>
                              <a:ext cx="5878196" cy="918845"/>
                              <a:chOff x="0" y="0"/>
                              <a:chExt cx="6240348" cy="919070"/>
                            </a:xfrm>
                          </wpg:grpSpPr>
                          <wpg:grpSp>
                            <wpg:cNvPr id="8438" name="مجموعة 41"/>
                            <wpg:cNvGrpSpPr/>
                            <wpg:grpSpPr>
                              <a:xfrm>
                                <a:off x="0" y="169208"/>
                                <a:ext cx="5433072" cy="580613"/>
                                <a:chOff x="0" y="169208"/>
                                <a:chExt cx="5433072" cy="580613"/>
                              </a:xfrm>
                            </wpg:grpSpPr>
                            <wps:wsp>
                              <wps:cNvPr id="843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44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442" name="مربع نص 41"/>
                          <wps:cNvSpPr txBox="1"/>
                          <wps:spPr>
                            <a:xfrm>
                              <a:off x="204484" y="257055"/>
                              <a:ext cx="4616071" cy="387740"/>
                            </a:xfrm>
                            <a:prstGeom prst="rect">
                              <a:avLst/>
                            </a:prstGeom>
                            <a:noFill/>
                          </wps:spPr>
                          <wps:txbx>
                            <w:txbxContent>
                              <w:p w14:paraId="23E7609C" w14:textId="260A9590"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دور التحليلات التنبؤية في دعم القادة</w:t>
                                </w:r>
                              </w:p>
                            </w:txbxContent>
                          </wps:txbx>
                          <wps:bodyPr wrap="square" rtlCol="1">
                            <a:spAutoFit/>
                          </wps:bodyPr>
                        </wps:wsp>
                      </wpg:grpSp>
                    </wpg:wgp>
                  </a:graphicData>
                </a:graphic>
              </wp:inline>
            </w:drawing>
          </mc:Choice>
          <mc:Fallback>
            <w:pict>
              <v:group w14:anchorId="2F59C3E1" id="_x0000_s173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">
                <v:shape id="صورة 38" o:spid="_x0000_s173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">
                  <v:imagedata r:id="rId95" o:title=""/>
                </v:shape>
                <v:group id="مجموعة 39" o:spid="_x0000_s173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">
                  <v:group id="مجموعة 40" o:spid="_x0000_s173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">
                    <v:group id="مجموعة 41" o:spid="_x0000_s173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">
                      <v:shape id="شكل حر 42" o:spid="_x0000_s173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73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" fillcolor="#168489" stroked="f" strokeweight="1pt">
                        <v:stroke joinstyle="miter"/>
                      </v:roundrect>
                    </v:group>
                    <v:oval id="شكل بيضاوي 44" o:spid="_x0000_s173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" filled="f" strokecolor="#a5a5a5 [2092]" strokeweight="1pt">
                      <v:stroke joinstyle="miter"/>
                    </v:oval>
                  </v:group>
                  <v:shape id="مربع نص 41" o:spid="_x0000_s173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" filled="f" stroked="f">
                    <v:textbox style="mso-fit-shape-to-text:t">
                      <w:txbxContent>
                        <w:p w14:paraId="23E7609C" w14:textId="260A9590"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دور التحليلات التنبؤية في دعم القادة</w:t>
                          </w:r>
                        </w:p>
                      </w:txbxContent>
                    </v:textbox>
                  </v:shape>
                </v:group>
                <w10:anchorlock/>
              </v:group>
            </w:pict>
          </mc:Fallback>
        </mc:AlternateContent>
      </w:r>
    </w:p>
    <w:p w14:paraId="27B35267" w14:textId="3403CC52" w:rsidR="006B59BE" w:rsidRPr="005F0E21" w:rsidRDefault="008E0B6C" w:rsidP="00FC05DF">
      <w:pPr>
        <w:rPr>
          <w:rtl/>
        </w:rPr>
      </w:pPr>
      <w:r>
        <w:rPr>
          <w:noProof/>
        </w:rPr>
        <w:drawing>
          <wp:anchor distT="0" distB="0" distL="114300" distR="114300" simplePos="0" relativeHeight="252931072" behindDoc="0" locked="0" layoutInCell="1" allowOverlap="1" wp14:anchorId="25033B31" wp14:editId="10C23AC3">
            <wp:simplePos x="0" y="0"/>
            <wp:positionH relativeFrom="margin">
              <wp:align>left</wp:align>
            </wp:positionH>
            <wp:positionV relativeFrom="paragraph">
              <wp:posOffset>13734</wp:posOffset>
            </wp:positionV>
            <wp:extent cx="1223010" cy="1223010"/>
            <wp:effectExtent l="0" t="0" r="0" b="0"/>
            <wp:wrapSquare wrapText="bothSides"/>
            <wp:docPr id="1973967614" name="Picture 1973967614" descr="Predictive char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Predictive chart "/>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Pr>
          <w:rtl/>
        </w:rPr>
        <w:t>التحليلات التنبؤية هي مجموعة من التقنيات الإحصائية و</w:t>
      </w:r>
      <w:hyperlink r:id="rId292">
        <w:r>
          <w:rPr>
            <w:rStyle w:val="Hyperlink"/>
            <w:rtl/>
          </w:rPr>
          <w:t>الذكاء الاصطناعي</w:t>
        </w:r>
      </w:hyperlink>
      <w:r>
        <w:rPr>
          <w:rtl/>
        </w:rPr>
        <w:t xml:space="preserve"> التي تستخدم البيانات التاريخية للتنبؤ بالمستقبل. وفقاً لتقرير من </w:t>
      </w:r>
      <w:r>
        <w:t>Gartner</w:t>
      </w:r>
      <w:r>
        <w:rPr>
          <w:rtl/>
        </w:rPr>
        <w:t>، فإن 70% من المؤسّسات الكبرى ستعتمد على التحليلات التنبؤية بحلول عام 2025.</w:t>
      </w:r>
      <w:r>
        <w:t xml:space="preserve"> </w:t>
      </w:r>
    </w:p>
    <w:p w14:paraId="256CFF2E" w14:textId="77777777" w:rsidR="006B59BE" w:rsidRDefault="006B59BE" w:rsidP="006A2658">
      <w:pPr>
        <w:pStyle w:val="ad"/>
        <w:rPr>
          <w:b w:val="0"/>
          <w:bCs/>
          <w:color w:val="168489"/>
          <w:rtl/>
        </w:rPr>
      </w:pPr>
      <w:r w:rsidRPr="006A2658">
        <w:rPr>
          <w:b w:val="0"/>
          <w:bCs/>
          <w:color w:val="168489"/>
          <w:rtl/>
        </w:rPr>
        <w:t>كيف تدعم التحليلات التنبؤية عملية صنع القرار الاستراتيجي:</w:t>
      </w:r>
    </w:p>
    <w:p w14:paraId="46621C23" w14:textId="505ED416" w:rsidR="008E0B6C" w:rsidRDefault="008E0B6C" w:rsidP="008E0B6C">
      <w:pPr>
        <w:pStyle w:val="ad"/>
        <w:rPr>
          <w:b w:val="0"/>
          <w:bCs/>
          <w:color w:val="168489"/>
          <w:rtl/>
        </w:rPr>
      </w:pPr>
      <w:r w:rsidRPr="008E0B6C">
        <w:rPr>
          <w:b w:val="0"/>
          <w:bCs/>
          <w:noProof/>
          <w:color w:val="168489"/>
        </w:rPr>
        <mc:AlternateContent>
          <mc:Choice Requires="wpg">
            <w:drawing>
              <wp:inline distT="0" distB="0" distL="0" distR="0" wp14:anchorId="60FB275B" wp14:editId="2018E39C">
                <wp:extent cx="5486402" cy="2097494"/>
                <wp:effectExtent l="0" t="0" r="0" b="0"/>
                <wp:docPr id="1973967615" name="Group 17"/>
                <wp:cNvGraphicFramePr/>
                <a:graphic xmlns:a="http://schemas.openxmlformats.org/drawingml/2006/main">
                  <a:graphicData uri="http://schemas.microsoft.com/office/word/2010/wordprocessingGroup">
                    <wpg:wgp>
                      <wpg:cNvGrpSpPr/>
                      <wpg:grpSpPr>
                        <a:xfrm>
                          <a:off x="0" y="0"/>
                          <a:ext cx="5486402" cy="2097494"/>
                          <a:chOff x="0" y="0"/>
                          <a:chExt cx="5088047" cy="1945112"/>
                        </a:xfrm>
                      </wpg:grpSpPr>
                      <wpg:grpSp>
                        <wpg:cNvPr id="1973967616" name="Group 1973967616"/>
                        <wpg:cNvGrpSpPr/>
                        <wpg:grpSpPr>
                          <a:xfrm>
                            <a:off x="2597017" y="0"/>
                            <a:ext cx="1177433" cy="1764709"/>
                            <a:chOff x="2597017" y="0"/>
                            <a:chExt cx="1376025" cy="2062352"/>
                          </a:xfrm>
                        </wpg:grpSpPr>
                        <wps:wsp>
                          <wps:cNvPr id="1973967617" name="Shape"/>
                          <wps:cNvSpPr/>
                          <wps:spPr>
                            <a:xfrm>
                              <a:off x="2597017" y="0"/>
                              <a:ext cx="1240538" cy="1239629"/>
                            </a:xfrm>
                            <a:custGeom>
                              <a:avLst/>
                              <a:gdLst/>
                              <a:ahLst/>
                              <a:cxnLst>
                                <a:cxn ang="0">
                                  <a:pos x="wd2" y="hd2"/>
                                </a:cxn>
                                <a:cxn ang="5400000">
                                  <a:pos x="wd2" y="hd2"/>
                                </a:cxn>
                                <a:cxn ang="10800000">
                                  <a:pos x="wd2" y="hd2"/>
                                </a:cxn>
                                <a:cxn ang="16200000">
                                  <a:pos x="wd2" y="hd2"/>
                                </a:cxn>
                              </a:cxnLst>
                              <a:rect l="0" t="0" r="r" b="b"/>
                              <a:pathLst>
                                <a:path w="20530" h="20559" extrusionOk="0">
                                  <a:moveTo>
                                    <a:pt x="9698" y="5651"/>
                                  </a:moveTo>
                                  <a:cubicBezTo>
                                    <a:pt x="9523" y="5727"/>
                                    <a:pt x="9350" y="5810"/>
                                    <a:pt x="9180" y="5899"/>
                                  </a:cubicBezTo>
                                  <a:cubicBezTo>
                                    <a:pt x="8783" y="6106"/>
                                    <a:pt x="8337" y="6211"/>
                                    <a:pt x="7893" y="6159"/>
                                  </a:cubicBezTo>
                                  <a:cubicBezTo>
                                    <a:pt x="7363" y="6097"/>
                                    <a:pt x="6851" y="5862"/>
                                    <a:pt x="6444" y="5455"/>
                                  </a:cubicBezTo>
                                  <a:cubicBezTo>
                                    <a:pt x="6262" y="5272"/>
                                    <a:pt x="6114" y="5068"/>
                                    <a:pt x="6001" y="4850"/>
                                  </a:cubicBezTo>
                                  <a:cubicBezTo>
                                    <a:pt x="5773" y="4411"/>
                                    <a:pt x="5724" y="3905"/>
                                    <a:pt x="5806" y="3416"/>
                                  </a:cubicBezTo>
                                  <a:cubicBezTo>
                                    <a:pt x="5832" y="3261"/>
                                    <a:pt x="5846" y="3103"/>
                                    <a:pt x="5847" y="2946"/>
                                  </a:cubicBezTo>
                                  <a:cubicBezTo>
                                    <a:pt x="5852" y="2145"/>
                                    <a:pt x="5533" y="1343"/>
                                    <a:pt x="4887" y="755"/>
                                  </a:cubicBezTo>
                                  <a:cubicBezTo>
                                    <a:pt x="3773" y="-259"/>
                                    <a:pt x="2042" y="-250"/>
                                    <a:pt x="938" y="775"/>
                                  </a:cubicBezTo>
                                  <a:cubicBezTo>
                                    <a:pt x="-285" y="1912"/>
                                    <a:pt x="-312" y="3827"/>
                                    <a:pt x="857" y="4998"/>
                                  </a:cubicBezTo>
                                  <a:cubicBezTo>
                                    <a:pt x="1432" y="5574"/>
                                    <a:pt x="2189" y="5860"/>
                                    <a:pt x="2943" y="5855"/>
                                  </a:cubicBezTo>
                                  <a:cubicBezTo>
                                    <a:pt x="3116" y="5854"/>
                                    <a:pt x="3289" y="5838"/>
                                    <a:pt x="3460" y="5806"/>
                                  </a:cubicBezTo>
                                  <a:cubicBezTo>
                                    <a:pt x="3794" y="5744"/>
                                    <a:pt x="4140" y="5747"/>
                                    <a:pt x="4465" y="5851"/>
                                  </a:cubicBezTo>
                                  <a:cubicBezTo>
                                    <a:pt x="4824" y="5967"/>
                                    <a:pt x="5162" y="6168"/>
                                    <a:pt x="5447" y="6454"/>
                                  </a:cubicBezTo>
                                  <a:cubicBezTo>
                                    <a:pt x="5854" y="6861"/>
                                    <a:pt x="6088" y="7375"/>
                                    <a:pt x="6150" y="7906"/>
                                  </a:cubicBezTo>
                                  <a:cubicBezTo>
                                    <a:pt x="6202" y="8351"/>
                                    <a:pt x="6098" y="8798"/>
                                    <a:pt x="5891" y="9195"/>
                                  </a:cubicBezTo>
                                  <a:cubicBezTo>
                                    <a:pt x="5802" y="9367"/>
                                    <a:pt x="5719" y="9540"/>
                                    <a:pt x="5643" y="9716"/>
                                  </a:cubicBezTo>
                                  <a:cubicBezTo>
                                    <a:pt x="4410" y="12586"/>
                                    <a:pt x="4982" y="16048"/>
                                    <a:pt x="7360" y="18368"/>
                                  </a:cubicBezTo>
                                  <a:cubicBezTo>
                                    <a:pt x="10407" y="21341"/>
                                    <a:pt x="15333" y="21282"/>
                                    <a:pt x="18311" y="18239"/>
                                  </a:cubicBezTo>
                                  <a:cubicBezTo>
                                    <a:pt x="21288" y="15198"/>
                                    <a:pt x="21270" y="10315"/>
                                    <a:pt x="18258" y="7296"/>
                                  </a:cubicBezTo>
                                  <a:cubicBezTo>
                                    <a:pt x="15943" y="4976"/>
                                    <a:pt x="12532" y="4429"/>
                                    <a:pt x="9698" y="5651"/>
                                  </a:cubicBezTo>
                                  <a:close/>
                                </a:path>
                              </a:pathLst>
                            </a:custGeom>
                            <a:solidFill>
                              <a:schemeClr val="bg1">
                                <a:lumMod val="50000"/>
                              </a:schemeClr>
                            </a:solidFill>
                            <a:ln/>
                            <a:effectLst/>
                          </wps:spPr>
                          <wps:style>
                            <a:lnRef idx="0">
                              <a:schemeClr val="accent1"/>
                            </a:lnRef>
                            <a:fillRef idx="3">
                              <a:schemeClr val="accent1"/>
                            </a:fillRef>
                            <a:effectRef idx="3">
                              <a:schemeClr val="accent1"/>
                            </a:effectRef>
                            <a:fontRef idx="minor">
                              <a:schemeClr val="lt1"/>
                            </a:fontRef>
                          </wps:style>
                          <wps:bodyPr lIns="182880" tIns="38100" rIns="38100" bIns="38100" anchor="t"/>
                        </wps:wsp>
                        <wps:wsp>
                          <wps:cNvPr id="1973967618" name="مربع نص 28"/>
                          <wps:cNvSpPr txBox="1"/>
                          <wps:spPr>
                            <a:xfrm>
                              <a:off x="2732247" y="1620801"/>
                              <a:ext cx="1240795" cy="441551"/>
                            </a:xfrm>
                            <a:prstGeom prst="rect">
                              <a:avLst/>
                            </a:prstGeom>
                            <a:noFill/>
                          </wps:spPr>
                          <wps:txbx>
                            <w:txbxContent>
                              <w:p w14:paraId="42D28EA4" w14:textId="11D0D85D"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تقييم المخاطر</w:t>
                                </w:r>
                              </w:p>
                            </w:txbxContent>
                          </wps:txbx>
                          <wps:bodyPr wrap="square" rtlCol="1">
                            <a:noAutofit/>
                          </wps:bodyPr>
                        </wps:wsp>
                        <wps:wsp>
                          <wps:cNvPr id="1973967619" name="مربع نص 28"/>
                          <wps:cNvSpPr txBox="1"/>
                          <wps:spPr>
                            <a:xfrm>
                              <a:off x="3104777" y="454884"/>
                              <a:ext cx="533170" cy="685702"/>
                            </a:xfrm>
                            <a:prstGeom prst="rect">
                              <a:avLst/>
                            </a:prstGeom>
                            <a:noFill/>
                          </wps:spPr>
                          <wps:txbx>
                            <w:txbxContent>
                              <w:p w14:paraId="606D042A" w14:textId="77777777" w:rsidR="008E0B6C" w:rsidRDefault="008E0B6C" w:rsidP="008E0B6C">
                                <w:pPr>
                                  <w:bidi w:val="0"/>
                                  <w:jc w:val="center"/>
                                  <w:rPr>
                                    <w:rFonts w:ascii="Aller" w:hAnsi="Aller" w:cs="GE Dinar Two Medium"/>
                                    <w:color w:val="FFFFFF"/>
                                    <w:kern w:val="24"/>
                                    <w:sz w:val="56"/>
                                    <w:szCs w:val="56"/>
                                    <w:lang w:val="en-GB"/>
                                  </w:rPr>
                                </w:pPr>
                                <w:r>
                                  <w:rPr>
                                    <w:rFonts w:ascii="Aller" w:hAnsi="Aller" w:cs="GE Dinar Two Medium"/>
                                    <w:color w:val="FFFFFF"/>
                                    <w:kern w:val="24"/>
                                    <w:sz w:val="56"/>
                                    <w:szCs w:val="56"/>
                                    <w:lang w:val="en-GB"/>
                                  </w:rPr>
                                  <w:t>2</w:t>
                                </w:r>
                              </w:p>
                            </w:txbxContent>
                          </wps:txbx>
                          <wps:bodyPr wrap="square" rtlCol="1">
                            <a:noAutofit/>
                          </wps:bodyPr>
                        </wps:wsp>
                      </wpg:grpSp>
                      <wpg:grpSp>
                        <wpg:cNvPr id="1973967620" name="Group 1973967620"/>
                        <wpg:cNvGrpSpPr/>
                        <wpg:grpSpPr>
                          <a:xfrm>
                            <a:off x="0" y="0"/>
                            <a:ext cx="5088047" cy="1945112"/>
                            <a:chOff x="0" y="0"/>
                            <a:chExt cx="5088047" cy="1945112"/>
                          </a:xfrm>
                        </wpg:grpSpPr>
                        <wpg:grpSp>
                          <wpg:cNvPr id="1973967621" name="Group 1973967621"/>
                          <wpg:cNvGrpSpPr/>
                          <wpg:grpSpPr>
                            <a:xfrm>
                              <a:off x="1289004" y="0"/>
                              <a:ext cx="3799043" cy="1945032"/>
                              <a:chOff x="1289004" y="0"/>
                              <a:chExt cx="3799043" cy="1945032"/>
                            </a:xfrm>
                          </wpg:grpSpPr>
                          <wpg:grpSp>
                            <wpg:cNvPr id="1973967622" name="Group 1973967622"/>
                            <wpg:cNvGrpSpPr/>
                            <wpg:grpSpPr>
                              <a:xfrm>
                                <a:off x="3855264" y="0"/>
                                <a:ext cx="1232783" cy="1945032"/>
                                <a:chOff x="3855263" y="0"/>
                                <a:chExt cx="1440710" cy="2273089"/>
                              </a:xfrm>
                            </wpg:grpSpPr>
                            <wps:wsp>
                              <wps:cNvPr id="1973967623" name="Shape"/>
                              <wps:cNvSpPr/>
                              <wps:spPr>
                                <a:xfrm>
                                  <a:off x="3855263" y="0"/>
                                  <a:ext cx="1240538" cy="1239629"/>
                                </a:xfrm>
                                <a:custGeom>
                                  <a:avLst/>
                                  <a:gdLst/>
                                  <a:ahLst/>
                                  <a:cxnLst>
                                    <a:cxn ang="0">
                                      <a:pos x="wd2" y="hd2"/>
                                    </a:cxn>
                                    <a:cxn ang="5400000">
                                      <a:pos x="wd2" y="hd2"/>
                                    </a:cxn>
                                    <a:cxn ang="10800000">
                                      <a:pos x="wd2" y="hd2"/>
                                    </a:cxn>
                                    <a:cxn ang="16200000">
                                      <a:pos x="wd2" y="hd2"/>
                                    </a:cxn>
                                  </a:cxnLst>
                                  <a:rect l="0" t="0" r="r" b="b"/>
                                  <a:pathLst>
                                    <a:path w="20530" h="20559" extrusionOk="0">
                                      <a:moveTo>
                                        <a:pt x="9698" y="5651"/>
                                      </a:moveTo>
                                      <a:cubicBezTo>
                                        <a:pt x="9523" y="5727"/>
                                        <a:pt x="9350" y="5810"/>
                                        <a:pt x="9180" y="5899"/>
                                      </a:cubicBezTo>
                                      <a:cubicBezTo>
                                        <a:pt x="8783" y="6106"/>
                                        <a:pt x="8337" y="6211"/>
                                        <a:pt x="7893" y="6159"/>
                                      </a:cubicBezTo>
                                      <a:cubicBezTo>
                                        <a:pt x="7363" y="6097"/>
                                        <a:pt x="6851" y="5862"/>
                                        <a:pt x="6444" y="5455"/>
                                      </a:cubicBezTo>
                                      <a:cubicBezTo>
                                        <a:pt x="6262" y="5272"/>
                                        <a:pt x="6114" y="5068"/>
                                        <a:pt x="6001" y="4850"/>
                                      </a:cubicBezTo>
                                      <a:cubicBezTo>
                                        <a:pt x="5773" y="4411"/>
                                        <a:pt x="5724" y="3905"/>
                                        <a:pt x="5806" y="3416"/>
                                      </a:cubicBezTo>
                                      <a:cubicBezTo>
                                        <a:pt x="5832" y="3261"/>
                                        <a:pt x="5846" y="3103"/>
                                        <a:pt x="5847" y="2946"/>
                                      </a:cubicBezTo>
                                      <a:cubicBezTo>
                                        <a:pt x="5852" y="2145"/>
                                        <a:pt x="5533" y="1343"/>
                                        <a:pt x="4887" y="755"/>
                                      </a:cubicBezTo>
                                      <a:cubicBezTo>
                                        <a:pt x="3773" y="-259"/>
                                        <a:pt x="2042" y="-250"/>
                                        <a:pt x="938" y="775"/>
                                      </a:cubicBezTo>
                                      <a:cubicBezTo>
                                        <a:pt x="-285" y="1912"/>
                                        <a:pt x="-312" y="3827"/>
                                        <a:pt x="857" y="4998"/>
                                      </a:cubicBezTo>
                                      <a:cubicBezTo>
                                        <a:pt x="1432" y="5574"/>
                                        <a:pt x="2189" y="5860"/>
                                        <a:pt x="2943" y="5855"/>
                                      </a:cubicBezTo>
                                      <a:cubicBezTo>
                                        <a:pt x="3116" y="5854"/>
                                        <a:pt x="3289" y="5838"/>
                                        <a:pt x="3460" y="5806"/>
                                      </a:cubicBezTo>
                                      <a:cubicBezTo>
                                        <a:pt x="3794" y="5744"/>
                                        <a:pt x="4140" y="5747"/>
                                        <a:pt x="4465" y="5851"/>
                                      </a:cubicBezTo>
                                      <a:cubicBezTo>
                                        <a:pt x="4824" y="5967"/>
                                        <a:pt x="5162" y="6168"/>
                                        <a:pt x="5447" y="6454"/>
                                      </a:cubicBezTo>
                                      <a:cubicBezTo>
                                        <a:pt x="5854" y="6861"/>
                                        <a:pt x="6088" y="7375"/>
                                        <a:pt x="6150" y="7906"/>
                                      </a:cubicBezTo>
                                      <a:cubicBezTo>
                                        <a:pt x="6202" y="8351"/>
                                        <a:pt x="6098" y="8798"/>
                                        <a:pt x="5891" y="9195"/>
                                      </a:cubicBezTo>
                                      <a:cubicBezTo>
                                        <a:pt x="5802" y="9367"/>
                                        <a:pt x="5719" y="9540"/>
                                        <a:pt x="5643" y="9716"/>
                                      </a:cubicBezTo>
                                      <a:cubicBezTo>
                                        <a:pt x="4410" y="12586"/>
                                        <a:pt x="4982" y="16048"/>
                                        <a:pt x="7360" y="18368"/>
                                      </a:cubicBezTo>
                                      <a:cubicBezTo>
                                        <a:pt x="10407" y="21341"/>
                                        <a:pt x="15333" y="21282"/>
                                        <a:pt x="18311" y="18239"/>
                                      </a:cubicBezTo>
                                      <a:cubicBezTo>
                                        <a:pt x="21288" y="15198"/>
                                        <a:pt x="21270" y="10315"/>
                                        <a:pt x="18258" y="7296"/>
                                      </a:cubicBezTo>
                                      <a:cubicBezTo>
                                        <a:pt x="15943" y="4976"/>
                                        <a:pt x="12531" y="4429"/>
                                        <a:pt x="9698" y="5651"/>
                                      </a:cubicBezTo>
                                      <a:close/>
                                    </a:path>
                                  </a:pathLst>
                                </a:custGeom>
                                <a:solidFill>
                                  <a:srgbClr val="168489"/>
                                </a:solidFill>
                                <a:ln/>
                                <a:effectLst/>
                              </wps:spPr>
                              <wps:style>
                                <a:lnRef idx="0">
                                  <a:schemeClr val="accent1"/>
                                </a:lnRef>
                                <a:fillRef idx="3">
                                  <a:schemeClr val="accent1"/>
                                </a:fillRef>
                                <a:effectRef idx="3">
                                  <a:schemeClr val="accent1"/>
                                </a:effectRef>
                                <a:fontRef idx="minor">
                                  <a:schemeClr val="lt1"/>
                                </a:fontRef>
                              </wps:style>
                              <wps:bodyPr lIns="182880" tIns="38100" rIns="38100" bIns="38100" anchor="t"/>
                            </wps:wsp>
                            <wps:wsp>
                              <wps:cNvPr id="1973967624" name="مربع نص 28"/>
                              <wps:cNvSpPr txBox="1"/>
                              <wps:spPr>
                                <a:xfrm>
                                  <a:off x="3920506" y="1496850"/>
                                  <a:ext cx="1375467" cy="776239"/>
                                </a:xfrm>
                                <a:prstGeom prst="rect">
                                  <a:avLst/>
                                </a:prstGeom>
                                <a:noFill/>
                              </wps:spPr>
                              <wps:txbx>
                                <w:txbxContent>
                                  <w:p w14:paraId="78AFC77D" w14:textId="1DA5A761"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تحديد الاتجاهات المستقبلية</w:t>
                                    </w:r>
                                  </w:p>
                                </w:txbxContent>
                              </wps:txbx>
                              <wps:bodyPr wrap="square" rtlCol="1">
                                <a:noAutofit/>
                              </wps:bodyPr>
                            </wps:wsp>
                            <wps:wsp>
                              <wps:cNvPr id="1973967625" name="مربع نص 28"/>
                              <wps:cNvSpPr txBox="1"/>
                              <wps:spPr>
                                <a:xfrm>
                                  <a:off x="4366503" y="454896"/>
                                  <a:ext cx="533170" cy="685702"/>
                                </a:xfrm>
                                <a:prstGeom prst="rect">
                                  <a:avLst/>
                                </a:prstGeom>
                                <a:noFill/>
                              </wps:spPr>
                              <wps:txbx>
                                <w:txbxContent>
                                  <w:p w14:paraId="2B81109D" w14:textId="77777777" w:rsidR="008E0B6C" w:rsidRDefault="008E0B6C" w:rsidP="008E0B6C">
                                    <w:pPr>
                                      <w:bidi w:val="0"/>
                                      <w:jc w:val="center"/>
                                      <w:rPr>
                                        <w:rFonts w:ascii="Aller" w:eastAsia="Calibri" w:hAnsi="Aller" w:cs="GE Dinar Two Medium"/>
                                        <w:color w:val="FFFFFF"/>
                                        <w:kern w:val="24"/>
                                        <w:sz w:val="56"/>
                                        <w:szCs w:val="56"/>
                                        <w:lang w:val="en-GB"/>
                                      </w:rPr>
                                    </w:pPr>
                                    <w:r>
                                      <w:rPr>
                                        <w:rFonts w:ascii="Aller" w:eastAsia="Calibri" w:hAnsi="Aller" w:cs="GE Dinar Two Medium"/>
                                        <w:color w:val="FFFFFF"/>
                                        <w:kern w:val="24"/>
                                        <w:sz w:val="56"/>
                                        <w:szCs w:val="56"/>
                                        <w:lang w:val="en-GB"/>
                                      </w:rPr>
                                      <w:t>1</w:t>
                                    </w:r>
                                  </w:p>
                                </w:txbxContent>
                              </wps:txbx>
                              <wps:bodyPr wrap="square" rtlCol="1">
                                <a:noAutofit/>
                              </wps:bodyPr>
                            </wps:wsp>
                          </wpg:grpSp>
                          <wpg:grpSp>
                            <wpg:cNvPr id="1973967626" name="Group 1973967626"/>
                            <wpg:cNvGrpSpPr/>
                            <wpg:grpSpPr>
                              <a:xfrm>
                                <a:off x="1289004" y="0"/>
                                <a:ext cx="1227392" cy="1746082"/>
                                <a:chOff x="1289004" y="0"/>
                                <a:chExt cx="1434410" cy="2040584"/>
                              </a:xfrm>
                            </wpg:grpSpPr>
                            <wps:wsp>
                              <wps:cNvPr id="1973967627" name="Shape"/>
                              <wps:cNvSpPr/>
                              <wps:spPr>
                                <a:xfrm>
                                  <a:off x="1289004" y="0"/>
                                  <a:ext cx="1240538" cy="1239629"/>
                                </a:xfrm>
                                <a:custGeom>
                                  <a:avLst/>
                                  <a:gdLst/>
                                  <a:ahLst/>
                                  <a:cxnLst>
                                    <a:cxn ang="0">
                                      <a:pos x="wd2" y="hd2"/>
                                    </a:cxn>
                                    <a:cxn ang="5400000">
                                      <a:pos x="wd2" y="hd2"/>
                                    </a:cxn>
                                    <a:cxn ang="10800000">
                                      <a:pos x="wd2" y="hd2"/>
                                    </a:cxn>
                                    <a:cxn ang="16200000">
                                      <a:pos x="wd2" y="hd2"/>
                                    </a:cxn>
                                  </a:cxnLst>
                                  <a:rect l="0" t="0" r="r" b="b"/>
                                  <a:pathLst>
                                    <a:path w="20530" h="20559" extrusionOk="0">
                                      <a:moveTo>
                                        <a:pt x="9698" y="5651"/>
                                      </a:moveTo>
                                      <a:cubicBezTo>
                                        <a:pt x="9523" y="5727"/>
                                        <a:pt x="9350" y="5810"/>
                                        <a:pt x="9180" y="5899"/>
                                      </a:cubicBezTo>
                                      <a:cubicBezTo>
                                        <a:pt x="8783" y="6106"/>
                                        <a:pt x="8337" y="6211"/>
                                        <a:pt x="7893" y="6159"/>
                                      </a:cubicBezTo>
                                      <a:cubicBezTo>
                                        <a:pt x="7363" y="6097"/>
                                        <a:pt x="6851" y="5862"/>
                                        <a:pt x="6444" y="5455"/>
                                      </a:cubicBezTo>
                                      <a:cubicBezTo>
                                        <a:pt x="6262" y="5272"/>
                                        <a:pt x="6114" y="5068"/>
                                        <a:pt x="6001" y="4850"/>
                                      </a:cubicBezTo>
                                      <a:cubicBezTo>
                                        <a:pt x="5773" y="4411"/>
                                        <a:pt x="5724" y="3905"/>
                                        <a:pt x="5806" y="3416"/>
                                      </a:cubicBezTo>
                                      <a:cubicBezTo>
                                        <a:pt x="5832" y="3261"/>
                                        <a:pt x="5846" y="3103"/>
                                        <a:pt x="5847" y="2946"/>
                                      </a:cubicBezTo>
                                      <a:cubicBezTo>
                                        <a:pt x="5852" y="2145"/>
                                        <a:pt x="5533" y="1343"/>
                                        <a:pt x="4887" y="755"/>
                                      </a:cubicBezTo>
                                      <a:cubicBezTo>
                                        <a:pt x="3773" y="-259"/>
                                        <a:pt x="2042" y="-250"/>
                                        <a:pt x="938" y="775"/>
                                      </a:cubicBezTo>
                                      <a:cubicBezTo>
                                        <a:pt x="-285" y="1912"/>
                                        <a:pt x="-312" y="3827"/>
                                        <a:pt x="857" y="4998"/>
                                      </a:cubicBezTo>
                                      <a:cubicBezTo>
                                        <a:pt x="1432" y="5574"/>
                                        <a:pt x="2189" y="5860"/>
                                        <a:pt x="2943" y="5855"/>
                                      </a:cubicBezTo>
                                      <a:cubicBezTo>
                                        <a:pt x="3116" y="5854"/>
                                        <a:pt x="3289" y="5838"/>
                                        <a:pt x="3460" y="5806"/>
                                      </a:cubicBezTo>
                                      <a:cubicBezTo>
                                        <a:pt x="3794" y="5744"/>
                                        <a:pt x="4140" y="5747"/>
                                        <a:pt x="4465" y="5851"/>
                                      </a:cubicBezTo>
                                      <a:cubicBezTo>
                                        <a:pt x="4824" y="5967"/>
                                        <a:pt x="5162" y="6168"/>
                                        <a:pt x="5447" y="6454"/>
                                      </a:cubicBezTo>
                                      <a:cubicBezTo>
                                        <a:pt x="5854" y="6861"/>
                                        <a:pt x="6088" y="7375"/>
                                        <a:pt x="6150" y="7906"/>
                                      </a:cubicBezTo>
                                      <a:cubicBezTo>
                                        <a:pt x="6202" y="8351"/>
                                        <a:pt x="6098" y="8798"/>
                                        <a:pt x="5891" y="9195"/>
                                      </a:cubicBezTo>
                                      <a:cubicBezTo>
                                        <a:pt x="5802" y="9367"/>
                                        <a:pt x="5719" y="9540"/>
                                        <a:pt x="5643" y="9716"/>
                                      </a:cubicBezTo>
                                      <a:cubicBezTo>
                                        <a:pt x="4410" y="12586"/>
                                        <a:pt x="4982" y="16048"/>
                                        <a:pt x="7360" y="18368"/>
                                      </a:cubicBezTo>
                                      <a:cubicBezTo>
                                        <a:pt x="10407" y="21341"/>
                                        <a:pt x="15333" y="21282"/>
                                        <a:pt x="18311" y="18239"/>
                                      </a:cubicBezTo>
                                      <a:cubicBezTo>
                                        <a:pt x="21288" y="15198"/>
                                        <a:pt x="21270" y="10315"/>
                                        <a:pt x="18258" y="7296"/>
                                      </a:cubicBezTo>
                                      <a:cubicBezTo>
                                        <a:pt x="15943" y="4976"/>
                                        <a:pt x="12531" y="4429"/>
                                        <a:pt x="9698" y="5651"/>
                                      </a:cubicBezTo>
                                      <a:close/>
                                    </a:path>
                                  </a:pathLst>
                                </a:custGeom>
                                <a:solidFill>
                                  <a:srgbClr val="FFD366"/>
                                </a:solidFill>
                                <a:ln/>
                                <a:effectLst/>
                              </wps:spPr>
                              <wps:style>
                                <a:lnRef idx="0">
                                  <a:schemeClr val="accent1"/>
                                </a:lnRef>
                                <a:fillRef idx="3">
                                  <a:schemeClr val="accent1"/>
                                </a:fillRef>
                                <a:effectRef idx="3">
                                  <a:schemeClr val="accent1"/>
                                </a:effectRef>
                                <a:fontRef idx="minor">
                                  <a:schemeClr val="lt1"/>
                                </a:fontRef>
                              </wps:style>
                              <wps:bodyPr lIns="182880" tIns="38100" rIns="38100" bIns="38100" anchor="t"/>
                            </wps:wsp>
                            <wps:wsp>
                              <wps:cNvPr id="1973967628" name="مربع نص 28"/>
                              <wps:cNvSpPr txBox="1"/>
                              <wps:spPr>
                                <a:xfrm>
                                  <a:off x="1370562" y="1590059"/>
                                  <a:ext cx="1352852" cy="450525"/>
                                </a:xfrm>
                                <a:prstGeom prst="rect">
                                  <a:avLst/>
                                </a:prstGeom>
                                <a:noFill/>
                              </wps:spPr>
                              <wps:txbx>
                                <w:txbxContent>
                                  <w:p w14:paraId="3AF69F26" w14:textId="5BD0C2C1"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اكتشاف الفرص</w:t>
                                    </w:r>
                                  </w:p>
                                </w:txbxContent>
                              </wps:txbx>
                              <wps:bodyPr wrap="square" rtlCol="1">
                                <a:noAutofit/>
                              </wps:bodyPr>
                            </wps:wsp>
                            <wps:wsp>
                              <wps:cNvPr id="1973967629" name="مربع نص 28"/>
                              <wps:cNvSpPr txBox="1"/>
                              <wps:spPr>
                                <a:xfrm>
                                  <a:off x="1793022" y="454887"/>
                                  <a:ext cx="533170" cy="685702"/>
                                </a:xfrm>
                                <a:prstGeom prst="rect">
                                  <a:avLst/>
                                </a:prstGeom>
                                <a:noFill/>
                              </wps:spPr>
                              <wps:txbx>
                                <w:txbxContent>
                                  <w:p w14:paraId="2F595AD5" w14:textId="77777777" w:rsidR="008E0B6C" w:rsidRDefault="008E0B6C" w:rsidP="008E0B6C">
                                    <w:pPr>
                                      <w:bidi w:val="0"/>
                                      <w:jc w:val="center"/>
                                      <w:rPr>
                                        <w:rFonts w:ascii="Aller" w:eastAsia="Calibri" w:hAnsi="Aller"/>
                                        <w:color w:val="FFFFFF"/>
                                        <w:kern w:val="24"/>
                                        <w:sz w:val="56"/>
                                        <w:szCs w:val="56"/>
                                        <w:lang w:val="en-GB"/>
                                      </w:rPr>
                                    </w:pPr>
                                    <w:r>
                                      <w:rPr>
                                        <w:rFonts w:ascii="Aller" w:eastAsia="Calibri" w:hAnsi="Aller"/>
                                        <w:color w:val="FFFFFF"/>
                                        <w:kern w:val="24"/>
                                        <w:sz w:val="56"/>
                                        <w:szCs w:val="56"/>
                                        <w:lang w:val="en-GB"/>
                                      </w:rPr>
                                      <w:t>3</w:t>
                                    </w:r>
                                  </w:p>
                                </w:txbxContent>
                              </wps:txbx>
                              <wps:bodyPr wrap="square" rtlCol="1">
                                <a:noAutofit/>
                              </wps:bodyPr>
                            </wps:wsp>
                          </wpg:grpSp>
                        </wpg:grpSp>
                        <wpg:grpSp>
                          <wpg:cNvPr id="1973967630" name="Group 1973967630"/>
                          <wpg:cNvGrpSpPr/>
                          <wpg:grpSpPr>
                            <a:xfrm>
                              <a:off x="0" y="0"/>
                              <a:ext cx="1208465" cy="1945112"/>
                              <a:chOff x="0" y="0"/>
                              <a:chExt cx="1412290" cy="2273182"/>
                            </a:xfrm>
                          </wpg:grpSpPr>
                          <wps:wsp>
                            <wps:cNvPr id="1973967631" name="Shape"/>
                            <wps:cNvSpPr/>
                            <wps:spPr>
                              <a:xfrm>
                                <a:off x="0" y="0"/>
                                <a:ext cx="1240538" cy="1239629"/>
                              </a:xfrm>
                              <a:custGeom>
                                <a:avLst/>
                                <a:gdLst/>
                                <a:ahLst/>
                                <a:cxnLst>
                                  <a:cxn ang="0">
                                    <a:pos x="wd2" y="hd2"/>
                                  </a:cxn>
                                  <a:cxn ang="5400000">
                                    <a:pos x="wd2" y="hd2"/>
                                  </a:cxn>
                                  <a:cxn ang="10800000">
                                    <a:pos x="wd2" y="hd2"/>
                                  </a:cxn>
                                  <a:cxn ang="16200000">
                                    <a:pos x="wd2" y="hd2"/>
                                  </a:cxn>
                                </a:cxnLst>
                                <a:rect l="0" t="0" r="r" b="b"/>
                                <a:pathLst>
                                  <a:path w="20530" h="20559" extrusionOk="0">
                                    <a:moveTo>
                                      <a:pt x="9698" y="5651"/>
                                    </a:moveTo>
                                    <a:cubicBezTo>
                                      <a:pt x="9523" y="5727"/>
                                      <a:pt x="9350" y="5810"/>
                                      <a:pt x="9180" y="5899"/>
                                    </a:cubicBezTo>
                                    <a:cubicBezTo>
                                      <a:pt x="8783" y="6106"/>
                                      <a:pt x="8337" y="6211"/>
                                      <a:pt x="7893" y="6159"/>
                                    </a:cubicBezTo>
                                    <a:cubicBezTo>
                                      <a:pt x="7363" y="6097"/>
                                      <a:pt x="6851" y="5862"/>
                                      <a:pt x="6444" y="5455"/>
                                    </a:cubicBezTo>
                                    <a:cubicBezTo>
                                      <a:pt x="6262" y="5272"/>
                                      <a:pt x="6114" y="5068"/>
                                      <a:pt x="6001" y="4850"/>
                                    </a:cubicBezTo>
                                    <a:cubicBezTo>
                                      <a:pt x="5773" y="4411"/>
                                      <a:pt x="5724" y="3905"/>
                                      <a:pt x="5806" y="3416"/>
                                    </a:cubicBezTo>
                                    <a:cubicBezTo>
                                      <a:pt x="5832" y="3261"/>
                                      <a:pt x="5846" y="3103"/>
                                      <a:pt x="5847" y="2946"/>
                                    </a:cubicBezTo>
                                    <a:cubicBezTo>
                                      <a:pt x="5852" y="2145"/>
                                      <a:pt x="5533" y="1343"/>
                                      <a:pt x="4887" y="755"/>
                                    </a:cubicBezTo>
                                    <a:cubicBezTo>
                                      <a:pt x="3773" y="-259"/>
                                      <a:pt x="2042" y="-250"/>
                                      <a:pt x="938" y="775"/>
                                    </a:cubicBezTo>
                                    <a:cubicBezTo>
                                      <a:pt x="-285" y="1912"/>
                                      <a:pt x="-312" y="3827"/>
                                      <a:pt x="857" y="4998"/>
                                    </a:cubicBezTo>
                                    <a:cubicBezTo>
                                      <a:pt x="1432" y="5574"/>
                                      <a:pt x="2189" y="5860"/>
                                      <a:pt x="2943" y="5855"/>
                                    </a:cubicBezTo>
                                    <a:cubicBezTo>
                                      <a:pt x="3116" y="5854"/>
                                      <a:pt x="3289" y="5838"/>
                                      <a:pt x="3460" y="5806"/>
                                    </a:cubicBezTo>
                                    <a:cubicBezTo>
                                      <a:pt x="3794" y="5744"/>
                                      <a:pt x="4140" y="5747"/>
                                      <a:pt x="4465" y="5851"/>
                                    </a:cubicBezTo>
                                    <a:cubicBezTo>
                                      <a:pt x="4824" y="5967"/>
                                      <a:pt x="5162" y="6168"/>
                                      <a:pt x="5447" y="6454"/>
                                    </a:cubicBezTo>
                                    <a:cubicBezTo>
                                      <a:pt x="5854" y="6861"/>
                                      <a:pt x="6088" y="7375"/>
                                      <a:pt x="6150" y="7906"/>
                                    </a:cubicBezTo>
                                    <a:cubicBezTo>
                                      <a:pt x="6202" y="8351"/>
                                      <a:pt x="6098" y="8798"/>
                                      <a:pt x="5891" y="9195"/>
                                    </a:cubicBezTo>
                                    <a:cubicBezTo>
                                      <a:pt x="5802" y="9367"/>
                                      <a:pt x="5719" y="9540"/>
                                      <a:pt x="5643" y="9716"/>
                                    </a:cubicBezTo>
                                    <a:cubicBezTo>
                                      <a:pt x="4410" y="12586"/>
                                      <a:pt x="4982" y="16048"/>
                                      <a:pt x="7360" y="18368"/>
                                    </a:cubicBezTo>
                                    <a:cubicBezTo>
                                      <a:pt x="10407" y="21341"/>
                                      <a:pt x="15333" y="21282"/>
                                      <a:pt x="18311" y="18239"/>
                                    </a:cubicBezTo>
                                    <a:cubicBezTo>
                                      <a:pt x="21288" y="15198"/>
                                      <a:pt x="21270" y="10315"/>
                                      <a:pt x="18258" y="7296"/>
                                    </a:cubicBezTo>
                                    <a:cubicBezTo>
                                      <a:pt x="15943" y="4976"/>
                                      <a:pt x="12532" y="4429"/>
                                      <a:pt x="9698" y="5651"/>
                                    </a:cubicBezTo>
                                    <a:close/>
                                  </a:path>
                                </a:pathLst>
                              </a:custGeom>
                              <a:solidFill>
                                <a:schemeClr val="accent5">
                                  <a:lumMod val="75000"/>
                                </a:schemeClr>
                              </a:solidFill>
                              <a:ln/>
                              <a:effectLst/>
                            </wps:spPr>
                            <wps:style>
                              <a:lnRef idx="0">
                                <a:schemeClr val="accent1"/>
                              </a:lnRef>
                              <a:fillRef idx="3">
                                <a:schemeClr val="accent1"/>
                              </a:fillRef>
                              <a:effectRef idx="3">
                                <a:schemeClr val="accent1"/>
                              </a:effectRef>
                              <a:fontRef idx="minor">
                                <a:schemeClr val="lt1"/>
                              </a:fontRef>
                            </wps:style>
                            <wps:bodyPr lIns="182880" tIns="38100" rIns="38100" bIns="38100" anchor="t"/>
                          </wps:wsp>
                          <wps:wsp>
                            <wps:cNvPr id="1973967632" name="مربع نص 28"/>
                            <wps:cNvSpPr txBox="1"/>
                            <wps:spPr>
                              <a:xfrm flipH="1">
                                <a:off x="108417" y="1496943"/>
                                <a:ext cx="1303873" cy="776239"/>
                              </a:xfrm>
                              <a:prstGeom prst="rect">
                                <a:avLst/>
                              </a:prstGeom>
                              <a:noFill/>
                            </wps:spPr>
                            <wps:txbx>
                              <w:txbxContent>
                                <w:p w14:paraId="69D19548" w14:textId="15005375"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تحسين تخصيص الموارد</w:t>
                                  </w:r>
                                </w:p>
                              </w:txbxContent>
                            </wps:txbx>
                            <wps:bodyPr wrap="square" rtlCol="1">
                              <a:noAutofit/>
                            </wps:bodyPr>
                          </wps:wsp>
                          <wps:wsp>
                            <wps:cNvPr id="1973967633" name="مربع نص 28"/>
                            <wps:cNvSpPr txBox="1"/>
                            <wps:spPr>
                              <a:xfrm>
                                <a:off x="510247" y="454887"/>
                                <a:ext cx="533169" cy="685702"/>
                              </a:xfrm>
                              <a:prstGeom prst="rect">
                                <a:avLst/>
                              </a:prstGeom>
                              <a:noFill/>
                            </wps:spPr>
                            <wps:txbx>
                              <w:txbxContent>
                                <w:p w14:paraId="739AF900" w14:textId="77777777" w:rsidR="008E0B6C" w:rsidRDefault="008E0B6C" w:rsidP="008E0B6C">
                                  <w:pPr>
                                    <w:bidi w:val="0"/>
                                    <w:jc w:val="center"/>
                                    <w:rPr>
                                      <w:rFonts w:ascii="Aller" w:eastAsia="Calibri" w:hAnsi="Aller"/>
                                      <w:color w:val="FFFFFF"/>
                                      <w:kern w:val="24"/>
                                      <w:sz w:val="56"/>
                                      <w:szCs w:val="56"/>
                                      <w:lang w:val="en-GB"/>
                                    </w:rPr>
                                  </w:pPr>
                                  <w:r>
                                    <w:rPr>
                                      <w:rFonts w:ascii="Aller" w:eastAsia="Calibri" w:hAnsi="Aller"/>
                                      <w:color w:val="FFFFFF"/>
                                      <w:kern w:val="24"/>
                                      <w:sz w:val="56"/>
                                      <w:szCs w:val="56"/>
                                      <w:lang w:val="en-GB"/>
                                    </w:rPr>
                                    <w:t>4</w:t>
                                  </w:r>
                                </w:p>
                              </w:txbxContent>
                            </wps:txbx>
                            <wps:bodyPr wrap="square" rtlCol="1">
                              <a:noAutofit/>
                            </wps:bodyPr>
                          </wps:wsp>
                        </wpg:grpSp>
                      </wpg:grpSp>
                    </wpg:wgp>
                  </a:graphicData>
                </a:graphic>
              </wp:inline>
            </w:drawing>
          </mc:Choice>
          <mc:Fallback>
            <w:pict>
              <v:group w14:anchorId="60FB275B" id="Group 17" o:spid="_x0000_s1739" style="width:6in;height:165.15pt;mso-position-horizontal-relative:char;mso-position-vertical-relative:line" coordsize="50880,194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">
                <v:group id="Group 1973967616" o:spid="_x0000_s1740" style="position:absolute;left:25970;width:11774;height:17647" coordorigin="25970" coordsize="13760,20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">
                  <v:shape id="Shape" o:spid="_x0000_s1741" style="position:absolute;left:25970;width:12405;height:12396;visibility:visible;mso-wrap-style:square;v-text-anchor:top" coordsize="20530,2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" path="m9698,5651v-175,76,-348,159,-518,248c8783,6106,8337,6211,7893,6159,7363,6097,6851,5862,6444,5455,6262,5272,6114,5068,6001,4850,5773,4411,5724,3905,5806,3416v26,-155,40,-313,41,-470c5852,2145,5533,1343,4887,755,3773,-259,2042,-250,938,775,-285,1912,-312,3827,857,4998v575,576,1332,862,2086,857c3116,5854,3289,5838,3460,5806v334,-62,680,-59,1005,45c4824,5967,5162,6168,5447,6454v407,407,641,921,703,1452c6202,8351,6098,8798,5891,9195v-89,172,-172,345,-248,521c4410,12586,4982,16048,7360,18368v3047,2973,7973,2914,10951,-129c21288,15198,21270,10315,18258,7296,15943,4976,12532,4429,9698,5651xe" fillcolor="#7f7f7f [1612]" stroked="f">
                    <v:path arrowok="t" o:extrusionok="f" o:connecttype="custom" o:connectlocs="620269,619815;620269,619815;620269,619815;620269,619815" o:connectangles="0,90,180,270"/>
                  </v:shape>
                  <v:shape id="مربع نص 28" o:spid="_x0000_s1742" type="#_x0000_t202" style="position:absolute;left:27322;top:16208;width:12408;height:4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" filled="f" stroked="f">
                    <v:textbox>
                      <w:txbxContent>
                        <w:p w14:paraId="42D28EA4" w14:textId="11D0D85D"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تقييم المخاطر</w:t>
                          </w:r>
                        </w:p>
                      </w:txbxContent>
                    </v:textbox>
                  </v:shape>
                  <v:shape id="مربع نص 28" o:spid="_x0000_s1743" type="#_x0000_t202" style="position:absolute;left:31047;top:4548;width:5332;height:6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" filled="f" stroked="f">
                    <v:textbox>
                      <w:txbxContent>
                        <w:p w14:paraId="606D042A" w14:textId="77777777" w:rsidR="008E0B6C" w:rsidRDefault="008E0B6C" w:rsidP="008E0B6C">
                          <w:pPr>
                            <w:bidi w:val="0"/>
                            <w:jc w:val="center"/>
                            <w:rPr>
                              <w:rFonts w:ascii="Aller" w:hAnsi="Aller" w:cs="GE Dinar Two Medium"/>
                              <w:color w:val="FFFFFF"/>
                              <w:kern w:val="24"/>
                              <w:sz w:val="56"/>
                              <w:szCs w:val="56"/>
                              <w:lang w:val="en-GB"/>
                            </w:rPr>
                          </w:pPr>
                          <w:r>
                            <w:rPr>
                              <w:rFonts w:ascii="Aller" w:hAnsi="Aller" w:cs="GE Dinar Two Medium"/>
                              <w:color w:val="FFFFFF"/>
                              <w:kern w:val="24"/>
                              <w:sz w:val="56"/>
                              <w:szCs w:val="56"/>
                              <w:lang w:val="en-GB"/>
                            </w:rPr>
                            <w:t>2</w:t>
                          </w:r>
                        </w:p>
                      </w:txbxContent>
                    </v:textbox>
                  </v:shape>
                </v:group>
                <v:group id="Group 1973967620" o:spid="_x0000_s1744" style="position:absolute;width:50880;height:19451" coordsize="50880,19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">
                  <v:group id="Group 1973967621" o:spid="_x0000_s1745" style="position:absolute;left:12890;width:37990;height:19450" coordorigin="12890" coordsize="37990,19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">
                    <v:group id="Group 1973967622" o:spid="_x0000_s1746" style="position:absolute;left:38552;width:12328;height:19450" coordorigin="38552" coordsize="14407,227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">
                      <v:shape id="Shape" o:spid="_x0000_s1747" style="position:absolute;left:38552;width:12406;height:12396;visibility:visible;mso-wrap-style:square;v-text-anchor:top" coordsize="20530,2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" path="m9698,5651v-175,76,-348,159,-518,248c8783,6106,8337,6211,7893,6159,7363,6097,6851,5862,6444,5455,6262,5272,6114,5068,6001,4850,5773,4411,5724,3905,5806,3416v26,-155,40,-313,41,-470c5852,2145,5533,1343,4887,755,3773,-259,2042,-250,938,775,-285,1912,-312,3827,857,4998v575,576,1332,862,2086,857c3116,5854,3289,5838,3460,5806v334,-62,680,-59,1005,45c4824,5967,5162,6168,5447,6454v407,407,641,921,703,1452c6202,8351,6098,8798,5891,9195v-89,172,-172,345,-248,521c4410,12586,4982,16048,7360,18368v3047,2973,7973,2914,10951,-129c21288,15198,21270,10315,18258,7296,15943,4976,12531,4429,9698,5651xe" fillcolor="#168489" stroked="f">
                        <v:path arrowok="t" o:extrusionok="f" o:connecttype="custom" o:connectlocs="620269,619815;620269,619815;620269,619815;620269,619815" o:connectangles="0,90,180,270"/>
                      </v:shape>
                      <v:shape id="مربع نص 28" o:spid="_x0000_s1748" type="#_x0000_t202" style="position:absolute;left:39205;top:14968;width:13754;height:7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" filled="f" stroked="f">
                        <v:textbox>
                          <w:txbxContent>
                            <w:p w14:paraId="78AFC77D" w14:textId="1DA5A761"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تحديد الاتجاهات المستقبلية</w:t>
                              </w:r>
                            </w:p>
                          </w:txbxContent>
                        </v:textbox>
                      </v:shape>
                      <v:shape id="مربع نص 28" o:spid="_x0000_s1749" type="#_x0000_t202" style="position:absolute;left:43665;top:4548;width:5331;height:6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" filled="f" stroked="f">
                        <v:textbox>
                          <w:txbxContent>
                            <w:p w14:paraId="2B81109D" w14:textId="77777777" w:rsidR="008E0B6C" w:rsidRDefault="008E0B6C" w:rsidP="008E0B6C">
                              <w:pPr>
                                <w:bidi w:val="0"/>
                                <w:jc w:val="center"/>
                                <w:rPr>
                                  <w:rFonts w:ascii="Aller" w:eastAsia="Calibri" w:hAnsi="Aller" w:cs="GE Dinar Two Medium"/>
                                  <w:color w:val="FFFFFF"/>
                                  <w:kern w:val="24"/>
                                  <w:sz w:val="56"/>
                                  <w:szCs w:val="56"/>
                                  <w:lang w:val="en-GB"/>
                                </w:rPr>
                              </w:pPr>
                              <w:r>
                                <w:rPr>
                                  <w:rFonts w:ascii="Aller" w:eastAsia="Calibri" w:hAnsi="Aller" w:cs="GE Dinar Two Medium"/>
                                  <w:color w:val="FFFFFF"/>
                                  <w:kern w:val="24"/>
                                  <w:sz w:val="56"/>
                                  <w:szCs w:val="56"/>
                                  <w:lang w:val="en-GB"/>
                                </w:rPr>
                                <w:t>1</w:t>
                              </w:r>
                            </w:p>
                          </w:txbxContent>
                        </v:textbox>
                      </v:shape>
                    </v:group>
                    <v:group id="Group 1973967626" o:spid="_x0000_s1750" style="position:absolute;left:12890;width:12273;height:17460" coordorigin="12890" coordsize="14344,20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">
                      <v:shape id="Shape" o:spid="_x0000_s1751" style="position:absolute;left:12890;width:12405;height:12396;visibility:visible;mso-wrap-style:square;v-text-anchor:top" coordsize="20530,2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" path="m9698,5651v-175,76,-348,159,-518,248c8783,6106,8337,6211,7893,6159,7363,6097,6851,5862,6444,5455,6262,5272,6114,5068,6001,4850,5773,4411,5724,3905,5806,3416v26,-155,40,-313,41,-470c5852,2145,5533,1343,4887,755,3773,-259,2042,-250,938,775,-285,1912,-312,3827,857,4998v575,576,1332,862,2086,857c3116,5854,3289,5838,3460,5806v334,-62,680,-59,1005,45c4824,5967,5162,6168,5447,6454v407,407,641,921,703,1452c6202,8351,6098,8798,5891,9195v-89,172,-172,345,-248,521c4410,12586,4982,16048,7360,18368v3047,2973,7973,2914,10951,-129c21288,15198,21270,10315,18258,7296,15943,4976,12531,4429,9698,5651xe" fillcolor="#ffd366" stroked="f">
                        <v:path arrowok="t" o:extrusionok="f" o:connecttype="custom" o:connectlocs="620269,619815;620269,619815;620269,619815;620269,619815" o:connectangles="0,90,180,270"/>
                      </v:shape>
                      <v:shape id="مربع نص 28" o:spid="_x0000_s1752" type="#_x0000_t202" style="position:absolute;left:13705;top:15900;width:13529;height:4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" filled="f" stroked="f">
                        <v:textbox>
                          <w:txbxContent>
                            <w:p w14:paraId="3AF69F26" w14:textId="5BD0C2C1"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اكتشاف الفرص</w:t>
                              </w:r>
                            </w:p>
                          </w:txbxContent>
                        </v:textbox>
                      </v:shape>
                      <v:shape id="مربع نص 28" o:spid="_x0000_s1753" type="#_x0000_t202" style="position:absolute;left:17930;top:4548;width:5331;height:6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" filled="f" stroked="f">
                        <v:textbox>
                          <w:txbxContent>
                            <w:p w14:paraId="2F595AD5" w14:textId="77777777" w:rsidR="008E0B6C" w:rsidRDefault="008E0B6C" w:rsidP="008E0B6C">
                              <w:pPr>
                                <w:bidi w:val="0"/>
                                <w:jc w:val="center"/>
                                <w:rPr>
                                  <w:rFonts w:ascii="Aller" w:eastAsia="Calibri" w:hAnsi="Aller"/>
                                  <w:color w:val="FFFFFF"/>
                                  <w:kern w:val="24"/>
                                  <w:sz w:val="56"/>
                                  <w:szCs w:val="56"/>
                                  <w:lang w:val="en-GB"/>
                                </w:rPr>
                              </w:pPr>
                              <w:r>
                                <w:rPr>
                                  <w:rFonts w:ascii="Aller" w:eastAsia="Calibri" w:hAnsi="Aller"/>
                                  <w:color w:val="FFFFFF"/>
                                  <w:kern w:val="24"/>
                                  <w:sz w:val="56"/>
                                  <w:szCs w:val="56"/>
                                  <w:lang w:val="en-GB"/>
                                </w:rPr>
                                <w:t>3</w:t>
                              </w:r>
                            </w:p>
                          </w:txbxContent>
                        </v:textbox>
                      </v:shape>
                    </v:group>
                  </v:group>
                  <v:group id="Group 1973967630" o:spid="_x0000_s1754" style="position:absolute;width:12084;height:19451" coordsize="14122,227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">
                    <v:shape id="Shape" o:spid="_x0000_s1755" style="position:absolute;width:12405;height:12396;visibility:visible;mso-wrap-style:square;v-text-anchor:top" coordsize="20530,2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" path="m9698,5651v-175,76,-348,159,-518,248c8783,6106,8337,6211,7893,6159,7363,6097,6851,5862,6444,5455,6262,5272,6114,5068,6001,4850,5773,4411,5724,3905,5806,3416v26,-155,40,-313,41,-470c5852,2145,5533,1343,4887,755,3773,-259,2042,-250,938,775,-285,1912,-312,3827,857,4998v575,576,1332,862,2086,857c3116,5854,3289,5838,3460,5806v334,-62,680,-59,1005,45c4824,5967,5162,6168,5447,6454v407,407,641,921,703,1452c6202,8351,6098,8798,5891,9195v-89,172,-172,345,-248,521c4410,12586,4982,16048,7360,18368v3047,2973,7973,2914,10951,-129c21288,15198,21270,10315,18258,7296,15943,4976,12532,4429,9698,5651xe" fillcolor="#2e74b5 [2408]" stroked="f">
                      <v:path arrowok="t" o:extrusionok="f" o:connecttype="custom" o:connectlocs="620269,619815;620269,619815;620269,619815;620269,619815" o:connectangles="0,90,180,270"/>
                    </v:shape>
                    <v:shape id="مربع نص 28" o:spid="_x0000_s1756" type="#_x0000_t202" style="position:absolute;left:1084;top:14969;width:13038;height:776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" filled="f" stroked="f">
                      <v:textbox>
                        <w:txbxContent>
                          <w:p w14:paraId="69D19548" w14:textId="15005375"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تحسين تخصيص الموارد</w:t>
                            </w:r>
                          </w:p>
                        </w:txbxContent>
                      </v:textbox>
                    </v:shape>
                    <v:shape id="مربع نص 28" o:spid="_x0000_s1757" type="#_x0000_t202" style="position:absolute;left:5102;top:4548;width:5332;height:6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" filled="f" stroked="f">
                      <v:textbox>
                        <w:txbxContent>
                          <w:p w14:paraId="739AF900" w14:textId="77777777" w:rsidR="008E0B6C" w:rsidRDefault="008E0B6C" w:rsidP="008E0B6C">
                            <w:pPr>
                              <w:bidi w:val="0"/>
                              <w:jc w:val="center"/>
                              <w:rPr>
                                <w:rFonts w:ascii="Aller" w:eastAsia="Calibri" w:hAnsi="Aller"/>
                                <w:color w:val="FFFFFF"/>
                                <w:kern w:val="24"/>
                                <w:sz w:val="56"/>
                                <w:szCs w:val="56"/>
                                <w:lang w:val="en-GB"/>
                              </w:rPr>
                            </w:pPr>
                            <w:r>
                              <w:rPr>
                                <w:rFonts w:ascii="Aller" w:eastAsia="Calibri" w:hAnsi="Aller"/>
                                <w:color w:val="FFFFFF"/>
                                <w:kern w:val="24"/>
                                <w:sz w:val="56"/>
                                <w:szCs w:val="56"/>
                                <w:lang w:val="en-GB"/>
                              </w:rPr>
                              <w:t>4</w:t>
                            </w:r>
                          </w:p>
                        </w:txbxContent>
                      </v:textbox>
                    </v:shape>
                  </v:group>
                </v:group>
                <w10:anchorlock/>
              </v:group>
            </w:pict>
          </mc:Fallback>
        </mc:AlternateContent>
      </w:r>
    </w:p>
    <w:p w14:paraId="256453BC" w14:textId="77777777" w:rsidR="00F57560" w:rsidRPr="006A2658" w:rsidRDefault="00F57560" w:rsidP="008E0B6C">
      <w:pPr>
        <w:pStyle w:val="ad"/>
        <w:rPr>
          <w:b w:val="0"/>
          <w:bCs/>
          <w:color w:val="168489"/>
          <w:rtl/>
        </w:rPr>
      </w:pPr>
    </w:p>
    <w:p w14:paraId="61863F4E" w14:textId="77777777" w:rsidR="006B59BE" w:rsidRPr="005F0E21" w:rsidRDefault="006B59BE" w:rsidP="00FC05DF">
      <w:pPr>
        <w:rPr>
          <w:rtl/>
        </w:rPr>
      </w:pPr>
      <w:r w:rsidRPr="006A2658">
        <w:rPr>
          <w:color w:val="168489"/>
          <w:rtl/>
        </w:rPr>
        <w:t>1. تحديد الاتجاهات المستقبلية:</w:t>
      </w:r>
      <w:r w:rsidRPr="005F0E21">
        <w:rPr>
          <w:rtl/>
        </w:rPr>
        <w:t xml:space="preserve"> التنبؤ باتجاهات السوق والتغيّرات السلوكية للعملاء.</w:t>
      </w:r>
    </w:p>
    <w:p w14:paraId="76378AFE" w14:textId="77777777" w:rsidR="006B59BE" w:rsidRPr="005F0E21" w:rsidRDefault="006B59BE" w:rsidP="00FC05DF">
      <w:pPr>
        <w:rPr>
          <w:rtl/>
        </w:rPr>
      </w:pPr>
      <w:r w:rsidRPr="006A2658">
        <w:rPr>
          <w:color w:val="168489"/>
          <w:rtl/>
        </w:rPr>
        <w:t>2. تقييم المخاطر:</w:t>
      </w:r>
      <w:r w:rsidRPr="005F0E21">
        <w:rPr>
          <w:rtl/>
        </w:rPr>
        <w:t xml:space="preserve"> تقدير احتمالية حدوث مخاطر معيّنة وتأثيرها المحتمل.</w:t>
      </w:r>
    </w:p>
    <w:p w14:paraId="4BDC358C" w14:textId="77777777" w:rsidR="006B59BE" w:rsidRPr="005F0E21" w:rsidRDefault="006B59BE" w:rsidP="00FC05DF">
      <w:pPr>
        <w:rPr>
          <w:rtl/>
        </w:rPr>
      </w:pPr>
      <w:r w:rsidRPr="006A2658">
        <w:rPr>
          <w:color w:val="168489"/>
          <w:rtl/>
        </w:rPr>
        <w:t>3. اكتشاف الفرص:</w:t>
      </w:r>
      <w:r w:rsidRPr="005F0E21">
        <w:rPr>
          <w:rtl/>
        </w:rPr>
        <w:t xml:space="preserve"> تحديد فرص النمو أو الأسواق الناشئة قبل منافسيك.</w:t>
      </w:r>
    </w:p>
    <w:p w14:paraId="59FF1EB0" w14:textId="77777777" w:rsidR="006B59BE" w:rsidRPr="005F0E21" w:rsidRDefault="006B59BE" w:rsidP="00FC05DF">
      <w:pPr>
        <w:rPr>
          <w:rtl/>
        </w:rPr>
      </w:pPr>
      <w:r w:rsidRPr="006A2658">
        <w:rPr>
          <w:color w:val="168489"/>
          <w:rtl/>
        </w:rPr>
        <w:t xml:space="preserve">4. تحسين تخصيص الموارد: </w:t>
      </w:r>
      <w:r w:rsidRPr="005F0E21">
        <w:rPr>
          <w:rtl/>
        </w:rPr>
        <w:t>توجيه الاستثمارات نحو المجالات ذات العائد الأعلى المتوقّع.</w:t>
      </w:r>
    </w:p>
    <w:p w14:paraId="2B49362F" w14:textId="77777777" w:rsidR="006B59BE" w:rsidRPr="006A2658" w:rsidRDefault="006B59BE" w:rsidP="008E0B6C">
      <w:pPr>
        <w:pStyle w:val="ad"/>
        <w:pageBreakBefore/>
        <w:rPr>
          <w:b w:val="0"/>
          <w:bCs/>
          <w:color w:val="168489"/>
          <w:rtl/>
        </w:rPr>
      </w:pPr>
      <w:r w:rsidRPr="006A2658">
        <w:rPr>
          <w:b w:val="0"/>
          <w:bCs/>
          <w:color w:val="168489"/>
          <w:rtl/>
        </w:rPr>
        <w:lastRenderedPageBreak/>
        <w:t>أمثلة عملية للتحليلات التنبؤية:</w:t>
      </w:r>
    </w:p>
    <w:p w14:paraId="32B0604C" w14:textId="6A4E70E5" w:rsidR="006B59BE" w:rsidRPr="006A2658" w:rsidRDefault="008E0B6C" w:rsidP="006A2658">
      <w:pPr>
        <w:pStyle w:val="ad"/>
        <w:rPr>
          <w:color w:val="168489"/>
          <w:rtl/>
        </w:rPr>
      </w:pPr>
      <w:r>
        <w:rPr>
          <w:noProof/>
        </w:rPr>
        <w:drawing>
          <wp:anchor distT="0" distB="0" distL="114300" distR="114300" simplePos="0" relativeHeight="252932096" behindDoc="0" locked="0" layoutInCell="1" allowOverlap="1" wp14:anchorId="1BE15549" wp14:editId="5E4DFACC">
            <wp:simplePos x="0" y="0"/>
            <wp:positionH relativeFrom="margin">
              <wp:align>left</wp:align>
            </wp:positionH>
            <wp:positionV relativeFrom="paragraph">
              <wp:posOffset>158219</wp:posOffset>
            </wp:positionV>
            <wp:extent cx="1223010" cy="1223010"/>
            <wp:effectExtent l="0" t="0" r="0" b="0"/>
            <wp:wrapSquare wrapText="bothSides"/>
            <wp:docPr id="1973967634" name="Picture 1973967634" descr="Predictive char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Predictive chart "/>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6A2658">
        <w:rPr>
          <w:color w:val="168489"/>
          <w:rtl/>
        </w:rPr>
        <w:t>مثال 1: التنبؤ بالطلب</w:t>
      </w:r>
      <w:r w:rsidRPr="008E0B6C">
        <w:t xml:space="preserve"> </w:t>
      </w:r>
    </w:p>
    <w:p w14:paraId="336B186E" w14:textId="4A12720E" w:rsidR="006B59BE" w:rsidRPr="005F0E21" w:rsidRDefault="006B59BE" w:rsidP="00FC05DF">
      <w:pPr>
        <w:rPr>
          <w:rtl/>
        </w:rPr>
      </w:pPr>
      <w:r>
        <w:rPr>
          <w:rtl/>
        </w:rPr>
        <w:t xml:space="preserve">شركة والمارت تستخدم </w:t>
      </w:r>
      <w:hyperlink r:id="rId294">
        <w:r>
          <w:rPr>
            <w:rStyle w:val="Hyperlink"/>
            <w:rtl/>
          </w:rPr>
          <w:t>الذكاء الاصطناعي</w:t>
        </w:r>
      </w:hyperlink>
      <w:r>
        <w:rPr>
          <w:rtl/>
        </w:rPr>
        <w:t xml:space="preserve"> للتنبؤ بالطلب على المنتجات المختلفة بناءً على عوامل مثل الطقس والمناسبات الموسمية والاتجاهات الاجتماعية، مما يقلّل من تكاليف المخزون بنسبة 30%.</w:t>
      </w:r>
    </w:p>
    <w:p w14:paraId="2E94FF1E" w14:textId="10102D60" w:rsidR="006B59BE" w:rsidRPr="006A2658" w:rsidRDefault="006B59BE" w:rsidP="006A2658">
      <w:pPr>
        <w:pStyle w:val="ad"/>
        <w:rPr>
          <w:color w:val="168489"/>
          <w:rtl/>
        </w:rPr>
      </w:pPr>
      <w:r w:rsidRPr="006A2658">
        <w:rPr>
          <w:color w:val="168489"/>
          <w:rtl/>
        </w:rPr>
        <w:t>مثال 2: تحليل مخاطر الائتمان</w:t>
      </w:r>
      <w:r w:rsidR="008E0B6C" w:rsidRPr="008E0B6C">
        <w:t xml:space="preserve"> </w:t>
      </w:r>
    </w:p>
    <w:p w14:paraId="250BDC7F" w14:textId="57A9854E" w:rsidR="006B59BE" w:rsidRPr="005F0E21" w:rsidRDefault="008E0B6C" w:rsidP="00FC05DF">
      <w:pPr>
        <w:rPr>
          <w:rtl/>
        </w:rPr>
      </w:pPr>
      <w:r>
        <w:rPr>
          <w:noProof/>
        </w:rPr>
        <w:drawing>
          <wp:anchor distT="0" distB="0" distL="114300" distR="114300" simplePos="0" relativeHeight="252933120" behindDoc="0" locked="0" layoutInCell="1" allowOverlap="1" wp14:anchorId="4AA6714F" wp14:editId="1D6BDB7A">
            <wp:simplePos x="0" y="0"/>
            <wp:positionH relativeFrom="margin">
              <wp:align>left</wp:align>
            </wp:positionH>
            <wp:positionV relativeFrom="paragraph">
              <wp:posOffset>8122</wp:posOffset>
            </wp:positionV>
            <wp:extent cx="1223010" cy="1223010"/>
            <wp:effectExtent l="0" t="0" r="0" b="0"/>
            <wp:wrapSquare wrapText="bothSides"/>
            <wp:docPr id="1973967635" name="Picture 1973967635" descr="Predictiv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Predictive "/>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5F0E21">
        <w:rPr>
          <w:rtl/>
        </w:rPr>
        <w:t>بنك جي بي مورغان يستخدم خوارزميات التعلّم الآلي لتحليل آلاف العوامل لتقييم مخاطر القروض، مما أدّى إلى تخفيض معدّل التخلّف عن السداد بنسبة 23%.</w:t>
      </w:r>
    </w:p>
    <w:p w14:paraId="5316A943" w14:textId="77777777" w:rsidR="006B59BE" w:rsidRPr="006A2658" w:rsidRDefault="006B59BE" w:rsidP="006A2658">
      <w:pPr>
        <w:pStyle w:val="ad"/>
        <w:rPr>
          <w:b w:val="0"/>
          <w:bCs/>
          <w:color w:val="168489"/>
          <w:rtl/>
        </w:rPr>
      </w:pPr>
      <w:r w:rsidRPr="006A2658">
        <w:rPr>
          <w:b w:val="0"/>
          <w:bCs/>
          <w:color w:val="168489"/>
          <w:rtl/>
        </w:rPr>
        <w:t>تطبيق التحليلات التنبؤية:</w:t>
      </w:r>
    </w:p>
    <w:p w14:paraId="276840DD" w14:textId="24B47468" w:rsidR="006B59BE" w:rsidRDefault="006B59BE" w:rsidP="00FC05DF">
      <w:pPr>
        <w:rPr>
          <w:rtl/>
        </w:rPr>
      </w:pPr>
      <w:r w:rsidRPr="005F0E21">
        <w:rPr>
          <w:rtl/>
        </w:rPr>
        <w:t>تتضمّن عملية تطبيق التحليلات التنبؤية الخطوات التالية:</w:t>
      </w:r>
    </w:p>
    <w:p w14:paraId="096501A0" w14:textId="2FB35C9C" w:rsidR="008E0B6C" w:rsidRPr="005F0E21" w:rsidRDefault="008E0B6C" w:rsidP="008E0B6C">
      <w:pPr>
        <w:rPr>
          <w:rtl/>
        </w:rPr>
      </w:pPr>
      <w:r w:rsidRPr="008E0B6C">
        <w:rPr>
          <w:noProof/>
        </w:rPr>
        <mc:AlternateContent>
          <mc:Choice Requires="wpg">
            <w:drawing>
              <wp:inline distT="0" distB="0" distL="0" distR="0" wp14:anchorId="463F1686" wp14:editId="16A2F444">
                <wp:extent cx="5847092" cy="3539817"/>
                <wp:effectExtent l="0" t="0" r="0" b="0"/>
                <wp:docPr id="1973967636" name="Group 1079"/>
                <wp:cNvGraphicFramePr/>
                <a:graphic xmlns:a="http://schemas.openxmlformats.org/drawingml/2006/main">
                  <a:graphicData uri="http://schemas.microsoft.com/office/word/2010/wordprocessingGroup">
                    <wpg:wgp>
                      <wpg:cNvGrpSpPr/>
                      <wpg:grpSpPr>
                        <a:xfrm>
                          <a:off x="0" y="0"/>
                          <a:ext cx="5847092" cy="3539817"/>
                          <a:chOff x="0" y="-90886"/>
                          <a:chExt cx="7219027" cy="4370992"/>
                        </a:xfrm>
                      </wpg:grpSpPr>
                      <wpg:grpSp>
                        <wpg:cNvPr id="1973967637" name="Group 1973967637"/>
                        <wpg:cNvGrpSpPr/>
                        <wpg:grpSpPr>
                          <a:xfrm>
                            <a:off x="0" y="-90886"/>
                            <a:ext cx="7219027" cy="4370992"/>
                            <a:chOff x="0" y="-90886"/>
                            <a:chExt cx="7219027" cy="4370992"/>
                          </a:xfrm>
                        </wpg:grpSpPr>
                        <wpg:grpSp>
                          <wpg:cNvPr id="1973967638" name="Group 1973967638"/>
                          <wpg:cNvGrpSpPr/>
                          <wpg:grpSpPr>
                            <a:xfrm>
                              <a:off x="195767" y="902702"/>
                              <a:ext cx="6881280" cy="2362103"/>
                              <a:chOff x="195767" y="902702"/>
                              <a:chExt cx="6881280" cy="2362103"/>
                            </a:xfrm>
                          </wpg:grpSpPr>
                          <wpg:grpSp>
                            <wpg:cNvPr id="1973967639" name="Group 1973967639"/>
                            <wpg:cNvGrpSpPr/>
                            <wpg:grpSpPr>
                              <a:xfrm>
                                <a:off x="195767" y="902702"/>
                                <a:ext cx="2150559" cy="2362103"/>
                                <a:chOff x="195767" y="902702"/>
                                <a:chExt cx="2150559" cy="2362103"/>
                              </a:xfrm>
                            </wpg:grpSpPr>
                            <wpg:grpSp>
                              <wpg:cNvPr id="1973967640" name="Group 1973967640"/>
                              <wpg:cNvGrpSpPr/>
                              <wpg:grpSpPr>
                                <a:xfrm>
                                  <a:off x="195767" y="902702"/>
                                  <a:ext cx="1084846" cy="1084846"/>
                                  <a:chOff x="195767" y="902702"/>
                                  <a:chExt cx="1476380" cy="1476380"/>
                                </a:xfrm>
                              </wpg:grpSpPr>
                              <wps:wsp>
                                <wps:cNvPr id="1973967641" name="Oval 1973967641"/>
                                <wps:cNvSpPr/>
                                <wps:spPr>
                                  <a:xfrm>
                                    <a:off x="195767" y="902702"/>
                                    <a:ext cx="1476380" cy="1476380"/>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642" name="Oval 1973967642"/>
                                <wps:cNvSpPr/>
                                <wps:spPr>
                                  <a:xfrm>
                                    <a:off x="320144" y="1026713"/>
                                    <a:ext cx="1228358" cy="1228358"/>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973967643" name="Group 1973967643"/>
                              <wpg:cNvGrpSpPr/>
                              <wpg:grpSpPr>
                                <a:xfrm>
                                  <a:off x="1261480" y="2179959"/>
                                  <a:ext cx="1084846" cy="1084846"/>
                                  <a:chOff x="1261480" y="2179959"/>
                                  <a:chExt cx="1476380" cy="1476380"/>
                                </a:xfrm>
                              </wpg:grpSpPr>
                              <wps:wsp>
                                <wps:cNvPr id="1973967644" name="Oval 1973967644"/>
                                <wps:cNvSpPr/>
                                <wps:spPr>
                                  <a:xfrm>
                                    <a:off x="1261480" y="2179959"/>
                                    <a:ext cx="1476380" cy="1476380"/>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645" name="Oval 1973967645"/>
                                <wps:cNvSpPr/>
                                <wps:spPr>
                                  <a:xfrm>
                                    <a:off x="1385856" y="2303969"/>
                                    <a:ext cx="1228358" cy="1228358"/>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7646" name="Straight Connector 1973967646"/>
                              <wps:cNvCnPr>
                                <a:cxnSpLocks/>
                              </wps:cNvCnPr>
                              <wps:spPr>
                                <a:xfrm>
                                  <a:off x="1121741" y="1828676"/>
                                  <a:ext cx="298611" cy="510155"/>
                                </a:xfrm>
                                <a:prstGeom prst="line">
                                  <a:avLst/>
                                </a:prstGeom>
                                <a:ln w="19050">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wpg:grpSp>
                          <wpg:grpSp>
                            <wpg:cNvPr id="1973967647" name="Group 1973967647"/>
                            <wpg:cNvGrpSpPr/>
                            <wpg:grpSpPr>
                              <a:xfrm>
                                <a:off x="2187454" y="902702"/>
                                <a:ext cx="2525544" cy="2362103"/>
                                <a:chOff x="2187454" y="902702"/>
                                <a:chExt cx="2525544" cy="2362103"/>
                              </a:xfrm>
                            </wpg:grpSpPr>
                            <wps:wsp>
                              <wps:cNvPr id="1973967648" name="Straight Connector 1973967648"/>
                              <wps:cNvCnPr>
                                <a:cxnSpLocks/>
                              </wps:cNvCnPr>
                              <wps:spPr>
                                <a:xfrm flipH="1">
                                  <a:off x="2187454" y="1828676"/>
                                  <a:ext cx="514353" cy="510155"/>
                                </a:xfrm>
                                <a:prstGeom prst="line">
                                  <a:avLst/>
                                </a:prstGeom>
                                <a:ln w="19050">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wpg:grpSp>
                              <wpg:cNvPr id="1973967649" name="Group 1973967649"/>
                              <wpg:cNvGrpSpPr/>
                              <wpg:grpSpPr>
                                <a:xfrm>
                                  <a:off x="2562439" y="902702"/>
                                  <a:ext cx="2150559" cy="2362103"/>
                                  <a:chOff x="2562439" y="902702"/>
                                  <a:chExt cx="2150559" cy="2362103"/>
                                </a:xfrm>
                              </wpg:grpSpPr>
                              <wpg:grpSp>
                                <wpg:cNvPr id="1973967650" name="Group 1973967650"/>
                                <wpg:cNvGrpSpPr/>
                                <wpg:grpSpPr>
                                  <a:xfrm>
                                    <a:off x="2562439" y="902702"/>
                                    <a:ext cx="1084846" cy="1084846"/>
                                    <a:chOff x="2562439" y="902702"/>
                                    <a:chExt cx="1476380" cy="1476380"/>
                                  </a:xfrm>
                                </wpg:grpSpPr>
                                <wps:wsp>
                                  <wps:cNvPr id="1973967651" name="Oval 1973967651"/>
                                  <wps:cNvSpPr/>
                                  <wps:spPr>
                                    <a:xfrm>
                                      <a:off x="2562439" y="902702"/>
                                      <a:ext cx="1476380" cy="1476380"/>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652" name="Oval 1973967652"/>
                                  <wps:cNvSpPr/>
                                  <wps:spPr>
                                    <a:xfrm>
                                      <a:off x="2686816" y="1026713"/>
                                      <a:ext cx="1228358" cy="1228358"/>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973967653" name="Group 1973967653"/>
                                <wpg:cNvGrpSpPr/>
                                <wpg:grpSpPr>
                                  <a:xfrm>
                                    <a:off x="3628152" y="2179959"/>
                                    <a:ext cx="1084846" cy="1084846"/>
                                    <a:chOff x="3628152" y="2179959"/>
                                    <a:chExt cx="1476380" cy="1476380"/>
                                  </a:xfrm>
                                </wpg:grpSpPr>
                                <wps:wsp>
                                  <wps:cNvPr id="1973967654" name="Oval 1973967654"/>
                                  <wps:cNvSpPr/>
                                  <wps:spPr>
                                    <a:xfrm>
                                      <a:off x="3628152" y="2179959"/>
                                      <a:ext cx="1476380" cy="1476380"/>
                                    </a:xfrm>
                                    <a:prstGeom prst="ellips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655" name="Oval 1973967655"/>
                                  <wps:cNvSpPr/>
                                  <wps:spPr>
                                    <a:xfrm>
                                      <a:off x="3752528" y="2303969"/>
                                      <a:ext cx="1228358" cy="1228358"/>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7656" name="Straight Connector 1973967656"/>
                                <wps:cNvCnPr>
                                  <a:cxnSpLocks/>
                                </wps:cNvCnPr>
                                <wps:spPr>
                                  <a:xfrm>
                                    <a:off x="3488413" y="1828676"/>
                                    <a:ext cx="298611" cy="510155"/>
                                  </a:xfrm>
                                  <a:prstGeom prst="line">
                                    <a:avLst/>
                                  </a:prstGeom>
                                  <a:ln w="19050">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wpg:grpSp>
                          </wpg:grpSp>
                          <wpg:grpSp>
                            <wpg:cNvPr id="1973967657" name="Group 1973967657"/>
                            <wpg:cNvGrpSpPr/>
                            <wpg:grpSpPr>
                              <a:xfrm>
                                <a:off x="4551503" y="902702"/>
                                <a:ext cx="2525544" cy="2362103"/>
                                <a:chOff x="4551503" y="902702"/>
                                <a:chExt cx="2525544" cy="2362103"/>
                              </a:xfrm>
                            </wpg:grpSpPr>
                            <wps:wsp>
                              <wps:cNvPr id="1973967658" name="Straight Connector 1973967658"/>
                              <wps:cNvCnPr>
                                <a:cxnSpLocks/>
                              </wps:cNvCnPr>
                              <wps:spPr>
                                <a:xfrm flipH="1">
                                  <a:off x="4551503" y="1828676"/>
                                  <a:ext cx="514353" cy="510155"/>
                                </a:xfrm>
                                <a:prstGeom prst="line">
                                  <a:avLst/>
                                </a:prstGeom>
                                <a:ln w="19050">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wpg:grpSp>
                              <wpg:cNvPr id="1973967659" name="Group 1973967659"/>
                              <wpg:cNvGrpSpPr/>
                              <wpg:grpSpPr>
                                <a:xfrm>
                                  <a:off x="4926488" y="902702"/>
                                  <a:ext cx="2150559" cy="2362103"/>
                                  <a:chOff x="4926488" y="902702"/>
                                  <a:chExt cx="2150559" cy="2362103"/>
                                </a:xfrm>
                              </wpg:grpSpPr>
                              <wpg:grpSp>
                                <wpg:cNvPr id="1973967660" name="Group 1973967660"/>
                                <wpg:cNvGrpSpPr/>
                                <wpg:grpSpPr>
                                  <a:xfrm>
                                    <a:off x="4926488" y="902702"/>
                                    <a:ext cx="1084846" cy="1084846"/>
                                    <a:chOff x="4926488" y="902702"/>
                                    <a:chExt cx="1476380" cy="1476380"/>
                                  </a:xfrm>
                                </wpg:grpSpPr>
                                <wps:wsp>
                                  <wps:cNvPr id="1973967661" name="Oval 1973967661"/>
                                  <wps:cNvSpPr/>
                                  <wps:spPr>
                                    <a:xfrm>
                                      <a:off x="4926488" y="902702"/>
                                      <a:ext cx="1476380" cy="1476380"/>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662" name="Oval 1973967662"/>
                                  <wps:cNvSpPr/>
                                  <wps:spPr>
                                    <a:xfrm>
                                      <a:off x="5050865" y="1026713"/>
                                      <a:ext cx="1228358" cy="1228358"/>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973967663" name="Group 1973967663"/>
                                <wpg:cNvGrpSpPr/>
                                <wpg:grpSpPr>
                                  <a:xfrm>
                                    <a:off x="5992201" y="2179959"/>
                                    <a:ext cx="1084846" cy="1084846"/>
                                    <a:chOff x="5992201" y="2179959"/>
                                    <a:chExt cx="1476380" cy="1476380"/>
                                  </a:xfrm>
                                </wpg:grpSpPr>
                                <wps:wsp>
                                  <wps:cNvPr id="1973967664" name="Oval 1973967664"/>
                                  <wps:cNvSpPr/>
                                  <wps:spPr>
                                    <a:xfrm>
                                      <a:off x="5992201" y="2179959"/>
                                      <a:ext cx="1476380" cy="1476380"/>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665" name="Oval 1973967665"/>
                                  <wps:cNvSpPr/>
                                  <wps:spPr>
                                    <a:xfrm>
                                      <a:off x="6116577" y="2303969"/>
                                      <a:ext cx="1228358" cy="1228358"/>
                                    </a:xfrm>
                                    <a:prstGeom prst="ellipse">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7666" name="Straight Connector 1973967666"/>
                                <wps:cNvCnPr>
                                  <a:cxnSpLocks/>
                                </wps:cNvCnPr>
                                <wps:spPr>
                                  <a:xfrm>
                                    <a:off x="5852462" y="1828676"/>
                                    <a:ext cx="298611" cy="510155"/>
                                  </a:xfrm>
                                  <a:prstGeom prst="line">
                                    <a:avLst/>
                                  </a:prstGeom>
                                  <a:ln w="19050">
                                    <a:solidFill>
                                      <a:schemeClr val="tx1">
                                        <a:lumMod val="50000"/>
                                        <a:lumOff val="50000"/>
                                      </a:schemeClr>
                                    </a:solidFill>
                                    <a:prstDash val="sysDot"/>
                                  </a:ln>
                                </wps:spPr>
                                <wps:style>
                                  <a:lnRef idx="1">
                                    <a:schemeClr val="accent1"/>
                                  </a:lnRef>
                                  <a:fillRef idx="0">
                                    <a:schemeClr val="accent1"/>
                                  </a:fillRef>
                                  <a:effectRef idx="0">
                                    <a:schemeClr val="accent1"/>
                                  </a:effectRef>
                                  <a:fontRef idx="minor">
                                    <a:schemeClr val="tx1"/>
                                  </a:fontRef>
                                </wps:style>
                                <wps:bodyPr/>
                              </wps:wsp>
                            </wpg:grpSp>
                          </wpg:grpSp>
                        </wpg:grpSp>
                        <wps:wsp>
                          <wps:cNvPr id="1973967667" name="TextBox 1072"/>
                          <wps:cNvSpPr txBox="1"/>
                          <wps:spPr>
                            <a:xfrm>
                              <a:off x="4712681" y="-90886"/>
                              <a:ext cx="1475740" cy="840267"/>
                            </a:xfrm>
                            <a:prstGeom prst="rect">
                              <a:avLst/>
                            </a:prstGeom>
                            <a:noFill/>
                          </wps:spPr>
                          <wps:txbx>
                            <w:txbxContent>
                              <w:p w14:paraId="0D9BDF7D" w14:textId="77777777" w:rsidR="008E0B6C" w:rsidRPr="008E0B6C" w:rsidRDefault="008E0B6C" w:rsidP="008E0B6C">
                                <w:pPr>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جمع وتنقية البيانات</w:t>
                                </w:r>
                              </w:p>
                            </w:txbxContent>
                          </wps:txbx>
                          <wps:bodyPr wrap="square" rtlCol="0">
                            <a:noAutofit/>
                          </wps:bodyPr>
                        </wps:wsp>
                        <wps:wsp>
                          <wps:cNvPr id="1973967668" name="TextBox 1073"/>
                          <wps:cNvSpPr txBox="1"/>
                          <wps:spPr>
                            <a:xfrm>
                              <a:off x="2366513" y="-90886"/>
                              <a:ext cx="1476375" cy="840267"/>
                            </a:xfrm>
                            <a:prstGeom prst="rect">
                              <a:avLst/>
                            </a:prstGeom>
                            <a:noFill/>
                          </wps:spPr>
                          <wps:txbx>
                            <w:txbxContent>
                              <w:p w14:paraId="4357AA1F" w14:textId="77777777" w:rsidR="008E0B6C" w:rsidRPr="008E0B6C" w:rsidRDefault="008E0B6C" w:rsidP="008E0B6C">
                                <w:pPr>
                                  <w:bidi w:val="0"/>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تدريب واختبار النموذج</w:t>
                                </w:r>
                              </w:p>
                            </w:txbxContent>
                          </wps:txbx>
                          <wps:bodyPr wrap="square" rtlCol="0">
                            <a:noAutofit/>
                          </wps:bodyPr>
                        </wps:wsp>
                        <wps:wsp>
                          <wps:cNvPr id="1973967669" name="TextBox 1074"/>
                          <wps:cNvSpPr txBox="1"/>
                          <wps:spPr>
                            <a:xfrm>
                              <a:off x="0" y="131274"/>
                              <a:ext cx="1476375" cy="472924"/>
                            </a:xfrm>
                            <a:prstGeom prst="rect">
                              <a:avLst/>
                            </a:prstGeom>
                            <a:noFill/>
                          </wps:spPr>
                          <wps:txbx>
                            <w:txbxContent>
                              <w:p w14:paraId="7665E215" w14:textId="77777777" w:rsidR="008E0B6C" w:rsidRPr="008E0B6C" w:rsidRDefault="008E0B6C" w:rsidP="008E0B6C">
                                <w:pPr>
                                  <w:bidi w:val="0"/>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المراقبة والتكيّف</w:t>
                                </w:r>
                              </w:p>
                            </w:txbxContent>
                          </wps:txbx>
                          <wps:bodyPr wrap="square" rtlCol="0">
                            <a:noAutofit/>
                          </wps:bodyPr>
                        </wps:wsp>
                        <wps:wsp>
                          <wps:cNvPr id="1973967670" name="TextBox 1075"/>
                          <wps:cNvSpPr txBox="1"/>
                          <wps:spPr>
                            <a:xfrm>
                              <a:off x="5742653" y="3300599"/>
                              <a:ext cx="1476374" cy="979507"/>
                            </a:xfrm>
                            <a:prstGeom prst="rect">
                              <a:avLst/>
                            </a:prstGeom>
                            <a:noFill/>
                          </wps:spPr>
                          <wps:txbx>
                            <w:txbxContent>
                              <w:p w14:paraId="1F04FB49" w14:textId="77777777" w:rsidR="008E0B6C" w:rsidRPr="008E0B6C" w:rsidRDefault="008E0B6C" w:rsidP="008E0B6C">
                                <w:pPr>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تحديد السؤال الاستراتيجي</w:t>
                                </w:r>
                              </w:p>
                            </w:txbxContent>
                          </wps:txbx>
                          <wps:bodyPr wrap="square" rtlCol="0">
                            <a:noAutofit/>
                          </wps:bodyPr>
                        </wps:wsp>
                        <wps:wsp>
                          <wps:cNvPr id="1973967671" name="TextBox 1076"/>
                          <wps:cNvSpPr txBox="1"/>
                          <wps:spPr>
                            <a:xfrm>
                              <a:off x="3396788" y="3300599"/>
                              <a:ext cx="1476375" cy="979507"/>
                            </a:xfrm>
                            <a:prstGeom prst="rect">
                              <a:avLst/>
                            </a:prstGeom>
                            <a:noFill/>
                          </wps:spPr>
                          <wps:txbx>
                            <w:txbxContent>
                              <w:p w14:paraId="46638212" w14:textId="77777777" w:rsidR="008E0B6C" w:rsidRPr="008E0B6C" w:rsidRDefault="008E0B6C" w:rsidP="008E0B6C">
                                <w:pPr>
                                  <w:bidi w:val="0"/>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اختيار النموذج المناسب</w:t>
                                </w:r>
                              </w:p>
                            </w:txbxContent>
                          </wps:txbx>
                          <wps:bodyPr wrap="square" rtlCol="0">
                            <a:noAutofit/>
                          </wps:bodyPr>
                        </wps:wsp>
                        <wps:wsp>
                          <wps:cNvPr id="1973967672" name="TextBox 1077"/>
                          <wps:cNvSpPr txBox="1"/>
                          <wps:spPr>
                            <a:xfrm>
                              <a:off x="1030298" y="3391680"/>
                              <a:ext cx="1476375" cy="551293"/>
                            </a:xfrm>
                            <a:prstGeom prst="rect">
                              <a:avLst/>
                            </a:prstGeom>
                            <a:noFill/>
                          </wps:spPr>
                          <wps:txbx>
                            <w:txbxContent>
                              <w:p w14:paraId="772E6E36" w14:textId="77777777" w:rsidR="008E0B6C" w:rsidRPr="008E0B6C" w:rsidRDefault="008E0B6C" w:rsidP="008E0B6C">
                                <w:pPr>
                                  <w:bidi w:val="0"/>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تفسير النتائج</w:t>
                                </w:r>
                              </w:p>
                            </w:txbxContent>
                          </wps:txbx>
                          <wps:bodyPr wrap="square" rtlCol="0">
                            <a:noAutofit/>
                          </wps:bodyPr>
                        </wps:wsp>
                      </wpg:grpSp>
                      <pic:pic xmlns:pic="http://schemas.openxmlformats.org/drawingml/2006/picture">
                        <pic:nvPicPr>
                          <pic:cNvPr id="1973967673" name="Picture 1973967673" descr="Strategy "/>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6199723" y="2387480"/>
                            <a:ext cx="669802" cy="6698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674" name="Picture 1973967674" descr="Data gathering "/>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5148514" y="1110223"/>
                            <a:ext cx="669802" cy="6698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675" name="Picture 1973967675" descr="Blockchain "/>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3843052" y="2387480"/>
                            <a:ext cx="669802" cy="6698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676" name="Picture 1973967676" descr="Predictive "/>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2803056" y="1117108"/>
                            <a:ext cx="669802" cy="6698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677" name="Picture 1973967677" descr="Research "/>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1519324" y="2425770"/>
                            <a:ext cx="669802" cy="6698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678" name="Picture 1973967678" descr="Web analytics "/>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418047" y="1117108"/>
                            <a:ext cx="669802" cy="66980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63F1686" id="Group 1079" o:spid="_x0000_s1758" style="width:460.4pt;height:278.75pt;mso-position-horizontal-relative:char;mso-position-vertical-relative:line" coordorigin=",-908" coordsize="72190,43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">
                <v:group id="Group 1973967637" o:spid="_x0000_s1759" style="position:absolute;top:-908;width:72190;height:43709" coordorigin=",-908" coordsize="72190,43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">
                  <v:group id="Group 1973967638" o:spid="_x0000_s1760" style="position:absolute;left:1957;top:9027;width:68813;height:23621" coordorigin="1957,9027" coordsize="68812,23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">
                    <v:group id="Group 1973967639" o:spid="_x0000_s1761" style="position:absolute;left:1957;top:9027;width:21506;height:23621" coordorigin="1957,9027" coordsize="21505,23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">
                      <v:group id="Group 1973967640" o:spid="_x0000_s1762" style="position:absolute;left:1957;top:9027;width:10849;height:10848" coordorigin="1957,9027" coordsize="14763,1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">
                        <v:oval id="Oval 1973967641" o:spid="_x0000_s1763" style="position:absolute;left:1957;top:9027;width:14764;height:14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" fillcolor="#168489" strokecolor="#168489" strokeweight="1pt">
                          <v:stroke joinstyle="miter"/>
                        </v:oval>
                        <v:oval id="Oval 1973967642" o:spid="_x0000_s1764" style="position:absolute;left:3201;top:10267;width:12284;height:1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" fillcolor="white [3212]" strokecolor="white [3212]" strokeweight="1pt">
                          <v:stroke joinstyle="miter"/>
                        </v:oval>
                      </v:group>
                      <v:group id="Group 1973967643" o:spid="_x0000_s1765" style="position:absolute;left:12614;top:21799;width:10849;height:10849" coordorigin="12614,21799" coordsize="14763,1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">
                        <v:oval id="Oval 1973967644" o:spid="_x0000_s1766" style="position:absolute;left:12614;top:21799;width:14764;height:147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" fillcolor="#2e75b6" strokecolor="#2e75b6" strokeweight="1pt">
                          <v:stroke joinstyle="miter"/>
                        </v:oval>
                        <v:oval id="Oval 1973967645" o:spid="_x0000_s1767" style="position:absolute;left:13858;top:23039;width:12284;height:122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" fillcolor="white [3212]" strokecolor="white [3212]" strokeweight="1pt">
                          <v:stroke joinstyle="miter"/>
                        </v:oval>
                      </v:group>
                      <v:line id="Straight Connector 1973967646" o:spid="_x0000_s1768" style="position:absolute;visibility:visible;mso-wrap-style:square" from="11217,18286" to="14203,23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" strokecolor="gray [1629]" strokeweight="1.5pt">
                        <v:stroke dashstyle="1 1" joinstyle="miter"/>
                        <o:lock v:ext="edit" shapetype="f"/>
                      </v:line>
                    </v:group>
                    <v:group id="Group 1973967647" o:spid="_x0000_s1769" style="position:absolute;left:21874;top:9027;width:25255;height:23621" coordorigin="21874,9027" coordsize="25255,23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">
                      <v:line id="Straight Connector 1973967648" o:spid="_x0000_s1770" style="position:absolute;flip:x;visibility:visible;mso-wrap-style:square" from="21874,18286" to="27018,23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" strokecolor="gray [1629]" strokeweight="1.5pt">
                        <v:stroke dashstyle="1 1" joinstyle="miter"/>
                        <o:lock v:ext="edit" shapetype="f"/>
                      </v:line>
                      <v:group id="Group 1973967649" o:spid="_x0000_s1771" style="position:absolute;left:25624;top:9027;width:21505;height:23621" coordorigin="25624,9027" coordsize="21505,23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">
                        <v:group id="Group 1973967650" o:spid="_x0000_s1772" style="position:absolute;left:25624;top:9027;width:10848;height:10848" coordorigin="25624,9027" coordsize="14763,1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">
                          <v:oval id="Oval 1973967651" o:spid="_x0000_s1773" style="position:absolute;left:25624;top:9027;width:14764;height:14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" fillcolor="#ffd366" strokecolor="#ffd366" strokeweight="1pt">
                            <v:stroke joinstyle="miter"/>
                          </v:oval>
                          <v:oval id="Oval 1973967652" o:spid="_x0000_s1774" style="position:absolute;left:26868;top:10267;width:12283;height:1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" fillcolor="white [3212]" strokecolor="white [3212]" strokeweight="1pt">
                            <v:stroke joinstyle="miter"/>
                          </v:oval>
                        </v:group>
                        <v:group id="Group 1973967653" o:spid="_x0000_s1775" style="position:absolute;left:36281;top:21799;width:10848;height:10849" coordorigin="36281,21799" coordsize="14763,1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">
                          <v:oval id="Oval 1973967654" o:spid="_x0000_s1776" style="position:absolute;left:36281;top:21799;width:14764;height:147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" fillcolor="#7f7f7f" strokecolor="#7f7f7f" strokeweight="1pt">
                            <v:stroke joinstyle="miter"/>
                          </v:oval>
                          <v:oval id="Oval 1973967655" o:spid="_x0000_s1777" style="position:absolute;left:37525;top:23039;width:12283;height:122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" fillcolor="white [3212]" strokecolor="white [3212]" strokeweight="1pt">
                            <v:stroke joinstyle="miter"/>
                          </v:oval>
                        </v:group>
                        <v:line id="Straight Connector 1973967656" o:spid="_x0000_s1778" style="position:absolute;visibility:visible;mso-wrap-style:square" from="34884,18286" to="37870,23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" strokecolor="gray [1629]" strokeweight="1.5pt">
                          <v:stroke dashstyle="1 1" joinstyle="miter"/>
                          <o:lock v:ext="edit" shapetype="f"/>
                        </v:line>
                      </v:group>
                    </v:group>
                    <v:group id="Group 1973967657" o:spid="_x0000_s1779" style="position:absolute;left:45515;top:9027;width:25255;height:23621" coordorigin="45515,9027" coordsize="25255,23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">
                      <v:line id="Straight Connector 1973967658" o:spid="_x0000_s1780" style="position:absolute;flip:x;visibility:visible;mso-wrap-style:square" from="45515,18286" to="50658,23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" strokecolor="gray [1629]" strokeweight="1.5pt">
                        <v:stroke dashstyle="1 1" joinstyle="miter"/>
                        <o:lock v:ext="edit" shapetype="f"/>
                      </v:line>
                      <v:group id="Group 1973967659" o:spid="_x0000_s1781" style="position:absolute;left:49264;top:9027;width:21506;height:23621" coordorigin="49264,9027" coordsize="21505,23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">
                        <v:group id="Group 1973967660" o:spid="_x0000_s1782" style="position:absolute;left:49264;top:9027;width:10849;height:10848" coordorigin="49264,9027" coordsize="14763,1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">
                          <v:oval id="Oval 1973967661" o:spid="_x0000_s1783" style="position:absolute;left:49264;top:9027;width:14764;height:14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" fillcolor="#168489" strokecolor="#168489" strokeweight="1pt">
                            <v:stroke joinstyle="miter"/>
                          </v:oval>
                          <v:oval id="Oval 1973967662" o:spid="_x0000_s1784" style="position:absolute;left:50508;top:10267;width:12284;height:1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" fillcolor="white [3212]" strokecolor="white [3212]" strokeweight="1pt">
                            <v:stroke joinstyle="miter"/>
                          </v:oval>
                        </v:group>
                        <v:group id="Group 1973967663" o:spid="_x0000_s1785" style="position:absolute;left:59922;top:21799;width:10848;height:10849" coordorigin="59922,21799" coordsize="14763,147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">
                          <v:oval id="Oval 1973967664" o:spid="_x0000_s1786" style="position:absolute;left:59922;top:21799;width:14763;height:147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" fillcolor="#2e75b6" strokecolor="#2e75b6" strokeweight="1pt">
                            <v:stroke joinstyle="miter"/>
                          </v:oval>
                          <v:oval id="Oval 1973967665" o:spid="_x0000_s1787" style="position:absolute;left:61165;top:23039;width:12284;height:122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" fillcolor="white [3212]" strokecolor="white [3212]" strokeweight="1pt">
                            <v:stroke joinstyle="miter"/>
                          </v:oval>
                        </v:group>
                        <v:line id="Straight Connector 1973967666" o:spid="_x0000_s1788" style="position:absolute;visibility:visible;mso-wrap-style:square" from="58524,18286" to="61510,23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" strokecolor="gray [1629]" strokeweight="1.5pt">
                          <v:stroke dashstyle="1 1" joinstyle="miter"/>
                          <o:lock v:ext="edit" shapetype="f"/>
                        </v:line>
                      </v:group>
                    </v:group>
                  </v:group>
                  <v:shape id="TextBox 1072" o:spid="_x0000_s1789" type="#_x0000_t202" style="position:absolute;left:47126;top:-908;width:14758;height:8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" filled="f" stroked="f">
                    <v:textbox>
                      <w:txbxContent>
                        <w:p w14:paraId="0D9BDF7D" w14:textId="77777777" w:rsidR="008E0B6C" w:rsidRPr="008E0B6C" w:rsidRDefault="008E0B6C" w:rsidP="008E0B6C">
                          <w:pPr>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جمع وتنقية البيانات</w:t>
                          </w:r>
                        </w:p>
                      </w:txbxContent>
                    </v:textbox>
                  </v:shape>
                  <v:shape id="TextBox 1073" o:spid="_x0000_s1790" type="#_x0000_t202" style="position:absolute;left:23665;top:-908;width:14763;height:8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" filled="f" stroked="f">
                    <v:textbox>
                      <w:txbxContent>
                        <w:p w14:paraId="4357AA1F" w14:textId="77777777" w:rsidR="008E0B6C" w:rsidRPr="008E0B6C" w:rsidRDefault="008E0B6C" w:rsidP="008E0B6C">
                          <w:pPr>
                            <w:bidi w:val="0"/>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تدريب واختبار النموذج</w:t>
                          </w:r>
                        </w:p>
                      </w:txbxContent>
                    </v:textbox>
                  </v:shape>
                  <v:shape id="TextBox 1074" o:spid="_x0000_s1791" type="#_x0000_t202" style="position:absolute;top:1312;width:14763;height:4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" filled="f" stroked="f">
                    <v:textbox>
                      <w:txbxContent>
                        <w:p w14:paraId="7665E215" w14:textId="77777777" w:rsidR="008E0B6C" w:rsidRPr="008E0B6C" w:rsidRDefault="008E0B6C" w:rsidP="008E0B6C">
                          <w:pPr>
                            <w:bidi w:val="0"/>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المراقبة والتكيّف</w:t>
                          </w:r>
                        </w:p>
                      </w:txbxContent>
                    </v:textbox>
                  </v:shape>
                  <v:shape id="TextBox 1075" o:spid="_x0000_s1792" type="#_x0000_t202" style="position:absolute;left:57426;top:33005;width:14764;height:9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" filled="f" stroked="f">
                    <v:textbox>
                      <w:txbxContent>
                        <w:p w14:paraId="1F04FB49" w14:textId="77777777" w:rsidR="008E0B6C" w:rsidRPr="008E0B6C" w:rsidRDefault="008E0B6C" w:rsidP="008E0B6C">
                          <w:pPr>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تحديد السؤال الاستراتيجي</w:t>
                          </w:r>
                        </w:p>
                      </w:txbxContent>
                    </v:textbox>
                  </v:shape>
                  <v:shape id="TextBox 1076" o:spid="_x0000_s1793" type="#_x0000_t202" style="position:absolute;left:33967;top:33005;width:14764;height:9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" filled="f" stroked="f">
                    <v:textbox>
                      <w:txbxContent>
                        <w:p w14:paraId="46638212" w14:textId="77777777" w:rsidR="008E0B6C" w:rsidRPr="008E0B6C" w:rsidRDefault="008E0B6C" w:rsidP="008E0B6C">
                          <w:pPr>
                            <w:bidi w:val="0"/>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اختيار النموذج المناسب</w:t>
                          </w:r>
                        </w:p>
                      </w:txbxContent>
                    </v:textbox>
                  </v:shape>
                  <v:shape id="TextBox 1077" o:spid="_x0000_s1794" type="#_x0000_t202" style="position:absolute;left:10302;top:33916;width:14764;height:55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" filled="f" stroked="f">
                    <v:textbox>
                      <w:txbxContent>
                        <w:p w14:paraId="772E6E36" w14:textId="77777777" w:rsidR="008E0B6C" w:rsidRPr="008E0B6C" w:rsidRDefault="008E0B6C" w:rsidP="008E0B6C">
                          <w:pPr>
                            <w:bidi w:val="0"/>
                            <w:jc w:val="center"/>
                            <w:rPr>
                              <w:rFonts w:ascii="Adobe Arabic" w:hAnsi="Adobe Arabic" w:cs="Adobe Arabic"/>
                              <w:b/>
                              <w:bCs/>
                              <w:kern w:val="24"/>
                              <w:sz w:val="36"/>
                              <w:szCs w:val="36"/>
                            </w:rPr>
                          </w:pPr>
                          <w:r w:rsidRPr="008E0B6C">
                            <w:rPr>
                              <w:rFonts w:ascii="Adobe Arabic" w:hAnsi="Adobe Arabic" w:cs="Adobe Arabic"/>
                              <w:b/>
                              <w:bCs/>
                              <w:kern w:val="24"/>
                              <w:sz w:val="36"/>
                              <w:szCs w:val="36"/>
                              <w:rtl/>
                            </w:rPr>
                            <w:t>تفسير النتائج</w:t>
                          </w:r>
                        </w:p>
                      </w:txbxContent>
                    </v:textbox>
                  </v:shape>
                </v:group>
                <v:shape id="Picture 1973967673" o:spid="_x0000_s1795" type="#_x0000_t75" alt="Strategy " style="position:absolute;left:61997;top:23874;width:6698;height:6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">
                  <v:imagedata r:id="rId302" o:title="Strategy "/>
                </v:shape>
                <v:shape id="Picture 1973967674" o:spid="_x0000_s1796" type="#_x0000_t75" alt="Data gathering " style="position:absolute;left:51485;top:11102;width:6698;height:6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">
                  <v:imagedata r:id="rId303" o:title="Data gathering "/>
                </v:shape>
                <v:shape id="Picture 1973967675" o:spid="_x0000_s1797" type="#_x0000_t75" alt="Blockchain " style="position:absolute;left:38430;top:23874;width:6698;height:6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">
                  <v:imagedata r:id="rId304" o:title="Blockchain "/>
                </v:shape>
                <v:shape id="Picture 1973967676" o:spid="_x0000_s1798" type="#_x0000_t75" alt="Predictive " style="position:absolute;left:28030;top:11171;width:6698;height:6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">
                  <v:imagedata r:id="rId305" o:title="Predictive "/>
                </v:shape>
                <v:shape id="Picture 1973967677" o:spid="_x0000_s1799" type="#_x0000_t75" alt="Research " style="position:absolute;left:15193;top:24257;width:6698;height:6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">
                  <v:imagedata r:id="rId306" o:title="Research "/>
                </v:shape>
                <v:shape id="Picture 1973967678" o:spid="_x0000_s1800" type="#_x0000_t75" alt="Web analytics " style="position:absolute;left:4180;top:11171;width:6698;height:6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">
                  <v:imagedata r:id="rId307" o:title="Web analytics "/>
                </v:shape>
                <w10:anchorlock/>
              </v:group>
            </w:pict>
          </mc:Fallback>
        </mc:AlternateContent>
      </w:r>
    </w:p>
    <w:p w14:paraId="658D29BC" w14:textId="4A9ACCE5" w:rsidR="006B59BE" w:rsidRPr="005F0E21" w:rsidRDefault="006B59BE" w:rsidP="00FC05DF">
      <w:pPr>
        <w:rPr>
          <w:rtl/>
        </w:rPr>
      </w:pPr>
      <w:r w:rsidRPr="006A2658">
        <w:rPr>
          <w:color w:val="168489"/>
          <w:rtl/>
        </w:rPr>
        <w:t xml:space="preserve">1. تحديد السؤال الاستراتيجي: </w:t>
      </w:r>
      <w:r w:rsidRPr="005F0E21">
        <w:rPr>
          <w:rtl/>
        </w:rPr>
        <w:t>ما الذي تحاول التنبؤ به بالضبط؟</w:t>
      </w:r>
    </w:p>
    <w:p w14:paraId="73870E20" w14:textId="77777777" w:rsidR="006B59BE" w:rsidRPr="005F0E21" w:rsidRDefault="006B59BE" w:rsidP="00FC05DF">
      <w:pPr>
        <w:rPr>
          <w:rtl/>
        </w:rPr>
      </w:pPr>
      <w:r w:rsidRPr="006A2658">
        <w:rPr>
          <w:color w:val="168489"/>
          <w:rtl/>
        </w:rPr>
        <w:t>2. جمع وتنقية البيانات:</w:t>
      </w:r>
      <w:r w:rsidRPr="005F0E21">
        <w:rPr>
          <w:rtl/>
        </w:rPr>
        <w:t xml:space="preserve"> تجميع البيانات الملائمة وتنقيتها.</w:t>
      </w:r>
    </w:p>
    <w:p w14:paraId="1F35D2FE" w14:textId="77777777" w:rsidR="006B59BE" w:rsidRPr="005F0E21" w:rsidRDefault="006B59BE" w:rsidP="00FC05DF">
      <w:pPr>
        <w:rPr>
          <w:rtl/>
        </w:rPr>
      </w:pPr>
      <w:r w:rsidRPr="006A2658">
        <w:rPr>
          <w:color w:val="168489"/>
          <w:rtl/>
        </w:rPr>
        <w:lastRenderedPageBreak/>
        <w:t>3. اختيار النموذج المناسب:</w:t>
      </w:r>
      <w:r w:rsidRPr="005F0E21">
        <w:rPr>
          <w:rtl/>
        </w:rPr>
        <w:t xml:space="preserve"> انتقاء الخوارزمية المناسبة للمشكلة (الانحدار، الشبكات العصبية، غابات عشوائية، إلخ).</w:t>
      </w:r>
    </w:p>
    <w:p w14:paraId="6EEC2D5E" w14:textId="77777777" w:rsidR="006B59BE" w:rsidRPr="005F0E21" w:rsidRDefault="006B59BE" w:rsidP="00FC05DF">
      <w:pPr>
        <w:rPr>
          <w:rtl/>
        </w:rPr>
      </w:pPr>
      <w:r w:rsidRPr="006A2658">
        <w:rPr>
          <w:color w:val="168489"/>
          <w:rtl/>
        </w:rPr>
        <w:t>4. تدريب واختبار النموذج:</w:t>
      </w:r>
      <w:r w:rsidRPr="005F0E21">
        <w:rPr>
          <w:rtl/>
        </w:rPr>
        <w:t xml:space="preserve"> ضمان دقّة النموذج وموثوقيته.</w:t>
      </w:r>
    </w:p>
    <w:p w14:paraId="759559D8" w14:textId="77777777" w:rsidR="006B59BE" w:rsidRPr="005F0E21" w:rsidRDefault="006B59BE" w:rsidP="00FC05DF">
      <w:pPr>
        <w:rPr>
          <w:rtl/>
        </w:rPr>
      </w:pPr>
      <w:r w:rsidRPr="006A2658">
        <w:rPr>
          <w:color w:val="168489"/>
          <w:rtl/>
        </w:rPr>
        <w:t>5. تفسير النتائج:</w:t>
      </w:r>
      <w:r w:rsidRPr="005F0E21">
        <w:rPr>
          <w:rtl/>
        </w:rPr>
        <w:t xml:space="preserve"> ترجمة مخرجات النموذج إلى رؤى قابلة للتنفيذ.</w:t>
      </w:r>
    </w:p>
    <w:p w14:paraId="7DA4A67B" w14:textId="77777777" w:rsidR="006B59BE" w:rsidRPr="005F0E21" w:rsidRDefault="006B59BE" w:rsidP="00FC05DF">
      <w:pPr>
        <w:rPr>
          <w:rtl/>
        </w:rPr>
      </w:pPr>
      <w:r w:rsidRPr="006A2658">
        <w:rPr>
          <w:color w:val="168489"/>
          <w:rtl/>
        </w:rPr>
        <w:t>6. المراقبة والتكيّف:</w:t>
      </w:r>
      <w:r w:rsidRPr="005F0E21">
        <w:rPr>
          <w:rtl/>
        </w:rPr>
        <w:t xml:space="preserve"> متابعة أداء النموذج وتعديله مع تغيّر الظروف.</w:t>
      </w:r>
    </w:p>
    <w:p w14:paraId="3093B5FE" w14:textId="35DFB268" w:rsidR="006B59BE" w:rsidRDefault="00FC05DF" w:rsidP="00FC05DF">
      <w:pPr>
        <w:rPr>
          <w:rtl/>
        </w:rPr>
      </w:pPr>
      <w:r>
        <w:rPr>
          <w:rFonts w:ascii="Sakkal Majalla" w:hAnsi="Sakkal Majalla"/>
          <w:noProof/>
          <w:color w:val="002060"/>
          <w:sz w:val="34"/>
        </w:rPr>
        <w:t xml:space="preserve">حدود </w:t>
      </w:r>
      <w:hyperlink r:id="rId308">
        <w:r>
          <w:rPr>
            <w:rStyle w:val="Hyperlink"/>
            <w:rFonts w:ascii="Sakkal Majalla" w:hAnsi="Sakkal Majalla"/>
            <w:noProof/>
            <w:color w:val="002060"/>
            <w:sz w:val="34"/>
          </w:rPr>
          <w:t>الذكاء الاصطناعي</w:t>
        </w:r>
      </w:hyperlink>
      <w:r>
        <w:rPr>
          <w:rFonts w:ascii="Sakkal Majalla" w:hAnsi="Sakkal Majalla"/>
          <w:noProof/>
          <w:color w:val="002060"/>
          <w:sz w:val="34"/>
        </w:rPr>
        <w:t xml:space="preserve"> في صنع القرار القياديحدود </w:t>
      </w:r>
      <w:hyperlink r:id="rId309">
        <w:r>
          <w:rPr>
            <w:rStyle w:val="Hyperlink"/>
            <w:rFonts w:ascii="Sakkal Majalla" w:hAnsi="Sakkal Majalla"/>
            <w:noProof/>
            <w:color w:val="002060"/>
            <w:sz w:val="34"/>
          </w:rPr>
          <w:t>الذكاء الاصطناعي</w:t>
        </w:r>
      </w:hyperlink>
      <w:r>
        <w:rPr>
          <w:rFonts w:ascii="Sakkal Majalla" w:hAnsi="Sakkal Majalla"/>
          <w:noProof/>
          <w:color w:val="002060"/>
          <w:sz w:val="34"/>
        </w:rPr>
        <w:t xml:space="preserve"> في صنع القرار القيادي</w:t>
      </w:r>
    </w:p>
    <w:p w14:paraId="47594409" w14:textId="77777777" w:rsidR="006B59BE" w:rsidRPr="005F0E21" w:rsidRDefault="006B59BE" w:rsidP="00FC05DF">
      <w:pPr>
        <w:rPr>
          <w:rtl/>
        </w:rPr>
      </w:pPr>
      <w:r w:rsidRPr="005F0E21">
        <w:rPr>
          <w:rtl/>
        </w:rPr>
        <w:t>بالرغم من الإمكانيات الهائلة للذكاء الاصطناعي، فإنه يواجه حدوداً مهمّة يجب على القادة إدراكها:</w:t>
      </w:r>
    </w:p>
    <w:p w14:paraId="4693DB45" w14:textId="2BD80811" w:rsidR="006B59BE" w:rsidRPr="006A2658" w:rsidRDefault="008E0B6C" w:rsidP="006A2658">
      <w:pPr>
        <w:pStyle w:val="ad"/>
        <w:rPr>
          <w:b w:val="0"/>
          <w:bCs/>
          <w:color w:val="168489"/>
          <w:rtl/>
        </w:rPr>
      </w:pPr>
      <w:r>
        <w:rPr>
          <w:noProof/>
        </w:rPr>
        <w:drawing>
          <wp:anchor distT="0" distB="0" distL="114300" distR="114300" simplePos="0" relativeHeight="252934144" behindDoc="0" locked="0" layoutInCell="1" allowOverlap="1" wp14:anchorId="0A234C1C" wp14:editId="19BA2C4D">
            <wp:simplePos x="0" y="0"/>
            <wp:positionH relativeFrom="margin">
              <wp:align>left</wp:align>
            </wp:positionH>
            <wp:positionV relativeFrom="paragraph">
              <wp:posOffset>244549</wp:posOffset>
            </wp:positionV>
            <wp:extent cx="1223010" cy="1223010"/>
            <wp:effectExtent l="0" t="0" r="0" b="0"/>
            <wp:wrapSquare wrapText="bothSides"/>
            <wp:docPr id="1973967679" name="Picture 1973967679" descr="Analytic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Analytics "/>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6A2658">
        <w:rPr>
          <w:b w:val="0"/>
          <w:bCs/>
          <w:color w:val="168489"/>
          <w:rtl/>
        </w:rPr>
        <w:t>القيود التقنية:</w:t>
      </w:r>
      <w:r w:rsidRPr="008E0B6C">
        <w:t xml:space="preserve"> </w:t>
      </w:r>
    </w:p>
    <w:p w14:paraId="314FC347" w14:textId="77777777" w:rsidR="006B59BE" w:rsidRPr="005F0E21" w:rsidRDefault="006B59BE" w:rsidP="00FC05DF">
      <w:pPr>
        <w:rPr>
          <w:rtl/>
        </w:rPr>
      </w:pPr>
      <w:r>
        <w:rPr>
          <w:color w:val="168489"/>
          <w:rtl/>
        </w:rPr>
        <w:t xml:space="preserve">1. الاعتماد على البيانات التاريخية: </w:t>
      </w:r>
      <w:hyperlink r:id="rId311">
        <w:r>
          <w:rPr>
            <w:rStyle w:val="Hyperlink"/>
            <w:rtl/>
          </w:rPr>
          <w:t>الذكاء الاصطناعي</w:t>
        </w:r>
      </w:hyperlink>
      <w:r>
        <w:rPr>
          <w:rtl/>
        </w:rPr>
        <w:t xml:space="preserve"> يتعلّم من الماضي ويفترض استمراريته.</w:t>
      </w:r>
    </w:p>
    <w:p w14:paraId="5C035322" w14:textId="77777777" w:rsidR="006B59BE" w:rsidRPr="005F0E21" w:rsidRDefault="006B59BE" w:rsidP="00FC05DF">
      <w:pPr>
        <w:rPr>
          <w:rtl/>
        </w:rPr>
      </w:pPr>
      <w:r>
        <w:rPr>
          <w:color w:val="168489"/>
          <w:rtl/>
        </w:rPr>
        <w:t>2. مشكلة "الصندوق الأسود":</w:t>
      </w:r>
      <w:r>
        <w:rPr>
          <w:rtl/>
        </w:rPr>
        <w:t xml:space="preserve"> صعوبة فهم كيفية توصّل بعض خوارزميات </w:t>
      </w:r>
      <w:hyperlink r:id="rId312">
        <w:r>
          <w:rPr>
            <w:rStyle w:val="Hyperlink"/>
            <w:rtl/>
          </w:rPr>
          <w:t>الذكاء الاصطناعي</w:t>
        </w:r>
      </w:hyperlink>
      <w:r>
        <w:rPr>
          <w:rtl/>
        </w:rPr>
        <w:t xml:space="preserve"> المعقّدة لاستنتاجاتها.</w:t>
      </w:r>
    </w:p>
    <w:p w14:paraId="06991F1D" w14:textId="77777777" w:rsidR="006B59BE" w:rsidRPr="005F0E21" w:rsidRDefault="006B59BE" w:rsidP="00FC05DF">
      <w:pPr>
        <w:rPr>
          <w:rtl/>
        </w:rPr>
      </w:pPr>
      <w:r w:rsidRPr="008E0B6C">
        <w:rPr>
          <w:color w:val="168489"/>
          <w:rtl/>
        </w:rPr>
        <w:t>3. التحيّز في البيانات:</w:t>
      </w:r>
      <w:r w:rsidRPr="005F0E21">
        <w:rPr>
          <w:rtl/>
        </w:rPr>
        <w:t xml:space="preserve"> إذا كانت البيانات المستخدمة للتدريب متحيّزة، ستكون النتائج متحيّزة.</w:t>
      </w:r>
    </w:p>
    <w:p w14:paraId="3B4B5442" w14:textId="77777777" w:rsidR="006B59BE" w:rsidRPr="005F0E21" w:rsidRDefault="006B59BE" w:rsidP="00FC05DF">
      <w:pPr>
        <w:rPr>
          <w:rtl/>
        </w:rPr>
      </w:pPr>
      <w:r>
        <w:rPr>
          <w:rtl/>
        </w:rPr>
        <w:t xml:space="preserve">كما يقول كيت كروفورد، الباحثة في مجال </w:t>
      </w:r>
      <w:hyperlink r:id="rId313">
        <w:r>
          <w:rPr>
            <w:rStyle w:val="Hyperlink"/>
            <w:rtl/>
          </w:rPr>
          <w:t>الذكاء الاصطناعي</w:t>
        </w:r>
      </w:hyperlink>
      <w:r>
        <w:rPr>
          <w:rtl/>
        </w:rPr>
        <w:t>: "</w:t>
      </w:r>
      <w:hyperlink r:id="rId314">
        <w:r>
          <w:rPr>
            <w:rStyle w:val="Hyperlink"/>
            <w:rtl/>
          </w:rPr>
          <w:t>الذكاء الاصطناعي</w:t>
        </w:r>
      </w:hyperlink>
      <w:r>
        <w:rPr>
          <w:rtl/>
        </w:rPr>
        <w:t xml:space="preserve"> ليس مجرّد أداة تقنية، بل هو مرآة تعكس القيم البشرية، بما في ذلك التحيّزات التي قد تكون مضمّنة في البيانات."</w:t>
      </w:r>
    </w:p>
    <w:p w14:paraId="53EC2EB5" w14:textId="77777777" w:rsidR="006B59BE" w:rsidRDefault="006B59BE" w:rsidP="006A2658">
      <w:pPr>
        <w:pStyle w:val="ad"/>
        <w:rPr>
          <w:b w:val="0"/>
          <w:bCs/>
          <w:color w:val="168489"/>
          <w:rtl/>
        </w:rPr>
      </w:pPr>
      <w:r w:rsidRPr="006A2658">
        <w:rPr>
          <w:b w:val="0"/>
          <w:bCs/>
          <w:color w:val="168489"/>
          <w:rtl/>
        </w:rPr>
        <w:t>القيود الإنسانية:</w:t>
      </w:r>
    </w:p>
    <w:p w14:paraId="013BB63A" w14:textId="0D572669" w:rsidR="008E0B6C" w:rsidRPr="006A2658" w:rsidRDefault="008E0B6C" w:rsidP="008E0B6C">
      <w:pPr>
        <w:pStyle w:val="ad"/>
        <w:rPr>
          <w:b w:val="0"/>
          <w:bCs/>
          <w:color w:val="168489"/>
          <w:rtl/>
        </w:rPr>
      </w:pPr>
      <w:r>
        <w:rPr>
          <w:b w:val="0"/>
          <w:bCs/>
          <w:noProof/>
          <w:color w:val="168489"/>
        </w:rPr>
        <w:t xml:space="preserve">الالتزام والمسؤوليةالإبداع المحدودعدم القدرة على التعاطفافتقار </w:t>
      </w:r>
      <w:hyperlink r:id="rId315">
        <w:r>
          <w:rPr>
            <w:rStyle w:val="Hyperlink"/>
            <w:b w:val="0"/>
            <w:bCs/>
            <w:noProof/>
            <w:color w:val="168489"/>
          </w:rPr>
          <w:t>الذكاء الاصطناعي</w:t>
        </w:r>
      </w:hyperlink>
      <w:r>
        <w:rPr>
          <w:b w:val="0"/>
          <w:bCs/>
          <w:noProof/>
          <w:color w:val="168489"/>
        </w:rPr>
        <w:t xml:space="preserve"> للحكمةالالتزام والمسؤوليةالإبداع المحدودعدم القدرة على التعاطفافتقار </w:t>
      </w:r>
      <w:hyperlink r:id="rId316">
        <w:r>
          <w:rPr>
            <w:rStyle w:val="Hyperlink"/>
            <w:b w:val="0"/>
            <w:bCs/>
            <w:noProof/>
            <w:color w:val="168489"/>
          </w:rPr>
          <w:t>الذكاء الاصطناعي</w:t>
        </w:r>
      </w:hyperlink>
      <w:r>
        <w:rPr>
          <w:b w:val="0"/>
          <w:bCs/>
          <w:noProof/>
          <w:color w:val="168489"/>
        </w:rPr>
        <w:t xml:space="preserve"> للحكمة</w:t>
      </w:r>
    </w:p>
    <w:p w14:paraId="26C8C194" w14:textId="77777777" w:rsidR="006B59BE" w:rsidRPr="005F0E21" w:rsidRDefault="006B59BE" w:rsidP="00FC05DF">
      <w:pPr>
        <w:rPr>
          <w:rtl/>
        </w:rPr>
      </w:pPr>
      <w:r>
        <w:rPr>
          <w:color w:val="168489"/>
          <w:rtl/>
        </w:rPr>
        <w:t xml:space="preserve">1. افتقار </w:t>
      </w:r>
      <w:hyperlink r:id="rId317">
        <w:r>
          <w:rPr>
            <w:rStyle w:val="Hyperlink"/>
            <w:color w:val="168489"/>
            <w:rtl/>
          </w:rPr>
          <w:t>الذكاء الاصطناعي</w:t>
        </w:r>
      </w:hyperlink>
      <w:r>
        <w:rPr>
          <w:color w:val="168489"/>
          <w:rtl/>
        </w:rPr>
        <w:t xml:space="preserve"> للحكمة: </w:t>
      </w:r>
      <w:r>
        <w:rPr>
          <w:rtl/>
        </w:rPr>
        <w:t>القدرة على تقييم السياق الثقافي والأخلاقي.</w:t>
      </w:r>
    </w:p>
    <w:p w14:paraId="7EB70CD9" w14:textId="77777777" w:rsidR="006B59BE" w:rsidRPr="005F0E21" w:rsidRDefault="006B59BE" w:rsidP="00FC05DF">
      <w:pPr>
        <w:rPr>
          <w:rtl/>
        </w:rPr>
      </w:pPr>
      <w:r w:rsidRPr="008E0B6C">
        <w:rPr>
          <w:color w:val="168489"/>
          <w:rtl/>
        </w:rPr>
        <w:t>2. الإبداع المحدود:</w:t>
      </w:r>
      <w:r w:rsidRPr="005F0E21">
        <w:rPr>
          <w:rtl/>
        </w:rPr>
        <w:t xml:space="preserve"> صعوبة في ابتكار حلول غير تقليدية للمشاكل المعقّدة.</w:t>
      </w:r>
    </w:p>
    <w:p w14:paraId="4F74E8FA" w14:textId="77777777" w:rsidR="006B59BE" w:rsidRPr="005F0E21" w:rsidRDefault="006B59BE" w:rsidP="00FC05DF">
      <w:pPr>
        <w:rPr>
          <w:rtl/>
        </w:rPr>
      </w:pPr>
      <w:r w:rsidRPr="008E0B6C">
        <w:rPr>
          <w:color w:val="168489"/>
          <w:rtl/>
        </w:rPr>
        <w:t xml:space="preserve">3. عدم القدرة على التعاطف: </w:t>
      </w:r>
      <w:r w:rsidRPr="005F0E21">
        <w:rPr>
          <w:rtl/>
        </w:rPr>
        <w:t>فهم العواطف البشرية والاستجابة لها.</w:t>
      </w:r>
    </w:p>
    <w:p w14:paraId="531A9A4F" w14:textId="77777777" w:rsidR="006B59BE" w:rsidRPr="005F0E21" w:rsidRDefault="006B59BE" w:rsidP="00FC05DF">
      <w:pPr>
        <w:rPr>
          <w:rtl/>
        </w:rPr>
      </w:pPr>
      <w:r w:rsidRPr="008E0B6C">
        <w:rPr>
          <w:color w:val="168489"/>
          <w:rtl/>
        </w:rPr>
        <w:t>4. الالتزام والمسؤولية:</w:t>
      </w:r>
      <w:r w:rsidRPr="005F0E21">
        <w:rPr>
          <w:rtl/>
        </w:rPr>
        <w:t xml:space="preserve"> تبقى المسؤولية الأخلاقية والقانونية عن القرارات على عاتق القادة.</w:t>
      </w:r>
    </w:p>
    <w:p w14:paraId="268DD1A3" w14:textId="77777777" w:rsidR="00F57560" w:rsidRDefault="00F57560" w:rsidP="006A2658">
      <w:pPr>
        <w:pStyle w:val="ad"/>
        <w:rPr>
          <w:b w:val="0"/>
          <w:bCs/>
          <w:color w:val="168489"/>
          <w:rtl/>
        </w:rPr>
      </w:pPr>
    </w:p>
    <w:p w14:paraId="3E9E9A39" w14:textId="79896252" w:rsidR="006B59BE" w:rsidRDefault="006B59BE" w:rsidP="006A2658">
      <w:pPr>
        <w:pStyle w:val="ad"/>
        <w:rPr>
          <w:b w:val="0"/>
          <w:bCs/>
          <w:color w:val="168489"/>
          <w:rtl/>
        </w:rPr>
      </w:pPr>
      <w:r w:rsidRPr="006A2658">
        <w:rPr>
          <w:b w:val="0"/>
          <w:bCs/>
          <w:color w:val="168489"/>
          <w:rtl/>
        </w:rPr>
        <w:t>استراتيجيات التغلّب على الحدود:</w:t>
      </w:r>
    </w:p>
    <w:p w14:paraId="32E2CBB0" w14:textId="7C97D965" w:rsidR="008E0B6C" w:rsidRDefault="008E0B6C" w:rsidP="008E0B6C">
      <w:pPr>
        <w:pStyle w:val="ad"/>
        <w:rPr>
          <w:b w:val="0"/>
          <w:bCs/>
          <w:color w:val="168489"/>
          <w:rtl/>
        </w:rPr>
      </w:pPr>
      <w:r w:rsidRPr="008E0B6C">
        <w:rPr>
          <w:b w:val="0"/>
          <w:bCs/>
          <w:noProof/>
          <w:color w:val="168489"/>
        </w:rPr>
        <w:lastRenderedPageBreak/>
        <mc:AlternateContent>
          <mc:Choice Requires="wpg">
            <w:drawing>
              <wp:inline distT="0" distB="0" distL="0" distR="0" wp14:anchorId="687BE90E" wp14:editId="5D5CC616">
                <wp:extent cx="5746349" cy="1411217"/>
                <wp:effectExtent l="0" t="0" r="26035" b="17780"/>
                <wp:docPr id="1973967703" name="Group 3"/>
                <wp:cNvGraphicFramePr/>
                <a:graphic xmlns:a="http://schemas.openxmlformats.org/drawingml/2006/main">
                  <a:graphicData uri="http://schemas.microsoft.com/office/word/2010/wordprocessingGroup">
                    <wpg:wgp>
                      <wpg:cNvGrpSpPr/>
                      <wpg:grpSpPr>
                        <a:xfrm>
                          <a:off x="0" y="0"/>
                          <a:ext cx="5746349" cy="1411217"/>
                          <a:chOff x="0" y="0"/>
                          <a:chExt cx="5746349" cy="1411217"/>
                        </a:xfrm>
                      </wpg:grpSpPr>
                      <wpg:grpSp>
                        <wpg:cNvPr id="1973967704" name="Group 1973967704"/>
                        <wpg:cNvGrpSpPr/>
                        <wpg:grpSpPr>
                          <a:xfrm>
                            <a:off x="0" y="0"/>
                            <a:ext cx="1390536" cy="1390535"/>
                            <a:chOff x="0" y="0"/>
                            <a:chExt cx="1722784" cy="1722784"/>
                          </a:xfrm>
                        </wpg:grpSpPr>
                        <wps:wsp>
                          <wps:cNvPr id="1973967705" name="Oval 1973967705"/>
                          <wps:cNvSpPr/>
                          <wps:spPr>
                            <a:xfrm>
                              <a:off x="0" y="0"/>
                              <a:ext cx="1722784" cy="1722784"/>
                            </a:xfrm>
                            <a:prstGeom prst="ellipse">
                              <a:avLst/>
                            </a:prstGeom>
                            <a:noFill/>
                            <a:ln>
                              <a:solidFill>
                                <a:schemeClr val="accent5">
                                  <a:lumMod val="75000"/>
                                </a:schemeClr>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06" name="Oval 1973967706"/>
                          <wps:cNvSpPr/>
                          <wps:spPr>
                            <a:xfrm>
                              <a:off x="92766" y="92766"/>
                              <a:ext cx="1537252" cy="1537252"/>
                            </a:xfrm>
                            <a:prstGeom prst="ellipse">
                              <a:avLst/>
                            </a:pr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07" name="Oval 1973967707"/>
                          <wps:cNvSpPr/>
                          <wps:spPr>
                            <a:xfrm>
                              <a:off x="172553" y="172553"/>
                              <a:ext cx="1377676" cy="1377675"/>
                            </a:xfrm>
                            <a:prstGeom prst="ellipse">
                              <a:avLst/>
                            </a:prstGeom>
                            <a:solidFill>
                              <a:schemeClr val="bg1"/>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08" name="TextBox 9237"/>
                          <wps:cNvSpPr txBox="1">
                            <a:spLocks noChangeArrowheads="1"/>
                          </wps:cNvSpPr>
                          <wps:spPr bwMode="auto">
                            <a:xfrm flipV="1">
                              <a:off x="92767" y="118406"/>
                              <a:ext cx="1537252" cy="1234444"/>
                            </a:xfrm>
                            <a:prstGeom prst="rect">
                              <a:avLst/>
                            </a:prstGeom>
                          </wps:spPr>
                          <wps:txbx>
                            <w:txbxContent>
                              <w:p w14:paraId="7DAEBF4D" w14:textId="5ECCCEAF"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التنوّع في فرق التطوير</w:t>
                                </w:r>
                              </w:p>
                            </w:txbxContent>
                          </wps:txbx>
                          <wps:bodyPr rot="0" vert="horz" wrap="square" lIns="0" tIns="45720" rIns="0" bIns="45720" anchor="b" anchorCtr="0" upright="1">
                            <a:noAutofit/>
                          </wps:bodyPr>
                        </wps:wsp>
                      </wpg:grpSp>
                      <wpg:grpSp>
                        <wpg:cNvPr id="1973967709" name="Group 1973967709"/>
                        <wpg:cNvGrpSpPr/>
                        <wpg:grpSpPr>
                          <a:xfrm>
                            <a:off x="1465411" y="20682"/>
                            <a:ext cx="4280938" cy="1390535"/>
                            <a:chOff x="1465411" y="20682"/>
                            <a:chExt cx="3418467" cy="1110387"/>
                          </a:xfrm>
                        </wpg:grpSpPr>
                        <wpg:grpSp>
                          <wpg:cNvPr id="1973967710" name="Group 1973967710"/>
                          <wpg:cNvGrpSpPr/>
                          <wpg:grpSpPr>
                            <a:xfrm>
                              <a:off x="1465411" y="20682"/>
                              <a:ext cx="1110388" cy="1110387"/>
                              <a:chOff x="1465411" y="20682"/>
                              <a:chExt cx="1722784" cy="1722784"/>
                            </a:xfrm>
                          </wpg:grpSpPr>
                          <wps:wsp>
                            <wps:cNvPr id="1973967711" name="Oval 1973967711"/>
                            <wps:cNvSpPr/>
                            <wps:spPr>
                              <a:xfrm>
                                <a:off x="1465411" y="20682"/>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12" name="Oval 1973967712"/>
                            <wps:cNvSpPr/>
                            <wps:spPr>
                              <a:xfrm>
                                <a:off x="1558177" y="113448"/>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13" name="Oval 1973967713"/>
                            <wps:cNvSpPr/>
                            <wps:spPr>
                              <a:xfrm>
                                <a:off x="1637965" y="193236"/>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14" name="TextBox 9233"/>
                            <wps:cNvSpPr txBox="1">
                              <a:spLocks noChangeArrowheads="1"/>
                            </wps:cNvSpPr>
                            <wps:spPr bwMode="auto">
                              <a:xfrm flipV="1">
                                <a:off x="1558099" y="323842"/>
                                <a:ext cx="1537252" cy="909483"/>
                              </a:xfrm>
                              <a:prstGeom prst="rect">
                                <a:avLst/>
                              </a:prstGeom>
                            </wps:spPr>
                            <wps:txbx>
                              <w:txbxContent>
                                <w:p w14:paraId="4649B035" w14:textId="1C685C62"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التقييم المستمر</w:t>
                                  </w:r>
                                </w:p>
                              </w:txbxContent>
                            </wps:txbx>
                            <wps:bodyPr rot="0" vert="horz" wrap="square" lIns="0" tIns="45720" rIns="0" bIns="45720" anchor="b" anchorCtr="0" upright="1">
                              <a:noAutofit/>
                            </wps:bodyPr>
                          </wps:wsp>
                        </wpg:grpSp>
                        <wpg:grpSp>
                          <wpg:cNvPr id="1973967715" name="Group 1973967715"/>
                          <wpg:cNvGrpSpPr/>
                          <wpg:grpSpPr>
                            <a:xfrm>
                              <a:off x="2616305" y="20682"/>
                              <a:ext cx="1110388" cy="1110387"/>
                              <a:chOff x="2616305" y="20682"/>
                              <a:chExt cx="1722784" cy="1722784"/>
                            </a:xfrm>
                          </wpg:grpSpPr>
                          <wps:wsp>
                            <wps:cNvPr id="1973967716" name="Oval 1973967716"/>
                            <wps:cNvSpPr/>
                            <wps:spPr>
                              <a:xfrm>
                                <a:off x="2616305" y="20682"/>
                                <a:ext cx="1722784" cy="1722784"/>
                              </a:xfrm>
                              <a:prstGeom prst="ellipse">
                                <a:avLst/>
                              </a:prstGeom>
                              <a:noFill/>
                              <a:ln>
                                <a:solidFill>
                                  <a:schemeClr val="bg1">
                                    <a:lumMod val="50000"/>
                                  </a:schemeClr>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17" name="Oval 1973967717"/>
                            <wps:cNvSpPr/>
                            <wps:spPr>
                              <a:xfrm>
                                <a:off x="2709071" y="113448"/>
                                <a:ext cx="1537252" cy="1537252"/>
                              </a:xfrm>
                              <a:prstGeom prst="ellipse">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18" name="Oval 1973967718"/>
                            <wps:cNvSpPr/>
                            <wps:spPr>
                              <a:xfrm>
                                <a:off x="2788859" y="193236"/>
                                <a:ext cx="1377676" cy="1377676"/>
                              </a:xfrm>
                              <a:prstGeom prst="ellipse">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19" name="TextBox 9229"/>
                            <wps:cNvSpPr txBox="1">
                              <a:spLocks noChangeArrowheads="1"/>
                            </wps:cNvSpPr>
                            <wps:spPr bwMode="auto">
                              <a:xfrm flipV="1">
                                <a:off x="2708922" y="231631"/>
                                <a:ext cx="1537252" cy="975137"/>
                              </a:xfrm>
                              <a:prstGeom prst="rect">
                                <a:avLst/>
                              </a:prstGeom>
                            </wps:spPr>
                            <wps:txbx>
                              <w:txbxContent>
                                <w:p w14:paraId="6BE2180A" w14:textId="73EB9D2E"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الشفافية</w:t>
                                  </w:r>
                                </w:p>
                              </w:txbxContent>
                            </wps:txbx>
                            <wps:bodyPr rot="0" vert="horz" wrap="square" lIns="0" tIns="45720" rIns="0" bIns="45720" anchor="b" anchorCtr="0" upright="1">
                              <a:noAutofit/>
                            </wps:bodyPr>
                          </wps:wsp>
                        </wpg:grpSp>
                        <wpg:grpSp>
                          <wpg:cNvPr id="1973967720" name="Group 1973967720"/>
                          <wpg:cNvGrpSpPr/>
                          <wpg:grpSpPr>
                            <a:xfrm>
                              <a:off x="3773490" y="20682"/>
                              <a:ext cx="1110388" cy="1110387"/>
                              <a:chOff x="3773490" y="20682"/>
                              <a:chExt cx="1722784" cy="1722784"/>
                            </a:xfrm>
                          </wpg:grpSpPr>
                          <wps:wsp>
                            <wps:cNvPr id="1973967721" name="Oval 1973967721"/>
                            <wps:cNvSpPr/>
                            <wps:spPr>
                              <a:xfrm>
                                <a:off x="3773490" y="20682"/>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22" name="Oval 1973967722"/>
                            <wps:cNvSpPr/>
                            <wps:spPr>
                              <a:xfrm>
                                <a:off x="3866256" y="113448"/>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23" name="Oval 1973967723"/>
                            <wps:cNvSpPr/>
                            <wps:spPr>
                              <a:xfrm>
                                <a:off x="3946044" y="193236"/>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724" name="TextBox 9225"/>
                            <wps:cNvSpPr txBox="1">
                              <a:spLocks noChangeArrowheads="1"/>
                            </wps:cNvSpPr>
                            <wps:spPr bwMode="auto">
                              <a:xfrm flipV="1">
                                <a:off x="3866034" y="350923"/>
                                <a:ext cx="1537252" cy="856057"/>
                              </a:xfrm>
                              <a:prstGeom prst="rect">
                                <a:avLst/>
                              </a:prstGeom>
                            </wps:spPr>
                            <wps:txbx>
                              <w:txbxContent>
                                <w:p w14:paraId="1B5A6304" w14:textId="418D46CC"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النموذج التكاملي</w:t>
                                  </w:r>
                                </w:p>
                              </w:txbxContent>
                            </wps:txbx>
                            <wps:bodyPr rot="0" vert="horz" wrap="square" lIns="0" tIns="45720" rIns="0" bIns="45720" anchor="b" anchorCtr="0" upright="1">
                              <a:noAutofit/>
                            </wps:bodyPr>
                          </wps:wsp>
                        </wpg:grpSp>
                      </wpg:grpSp>
                    </wpg:wgp>
                  </a:graphicData>
                </a:graphic>
              </wp:inline>
            </w:drawing>
          </mc:Choice>
          <mc:Fallback>
            <w:pict>
              <v:group w14:anchorId="687BE90E" id="_x0000_s1801" style="width:452.45pt;height:111.1pt;mso-position-horizontal-relative:char;mso-position-vertical-relative:line" coordsize="57463,14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">
                <v:group id="Group 1973967704" o:spid="_x0000_s1802" style="position:absolute;width:13905;height:13905"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">
                  <v:oval id="Oval 1973967705" o:spid="_x0000_s1803"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" filled="f" strokecolor="#2e74b5 [2408]" strokeweight="1pt">
                    <v:stroke dashstyle="1 1" joinstyle="miter"/>
                  </v:oval>
                  <v:oval id="Oval 1973967706" o:spid="_x0000_s1804"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" fillcolor="#2e74b5 [2408]" strokecolor="#2e74b5 [2408]" strokeweight="1pt">
                    <v:stroke joinstyle="miter"/>
                  </v:oval>
                  <v:oval id="Oval 1973967707" o:spid="_x0000_s1805"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" fillcolor="white [3212]" strokecolor="#2e74b5 [2408]" strokeweight="1pt">
                    <v:stroke joinstyle="miter"/>
                  </v:oval>
                  <v:shape id="TextBox 9237" o:spid="_x0000_s1806" type="#_x0000_t202" style="position:absolute;left:927;top:1184;width:15373;height:1234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" filled="f" stroked="f">
                    <v:textbox inset="0,,0">
                      <w:txbxContent>
                        <w:p w14:paraId="7DAEBF4D" w14:textId="5ECCCEAF"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التنوّع في فرق التطوير</w:t>
                          </w:r>
                        </w:p>
                      </w:txbxContent>
                    </v:textbox>
                  </v:shape>
                </v:group>
                <v:group id="Group 1973967709" o:spid="_x0000_s1807" style="position:absolute;left:14654;top:206;width:42809;height:13906" coordorigin="14654,206" coordsize="34184,11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">
                  <v:group id="Group 1973967710" o:spid="_x0000_s1808" style="position:absolute;left:14654;top:206;width:11103;height:11104" coordorigin="14654,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">
                    <v:oval id="Oval 1973967711" o:spid="_x0000_s1809" style="position:absolute;left:14654;top:206;width:17227;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" filled="f" strokecolor="#ffd366" strokeweight="1pt">
                      <v:stroke dashstyle="1 1" joinstyle="miter"/>
                    </v:oval>
                    <v:oval id="Oval 1973967712" o:spid="_x0000_s1810" style="position:absolute;left:15581;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" fillcolor="#ffd366" strokecolor="#ffd366" strokeweight="1pt">
                      <v:stroke joinstyle="miter"/>
                    </v:oval>
                    <v:oval id="Oval 1973967713" o:spid="_x0000_s1811" style="position:absolute;left:16379;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" fillcolor="white [3212]" strokecolor="#ffd366" strokeweight="1pt">
                      <v:stroke joinstyle="miter"/>
                    </v:oval>
                    <v:shape id="TextBox 9233" o:spid="_x0000_s1812" type="#_x0000_t202" style="position:absolute;left:15580;top:3238;width:15373;height:909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" filled="f" stroked="f">
                      <v:textbox inset="0,,0">
                        <w:txbxContent>
                          <w:p w14:paraId="4649B035" w14:textId="1C685C62"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التقييم المستمر</w:t>
                            </w:r>
                          </w:p>
                        </w:txbxContent>
                      </v:textbox>
                    </v:shape>
                  </v:group>
                  <v:group id="Group 1973967715" o:spid="_x0000_s1813" style="position:absolute;left:26163;top:206;width:11103;height:11104" coordorigin="26163,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">
                    <v:oval id="Oval 1973967716" o:spid="_x0000_s1814" style="position:absolute;left:26163;top:206;width:17227;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" filled="f" strokecolor="#7f7f7f [1612]" strokeweight="1pt">
                      <v:stroke dashstyle="1 1" joinstyle="miter"/>
                    </v:oval>
                    <v:oval id="Oval 1973967717" o:spid="_x0000_s1815" style="position:absolute;left:27090;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" fillcolor="#7f7f7f [1612]" strokecolor="#7f7f7f [1612]" strokeweight="1pt">
                      <v:stroke joinstyle="miter"/>
                    </v:oval>
                    <v:oval id="Oval 1973967718" o:spid="_x0000_s1816" style="position:absolute;left:27888;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" fillcolor="white [3212]" strokecolor="#7f7f7f [1612]" strokeweight="1pt">
                      <v:stroke joinstyle="miter"/>
                    </v:oval>
                    <v:shape id="TextBox 9229" o:spid="_x0000_s1817" type="#_x0000_t202" style="position:absolute;left:27089;top:2316;width:15372;height:9751;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" filled="f" stroked="f">
                      <v:textbox inset="0,,0">
                        <w:txbxContent>
                          <w:p w14:paraId="6BE2180A" w14:textId="73EB9D2E"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الشفافية</w:t>
                            </w:r>
                          </w:p>
                        </w:txbxContent>
                      </v:textbox>
                    </v:shape>
                  </v:group>
                  <v:group id="Group 1973967720" o:spid="_x0000_s1818" style="position:absolute;left:37734;top:206;width:11104;height:11104" coordorigin="37734,206"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">
                    <v:oval id="Oval 1973967721" o:spid="_x0000_s1819" style="position:absolute;left:37734;top:206;width:17228;height:172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" filled="f" strokecolor="#168489" strokeweight="1pt">
                      <v:stroke dashstyle="1 1" joinstyle="miter"/>
                    </v:oval>
                    <v:oval id="Oval 1973967722" o:spid="_x0000_s1820" style="position:absolute;left:38662;top:1134;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" fillcolor="#168489" strokecolor="#168489" strokeweight="1pt">
                      <v:stroke joinstyle="miter"/>
                    </v:oval>
                    <v:oval id="Oval 1973967723" o:spid="_x0000_s1821" style="position:absolute;left:39460;top:1932;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" fillcolor="white [3212]" strokecolor="#168489" strokeweight="1pt">
                      <v:stroke joinstyle="miter"/>
                    </v:oval>
                    <v:shape id="TextBox 9225" o:spid="_x0000_s1822" type="#_x0000_t202" style="position:absolute;left:38660;top:3509;width:15372;height:8560;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" filled="f" stroked="f">
                      <v:textbox inset="0,,0">
                        <w:txbxContent>
                          <w:p w14:paraId="1B5A6304" w14:textId="418D46CC"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النموذج التكاملي</w:t>
                            </w:r>
                          </w:p>
                        </w:txbxContent>
                      </v:textbox>
                    </v:shape>
                  </v:group>
                </v:group>
                <w10:anchorlock/>
              </v:group>
            </w:pict>
          </mc:Fallback>
        </mc:AlternateContent>
      </w:r>
    </w:p>
    <w:p w14:paraId="69B5ABB6" w14:textId="77777777" w:rsidR="00F57560" w:rsidRPr="006A2658" w:rsidRDefault="00F57560" w:rsidP="008E0B6C">
      <w:pPr>
        <w:pStyle w:val="ad"/>
        <w:rPr>
          <w:b w:val="0"/>
          <w:bCs/>
          <w:color w:val="168489"/>
          <w:rtl/>
        </w:rPr>
      </w:pPr>
    </w:p>
    <w:p w14:paraId="658F4828" w14:textId="77777777" w:rsidR="006B59BE" w:rsidRPr="005F0E21" w:rsidRDefault="006B59BE" w:rsidP="00FC05DF">
      <w:pPr>
        <w:rPr>
          <w:rtl/>
        </w:rPr>
      </w:pPr>
      <w:r>
        <w:rPr>
          <w:color w:val="168489"/>
          <w:rtl/>
        </w:rPr>
        <w:t>1. النموذج التكاملي:</w:t>
      </w:r>
      <w:r>
        <w:rPr>
          <w:rtl/>
        </w:rPr>
        <w:t xml:space="preserve"> الجمع بين </w:t>
      </w:r>
      <w:hyperlink r:id="rId318">
        <w:r>
          <w:rPr>
            <w:rStyle w:val="Hyperlink"/>
            <w:rtl/>
          </w:rPr>
          <w:t>الذكاء الاصطناعي</w:t>
        </w:r>
      </w:hyperlink>
      <w:r>
        <w:rPr>
          <w:rtl/>
        </w:rPr>
        <w:t xml:space="preserve"> والخبرة البشرية.</w:t>
      </w:r>
    </w:p>
    <w:p w14:paraId="44D0235D" w14:textId="77777777" w:rsidR="006B59BE" w:rsidRPr="005F0E21" w:rsidRDefault="006B59BE" w:rsidP="00FC05DF">
      <w:pPr>
        <w:rPr>
          <w:rtl/>
        </w:rPr>
      </w:pPr>
      <w:r>
        <w:rPr>
          <w:color w:val="168489"/>
          <w:rtl/>
        </w:rPr>
        <w:t>2. الشفافية:</w:t>
      </w:r>
      <w:r>
        <w:rPr>
          <w:rtl/>
        </w:rPr>
        <w:t xml:space="preserve"> استخدام أنظمة "</w:t>
      </w:r>
      <w:hyperlink r:id="rId319">
        <w:r>
          <w:rPr>
            <w:rStyle w:val="Hyperlink"/>
            <w:rtl/>
          </w:rPr>
          <w:t>الذكاء الاصطناعي</w:t>
        </w:r>
      </w:hyperlink>
      <w:r>
        <w:rPr>
          <w:rtl/>
        </w:rPr>
        <w:t xml:space="preserve"> القابل للتفسير" (</w:t>
      </w:r>
      <w:r>
        <w:t>XAI</w:t>
      </w:r>
      <w:r>
        <w:rPr>
          <w:rtl/>
        </w:rPr>
        <w:t>).</w:t>
      </w:r>
    </w:p>
    <w:p w14:paraId="7FE971C9" w14:textId="77777777" w:rsidR="006B59BE" w:rsidRPr="005F0E21" w:rsidRDefault="006B59BE" w:rsidP="00FC05DF">
      <w:pPr>
        <w:rPr>
          <w:rtl/>
        </w:rPr>
      </w:pPr>
      <w:r>
        <w:rPr>
          <w:color w:val="168489"/>
          <w:rtl/>
        </w:rPr>
        <w:t>3. التقييم المستمر:</w:t>
      </w:r>
      <w:r>
        <w:rPr>
          <w:rtl/>
        </w:rPr>
        <w:t xml:space="preserve"> مراجعة نتائج </w:t>
      </w:r>
      <w:hyperlink r:id="rId320">
        <w:r>
          <w:rPr>
            <w:rStyle w:val="Hyperlink"/>
            <w:rtl/>
          </w:rPr>
          <w:t>الذكاء الاصطناعي</w:t>
        </w:r>
      </w:hyperlink>
      <w:r>
        <w:rPr>
          <w:rtl/>
        </w:rPr>
        <w:t xml:space="preserve"> بعين ناقدة.</w:t>
      </w:r>
    </w:p>
    <w:p w14:paraId="39BF2567" w14:textId="77777777" w:rsidR="006B59BE" w:rsidRDefault="006B59BE" w:rsidP="00FC05DF">
      <w:pPr>
        <w:rPr>
          <w:rtl/>
        </w:rPr>
      </w:pPr>
      <w:r w:rsidRPr="006A2658">
        <w:rPr>
          <w:color w:val="168489"/>
          <w:rtl/>
        </w:rPr>
        <w:t xml:space="preserve">4. التنوّع في فرق التطوير: </w:t>
      </w:r>
      <w:r w:rsidRPr="005F0E21">
        <w:rPr>
          <w:rtl/>
        </w:rPr>
        <w:t>ضمان تمثيل وجهات نظر متنوّعة في تطوير الأنظمة.</w:t>
      </w:r>
    </w:p>
    <w:p w14:paraId="16C3E70F" w14:textId="77777777" w:rsidR="008E0B6C" w:rsidRDefault="008E0B6C" w:rsidP="00FC05DF">
      <w:pPr>
        <w:rPr>
          <w:rtl/>
        </w:rPr>
      </w:pPr>
    </w:p>
    <w:p w14:paraId="032A7029" w14:textId="77777777" w:rsidR="008E0B6C" w:rsidRDefault="008E0B6C" w:rsidP="00FC05DF">
      <w:pPr>
        <w:rPr>
          <w:rtl/>
        </w:rPr>
      </w:pPr>
    </w:p>
    <w:p w14:paraId="1D2B0004" w14:textId="6CE45354" w:rsidR="008E0B6C" w:rsidRPr="005F0E21" w:rsidRDefault="008E0B6C" w:rsidP="008E0B6C">
      <w:pPr>
        <w:jc w:val="center"/>
        <w:rPr>
          <w:rtl/>
        </w:rPr>
      </w:pPr>
      <w:r>
        <w:rPr>
          <w:noProof/>
        </w:rPr>
        <w:drawing>
          <wp:inline distT="0" distB="0" distL="0" distR="0" wp14:anchorId="704950D8" wp14:editId="652238A7">
            <wp:extent cx="1223010" cy="1223010"/>
            <wp:effectExtent l="0" t="0" r="0" b="0"/>
            <wp:docPr id="1973967725" name="Picture 1973967725" descr="Program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Programming "/>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6A2658" w14:paraId="5DA80F46"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5B1572DB" w14:textId="77777777" w:rsidR="006A2658" w:rsidRPr="00B45CE2" w:rsidRDefault="006A2658" w:rsidP="00CF55E9">
            <w:pPr>
              <w:pStyle w:val="ac"/>
              <w:pageBreakBefore/>
              <w:jc w:val="center"/>
              <w:rPr>
                <w:color w:val="168489"/>
                <w:sz w:val="44"/>
                <w:szCs w:val="44"/>
                <w:rtl/>
                <w:lang w:bidi="ar-EG"/>
              </w:rPr>
            </w:pPr>
            <w:r w:rsidRPr="00B45CE2">
              <w:rPr>
                <w:noProof/>
                <w:color w:val="168489"/>
                <w:sz w:val="44"/>
                <w:szCs w:val="44"/>
                <w:rtl/>
              </w:rPr>
              <w:lastRenderedPageBreak/>
              <w:drawing>
                <wp:inline distT="0" distB="0" distL="0" distR="0" wp14:anchorId="43D60DEB" wp14:editId="7D944141">
                  <wp:extent cx="485140" cy="485140"/>
                  <wp:effectExtent l="0" t="0" r="0" b="0"/>
                  <wp:docPr id="968432755" name="Picture 968432755"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60E42F3F" w14:textId="77777777" w:rsidR="006A2658" w:rsidRPr="00B45CE2" w:rsidRDefault="006A2658" w:rsidP="00CF55E9">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2CF56F1C" w14:textId="77777777" w:rsidR="006A2658" w:rsidRDefault="006A2658" w:rsidP="00CF55E9">
            <w:pPr>
              <w:jc w:val="center"/>
              <w:rPr>
                <w:rFonts w:ascii="Adobe Arabic" w:hAnsi="Adobe Arabic" w:cs="Adobe Arabic"/>
                <w:bCs/>
                <w:color w:val="168489"/>
                <w:sz w:val="52"/>
                <w:szCs w:val="52"/>
                <w:rtl/>
                <w:lang w:bidi="ar-EG"/>
              </w:rPr>
            </w:pPr>
          </w:p>
          <w:p w14:paraId="48436C8C" w14:textId="47B877D1" w:rsidR="006A2658" w:rsidRPr="00AB5D47" w:rsidRDefault="006A2658" w:rsidP="00CF55E9">
            <w:pPr>
              <w:jc w:val="center"/>
              <w:rPr>
                <w:rFonts w:ascii="Adobe Arabic" w:hAnsi="Adobe Arabic" w:cs="Adobe Arabic"/>
                <w:bCs/>
                <w:color w:val="168489"/>
                <w:sz w:val="52"/>
                <w:szCs w:val="52"/>
                <w:rtl/>
                <w:lang w:bidi="ar-EG"/>
              </w:rPr>
            </w:pPr>
            <w:r w:rsidRPr="006A2658">
              <w:rPr>
                <w:rFonts w:ascii="Adobe Arabic" w:hAnsi="Adobe Arabic" w:cs="Adobe Arabic"/>
                <w:bCs/>
                <w:color w:val="168489"/>
                <w:sz w:val="52"/>
                <w:szCs w:val="52"/>
                <w:rtl/>
                <w:lang w:bidi="ar-EG"/>
              </w:rPr>
              <w:t>محاكاة اتخاذ قرار استراتيجي باستخدام البيانات والتحليلات</w:t>
            </w:r>
            <w:r w:rsidRPr="00AB5D47">
              <w:rPr>
                <w:rFonts w:ascii="Adobe Arabic" w:hAnsi="Adobe Arabic" w:cs="Adobe Arabic"/>
                <w:bCs/>
                <w:color w:val="168489"/>
                <w:sz w:val="52"/>
                <w:szCs w:val="52"/>
                <w:rtl/>
                <w:lang w:bidi="ar-EG"/>
              </w:rPr>
              <w:t xml:space="preserve"> </w:t>
            </w:r>
          </w:p>
        </w:tc>
      </w:tr>
    </w:tbl>
    <w:p w14:paraId="135ED729" w14:textId="77777777" w:rsidR="006A2658" w:rsidRPr="008D39CE" w:rsidRDefault="006A2658" w:rsidP="006A2658">
      <w:r w:rsidRPr="00853909">
        <w:rPr>
          <w:noProof/>
        </w:rPr>
        <mc:AlternateContent>
          <mc:Choice Requires="wpg">
            <w:drawing>
              <wp:inline distT="0" distB="0" distL="0" distR="0" wp14:anchorId="1B612F4D" wp14:editId="7A605CA9">
                <wp:extent cx="4406692" cy="545009"/>
                <wp:effectExtent l="0" t="0" r="0" b="26670"/>
                <wp:docPr id="968432736"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968432737" name="Group 968432737"/>
                        <wpg:cNvGrpSpPr/>
                        <wpg:grpSpPr>
                          <a:xfrm>
                            <a:off x="3797654" y="0"/>
                            <a:ext cx="609038" cy="545009"/>
                            <a:chOff x="3797654" y="0"/>
                            <a:chExt cx="609038" cy="545009"/>
                          </a:xfrm>
                        </wpg:grpSpPr>
                        <pic:pic xmlns:pic="http://schemas.openxmlformats.org/drawingml/2006/picture">
                          <pic:nvPicPr>
                            <pic:cNvPr id="968432738" name="Picture 968432738" descr="Clock "/>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968432739" name="Rectangle: Rounded Corners 968432739"/>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68432740" name="TextBox 19"/>
                        <wps:cNvSpPr txBox="1"/>
                        <wps:spPr>
                          <a:xfrm>
                            <a:off x="0" y="113532"/>
                            <a:ext cx="3597910" cy="395605"/>
                          </a:xfrm>
                          <a:prstGeom prst="rect">
                            <a:avLst/>
                          </a:prstGeom>
                          <a:noFill/>
                        </wps:spPr>
                        <wps:txbx>
                          <w:txbxContent>
                            <w:p w14:paraId="65301722" w14:textId="77777777" w:rsidR="006A2658" w:rsidRPr="00B45CE2" w:rsidRDefault="006A2658" w:rsidP="006A2658">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1B612F4D" id="_x0000_s1823"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">
                <v:group id="Group 968432737" o:spid="_x0000_s1824"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">
                  <v:shape id="Picture 968432738" o:spid="_x0000_s1825"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">
                    <v:imagedata r:id="rId130" o:title="Clock "/>
                  </v:shape>
                  <v:roundrect id="Rectangle: Rounded Corners 968432739" o:spid="_x0000_s1826"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" fillcolor="#7a8696" strokecolor="#7a8696" strokeweight="1pt">
                    <v:stroke joinstyle="miter"/>
                  </v:roundrect>
                </v:group>
                <v:shape id="TextBox 19" o:spid="_x0000_s1827"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" filled="f" stroked="f">
                  <v:textbox style="mso-fit-shape-to-text:t">
                    <w:txbxContent>
                      <w:p w14:paraId="65301722" w14:textId="77777777" w:rsidR="006A2658" w:rsidRPr="00B45CE2" w:rsidRDefault="006A2658" w:rsidP="006A2658">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3870F47F" w14:textId="77777777" w:rsidR="006A2658" w:rsidRPr="0024372F" w:rsidRDefault="006A2658" w:rsidP="006A2658">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6060733E" w14:textId="77777777" w:rsidR="006A2658" w:rsidRPr="008D39CE" w:rsidRDefault="006A2658" w:rsidP="006A2658">
      <w:r w:rsidRPr="00853909">
        <w:rPr>
          <w:noProof/>
        </w:rPr>
        <mc:AlternateContent>
          <mc:Choice Requires="wpg">
            <w:drawing>
              <wp:inline distT="0" distB="0" distL="0" distR="0" wp14:anchorId="5DCFA85E" wp14:editId="027B0A6D">
                <wp:extent cx="4435062" cy="545009"/>
                <wp:effectExtent l="0" t="0" r="3810" b="26670"/>
                <wp:docPr id="968432741"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968432742" name="Picture 968432742" descr="Goal "/>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968432743" name="Rectangle: Rounded Corners 968432743"/>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8432744" name="TextBox 23"/>
                        <wps:cNvSpPr txBox="1"/>
                        <wps:spPr>
                          <a:xfrm>
                            <a:off x="0" y="64202"/>
                            <a:ext cx="3600450" cy="395605"/>
                          </a:xfrm>
                          <a:prstGeom prst="rect">
                            <a:avLst/>
                          </a:prstGeom>
                          <a:noFill/>
                        </wps:spPr>
                        <wps:txbx>
                          <w:txbxContent>
                            <w:p w14:paraId="00F46852" w14:textId="77777777" w:rsidR="006A2658" w:rsidRPr="00B45CE2" w:rsidRDefault="006A2658" w:rsidP="006A2658">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5DCFA85E" id="_x0000_s1828"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">
                <v:shape id="Picture 968432742" o:spid="_x0000_s1829"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">
                  <v:imagedata r:id="rId132" o:title="Goal "/>
                </v:shape>
                <v:roundrect id="Rectangle: Rounded Corners 968432743" o:spid="_x0000_s1830"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" fillcolor="#7a8696" strokecolor="#7a8696" strokeweight="1pt">
                  <v:stroke joinstyle="miter"/>
                </v:roundrect>
                <v:shape id="TextBox 23" o:spid="_x0000_s1831"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" filled="f" stroked="f">
                  <v:textbox style="mso-fit-shape-to-text:t">
                    <w:txbxContent>
                      <w:p w14:paraId="00F46852" w14:textId="77777777" w:rsidR="006A2658" w:rsidRPr="00B45CE2" w:rsidRDefault="006A2658" w:rsidP="006A2658">
                        <w:pPr>
                          <w:pStyle w:val="ac"/>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0865F510" w14:textId="77777777" w:rsidR="006A2658" w:rsidRPr="005F0E21" w:rsidRDefault="006A2658" w:rsidP="006A2658">
      <w:pPr>
        <w:rPr>
          <w:rtl/>
        </w:rPr>
      </w:pPr>
      <w:r w:rsidRPr="005F0E21">
        <w:rPr>
          <w:rtl/>
        </w:rPr>
        <w:t>1. تطبيق منهجية اتخاذ القرار المدعومة بالبيانات.</w:t>
      </w:r>
    </w:p>
    <w:p w14:paraId="4A771BDD" w14:textId="77777777" w:rsidR="006A2658" w:rsidRPr="005F0E21" w:rsidRDefault="006A2658" w:rsidP="006A2658">
      <w:pPr>
        <w:rPr>
          <w:rtl/>
        </w:rPr>
      </w:pPr>
      <w:r w:rsidRPr="005F0E21">
        <w:rPr>
          <w:rtl/>
        </w:rPr>
        <w:t>2. التدرّب على تحليل البيانات لاستخلاص رؤى استراتيجية.</w:t>
      </w:r>
    </w:p>
    <w:p w14:paraId="5674CED5" w14:textId="77777777" w:rsidR="006A2658" w:rsidRPr="005F0E21" w:rsidRDefault="006A2658" w:rsidP="006A2658">
      <w:pPr>
        <w:rPr>
          <w:rtl/>
        </w:rPr>
      </w:pPr>
      <w:r w:rsidRPr="005F0E21">
        <w:rPr>
          <w:rtl/>
        </w:rPr>
        <w:t>3. الموازنة بين التحليل الكمّي والحكم النوعي.</w:t>
      </w:r>
    </w:p>
    <w:p w14:paraId="5A2F9EF7" w14:textId="77777777" w:rsidR="006A2658" w:rsidRPr="005F0E21" w:rsidRDefault="006A2658" w:rsidP="006A2658">
      <w:pPr>
        <w:rPr>
          <w:rtl/>
        </w:rPr>
      </w:pPr>
      <w:r w:rsidRPr="005F0E21">
        <w:rPr>
          <w:rtl/>
        </w:rPr>
        <w:t>4. تطوير مهارات تبرير القرارات استناداً إلى البيانات.</w:t>
      </w:r>
    </w:p>
    <w:p w14:paraId="2DE513CA" w14:textId="45300345" w:rsidR="006A2658" w:rsidRDefault="00BF50C1" w:rsidP="00BF50C1">
      <w:pPr>
        <w:ind w:left="-755"/>
        <w:jc w:val="center"/>
        <w:rPr>
          <w:rtl/>
        </w:rPr>
      </w:pPr>
      <w:r>
        <w:rPr>
          <w:noProof/>
        </w:rPr>
        <mc:AlternateContent>
          <mc:Choice Requires="wps">
            <w:drawing>
              <wp:inline distT="0" distB="0" distL="0" distR="0" wp14:anchorId="2E41FF12" wp14:editId="5BDF4C09">
                <wp:extent cx="6626855" cy="4457700"/>
                <wp:effectExtent l="0" t="0" r="22225" b="19050"/>
                <wp:docPr id="135851805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6855" cy="4457700"/>
                        </a:xfrm>
                        <a:prstGeom prst="roundRect">
                          <a:avLst>
                            <a:gd name="adj" fmla="val 16667"/>
                          </a:avLst>
                        </a:prstGeom>
                        <a:solidFill>
                          <a:srgbClr val="EAF4E4"/>
                        </a:solidFill>
                        <a:ln w="12700">
                          <a:solidFill>
                            <a:schemeClr val="accent6"/>
                          </a:solidFill>
                          <a:miter lim="800000"/>
                          <a:headEnd/>
                          <a:tailEnd/>
                        </a:ln>
                      </wps:spPr>
                      <wps:txbx>
                        <w:txbxContent>
                          <w:p w14:paraId="4503D77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F6D473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E53080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26749E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F8B3BE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B86A32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72CED0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18DD65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963EB2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940BEE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3E7D92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082094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7AAC26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CF0F2E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2A3BA6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E32A84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86F9C9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CD7280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5280A0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C14CAA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4AFB0B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31BA8A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722341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635F26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EA187A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5DCEB0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7314695"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E41FF12" id="_x0000_s1832" style="width:521.8pt;height:35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" fillcolor="#eaf4e4" strokecolor="#70ad47 [3209]" strokeweight="1pt">
                <v:stroke joinstyle="miter"/>
                <v:textbox inset="0,3mm,0">
                  <w:txbxContent>
                    <w:p w14:paraId="4503D77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F6D473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E53080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26749E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F8B3BE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B86A32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72CED0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18DD65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963EB2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940BEE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3E7D92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082094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7AAC26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CF0F2E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2A3BA6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E32A84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86F9C9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CD7280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5280A0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C14CAA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4AFB0B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31BA8A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722341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635F26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EA187A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5DCEB0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7314695" w14:textId="77777777" w:rsidR="00BF50C1" w:rsidRDefault="00BF50C1" w:rsidP="00BF50C1">
                      <w:pPr>
                        <w:jc w:val="center"/>
                        <w:rPr>
                          <w:sz w:val="22"/>
                          <w:szCs w:val="28"/>
                          <w:rtl/>
                          <w:lang w:bidi="ar-SY"/>
                        </w:rPr>
                      </w:pPr>
                    </w:p>
                  </w:txbxContent>
                </v:textbox>
                <w10:anchorlock/>
              </v:roundrect>
            </w:pict>
          </mc:Fallback>
        </mc:AlternateContent>
      </w:r>
    </w:p>
    <w:p w14:paraId="67A0ED01" w14:textId="15F41EB0" w:rsidR="006A2658" w:rsidRPr="005F0E21" w:rsidRDefault="006A2658" w:rsidP="006A2658">
      <w:pPr>
        <w:jc w:val="center"/>
        <w:rPr>
          <w:rtl/>
        </w:rPr>
      </w:pPr>
      <w:r w:rsidRPr="00B9790F">
        <w:rPr>
          <w:noProof/>
        </w:rPr>
        <w:lastRenderedPageBreak/>
        <mc:AlternateContent>
          <mc:Choice Requires="wpg">
            <w:drawing>
              <wp:inline distT="0" distB="0" distL="0" distR="0" wp14:anchorId="514A03D4" wp14:editId="1F81B735">
                <wp:extent cx="5711825" cy="737619"/>
                <wp:effectExtent l="0" t="0" r="22225" b="24765"/>
                <wp:docPr id="968432757"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968432758" name="مجموعة 881967268"/>
                        <wpg:cNvGrpSpPr/>
                        <wpg:grpSpPr>
                          <a:xfrm>
                            <a:off x="0" y="165473"/>
                            <a:ext cx="5711825" cy="572146"/>
                            <a:chOff x="0" y="165446"/>
                            <a:chExt cx="6312597" cy="633543"/>
                          </a:xfrm>
                        </wpg:grpSpPr>
                        <wps:wsp>
                          <wps:cNvPr id="968432759"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68432760" name="مربع نص 2043426344"/>
                          <wps:cNvSpPr txBox="1"/>
                          <wps:spPr>
                            <a:xfrm>
                              <a:off x="3184368" y="165446"/>
                              <a:ext cx="2073788" cy="453527"/>
                            </a:xfrm>
                            <a:prstGeom prst="rect">
                              <a:avLst/>
                            </a:prstGeom>
                            <a:noFill/>
                          </wps:spPr>
                          <wps:txbx>
                            <w:txbxContent>
                              <w:p w14:paraId="23B134A1" w14:textId="77777777" w:rsidR="006A2658" w:rsidRDefault="006A2658" w:rsidP="006A2658">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968432761"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68432762" name="Picture 968432762" descr="Submission "/>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14A03D4" id="_x0000_s1833"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">
                <v:group id="مجموعة 881967268" o:spid="_x0000_s1834"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">
                  <v:roundrect id="مستطيل مستدير الزوايا 769901" o:spid="_x0000_s1835"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" fillcolor="#168489" strokecolor="#168489" strokeweight="1pt">
                    <v:stroke joinstyle="miter"/>
                  </v:roundrect>
                  <v:shape id="مربع نص 2043426344" o:spid="_x0000_s1836"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" filled="f" stroked="f">
                    <v:textbox style="mso-fit-shape-to-text:t">
                      <w:txbxContent>
                        <w:p w14:paraId="23B134A1" w14:textId="77777777" w:rsidR="006A2658" w:rsidRDefault="006A2658" w:rsidP="006A2658">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1837"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" fillcolor="#168489" strokecolor="#168489" strokeweight="1pt">
                    <v:stroke joinstyle="miter"/>
                  </v:roundrect>
                </v:group>
                <v:shape id="Picture 968432762" o:spid="_x0000_s1838"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">
                  <v:imagedata r:id="rId135" o:title="Submission "/>
                </v:shape>
                <w10:anchorlock/>
              </v:group>
            </w:pict>
          </mc:Fallback>
        </mc:AlternateContent>
      </w:r>
    </w:p>
    <w:p w14:paraId="5D98A87E" w14:textId="77777777" w:rsidR="006B59BE" w:rsidRPr="006A2658" w:rsidRDefault="006B59BE" w:rsidP="006A2658">
      <w:pPr>
        <w:pStyle w:val="ad"/>
        <w:rPr>
          <w:b w:val="0"/>
          <w:bCs/>
          <w:rtl/>
        </w:rPr>
      </w:pPr>
      <w:r w:rsidRPr="006A2658">
        <w:rPr>
          <w:rFonts w:hint="cs"/>
          <w:b w:val="0"/>
          <w:bCs/>
          <w:rtl/>
        </w:rPr>
        <w:t>اقرأ الحالة الآتية، ثم أجب عن الأسئلة الواردة:</w:t>
      </w:r>
    </w:p>
    <w:p w14:paraId="4484D1B3" w14:textId="77777777" w:rsidR="006B59BE" w:rsidRPr="006A2658" w:rsidRDefault="006B59BE" w:rsidP="006A2658">
      <w:pPr>
        <w:pStyle w:val="ad"/>
        <w:rPr>
          <w:b w:val="0"/>
          <w:bCs/>
          <w:color w:val="168489"/>
          <w:rtl/>
        </w:rPr>
      </w:pPr>
      <w:r w:rsidRPr="006A2658">
        <w:rPr>
          <w:b w:val="0"/>
          <w:bCs/>
          <w:color w:val="168489"/>
          <w:rtl/>
        </w:rPr>
        <w:t>شركة "الابتكار التقني"</w:t>
      </w:r>
    </w:p>
    <w:p w14:paraId="366D9765" w14:textId="77777777" w:rsidR="006B59BE" w:rsidRPr="005F0E21" w:rsidRDefault="006B59BE" w:rsidP="00FC05DF">
      <w:pPr>
        <w:rPr>
          <w:rtl/>
        </w:rPr>
      </w:pPr>
      <w:r w:rsidRPr="005F0E21">
        <w:rPr>
          <w:rtl/>
        </w:rPr>
        <w:t>شركة "الابتكار التقني" هي شركة ناشئة في مجال التكنولوجيا المالية (</w:t>
      </w:r>
      <w:r w:rsidRPr="005F0E21">
        <w:t>Fintech</w:t>
      </w:r>
      <w:r w:rsidRPr="005F0E21">
        <w:rPr>
          <w:rtl/>
        </w:rPr>
        <w:t>) تقدّم حلولاً للمدفوعات الرقمية. بعد نجاحها في السوق المحلّية، تفكّر الشركة في التوسّع عالمياً. قام فريق البيانات بتقديم التحليلات التالية:</w:t>
      </w:r>
    </w:p>
    <w:p w14:paraId="2555CF97" w14:textId="77777777" w:rsidR="006B59BE" w:rsidRPr="005F0E21" w:rsidRDefault="006B59BE" w:rsidP="00FC05DF">
      <w:pPr>
        <w:rPr>
          <w:rtl/>
        </w:rPr>
      </w:pPr>
      <w:r w:rsidRPr="005F0E21">
        <w:rPr>
          <w:rtl/>
        </w:rPr>
        <w:t>- التحليلات السوقية تشير إلى نمو سنوي متوقّع بنسبة 25% في آسيا و15% في أوروبا و18% في أمريكا اللاتينية.</w:t>
      </w:r>
    </w:p>
    <w:p w14:paraId="68099BC9" w14:textId="77777777" w:rsidR="006B59BE" w:rsidRPr="005F0E21" w:rsidRDefault="006B59BE" w:rsidP="00FC05DF">
      <w:pPr>
        <w:rPr>
          <w:rtl/>
        </w:rPr>
      </w:pPr>
      <w:r w:rsidRPr="005F0E21">
        <w:rPr>
          <w:rtl/>
        </w:rPr>
        <w:t>- تكلفة دخول السوق الآسيوية تبلغ ضعف تكلفة دخول السوق الأوروبية بسبب القيود التنظيمية.</w:t>
      </w:r>
    </w:p>
    <w:p w14:paraId="53AA563E" w14:textId="77777777" w:rsidR="006B59BE" w:rsidRPr="005F0E21" w:rsidRDefault="006B59BE" w:rsidP="00FC05DF">
      <w:pPr>
        <w:rPr>
          <w:rtl/>
        </w:rPr>
      </w:pPr>
      <w:r w:rsidRPr="005F0E21">
        <w:rPr>
          <w:rtl/>
        </w:rPr>
        <w:t>- المنافسة في السوق الأوروبية أقوى، مع وجود 5 لاعبين رئيسيين يسيطرون على 70% من الحصّة السوقية.</w:t>
      </w:r>
    </w:p>
    <w:p w14:paraId="48BB7BC3" w14:textId="77777777" w:rsidR="006B59BE" w:rsidRPr="005F0E21" w:rsidRDefault="006B59BE" w:rsidP="00FC05DF">
      <w:pPr>
        <w:rPr>
          <w:rtl/>
        </w:rPr>
      </w:pPr>
      <w:r w:rsidRPr="005F0E21">
        <w:rPr>
          <w:rtl/>
        </w:rPr>
        <w:t>- السوق في أمريكا اللاتينية أقل نضجاً ولكن معدّلات النمو أكثر استقراراً.</w:t>
      </w:r>
    </w:p>
    <w:p w14:paraId="5B87CF9D" w14:textId="77777777" w:rsidR="006B59BE" w:rsidRPr="005F0E21" w:rsidRDefault="006B59BE" w:rsidP="00FC05DF">
      <w:pPr>
        <w:rPr>
          <w:rtl/>
        </w:rPr>
      </w:pPr>
      <w:r w:rsidRPr="005F0E21">
        <w:rPr>
          <w:rtl/>
        </w:rPr>
        <w:t>- تحليل المخاطر يشير إلى أن التقلّبات السياسية في بعض الأسواق الآسيوية قد تؤثّر سلباً على الاستثمارات.</w:t>
      </w:r>
    </w:p>
    <w:p w14:paraId="0434A9D5" w14:textId="77777777" w:rsidR="006B59BE" w:rsidRPr="005F0E21" w:rsidRDefault="006B59BE" w:rsidP="00FC05DF">
      <w:pPr>
        <w:rPr>
          <w:rtl/>
        </w:rPr>
      </w:pPr>
      <w:r w:rsidRPr="005F0E21">
        <w:rPr>
          <w:rtl/>
        </w:rPr>
        <w:t>الرئيس التنفيذي للشركة لديه "شعور قوي" بأن آسيا هي السوق الأمثل، استناداً إلى خبرته السابقة، بينما يقترح فريق التحليلات البدء بأمريكا اللاتينية بناءً على تحليلاتهم.</w:t>
      </w:r>
    </w:p>
    <w:p w14:paraId="73640427" w14:textId="77777777" w:rsidR="006B59BE" w:rsidRPr="006A2658" w:rsidRDefault="006B59BE" w:rsidP="006A2658">
      <w:pPr>
        <w:pStyle w:val="ad"/>
        <w:rPr>
          <w:b w:val="0"/>
          <w:bCs/>
          <w:rtl/>
        </w:rPr>
      </w:pPr>
      <w:r w:rsidRPr="006A2658">
        <w:rPr>
          <w:rFonts w:hint="cs"/>
          <w:b w:val="0"/>
          <w:bCs/>
          <w:rtl/>
        </w:rPr>
        <w:t>المطلوب:</w:t>
      </w:r>
    </w:p>
    <w:p w14:paraId="5F0039B6" w14:textId="77777777" w:rsidR="006B59BE" w:rsidRPr="006A2658" w:rsidRDefault="006B59BE" w:rsidP="006A2658">
      <w:pPr>
        <w:pStyle w:val="ad"/>
        <w:rPr>
          <w:b w:val="0"/>
          <w:bCs/>
          <w:color w:val="168489"/>
          <w:rtl/>
        </w:rPr>
      </w:pPr>
      <w:r w:rsidRPr="006A2658">
        <w:rPr>
          <w:b w:val="0"/>
          <w:bCs/>
          <w:color w:val="168489"/>
          <w:rtl/>
        </w:rPr>
        <w:t>1. ما هي المزايا والعيوب المحتملة لاتباع "الشعور القوي" للرئيس التنفيذي مقابل اتباع توصية فريق البيانات؟</w:t>
      </w:r>
    </w:p>
    <w:p w14:paraId="5F75CA6E" w14:textId="77777777" w:rsidR="006B59BE" w:rsidRPr="006A2658" w:rsidRDefault="006B59BE" w:rsidP="006A2658">
      <w:pPr>
        <w:pStyle w:val="ad"/>
        <w:rPr>
          <w:b w:val="0"/>
          <w:bCs/>
          <w:color w:val="168489"/>
          <w:rtl/>
        </w:rPr>
      </w:pPr>
      <w:r w:rsidRPr="006A2658">
        <w:rPr>
          <w:b w:val="0"/>
          <w:bCs/>
          <w:color w:val="168489"/>
          <w:rtl/>
        </w:rPr>
        <w:t>2. كيف يمكن استخدام التحليلات التنبؤية لتحسين عملية اتخاذ القرار في هذه الحالة؟</w:t>
      </w:r>
    </w:p>
    <w:p w14:paraId="1FDD6E2B" w14:textId="77777777" w:rsidR="006B59BE" w:rsidRPr="006A2658" w:rsidRDefault="006B59BE" w:rsidP="006A2658">
      <w:pPr>
        <w:pStyle w:val="ad"/>
        <w:rPr>
          <w:b w:val="0"/>
          <w:bCs/>
          <w:color w:val="168489"/>
          <w:rtl/>
        </w:rPr>
      </w:pPr>
      <w:r w:rsidRPr="006A2658">
        <w:rPr>
          <w:b w:val="0"/>
          <w:bCs/>
          <w:color w:val="168489"/>
          <w:rtl/>
        </w:rPr>
        <w:t>3. ما هي العوامل النوعية التي قد لا تظهر في البيانات ولكنها مهمّة للقرار الاستراتيجي؟</w:t>
      </w:r>
    </w:p>
    <w:p w14:paraId="4803838E" w14:textId="77777777" w:rsidR="006B59BE" w:rsidRPr="006A2658" w:rsidRDefault="006B59BE" w:rsidP="006A2658">
      <w:pPr>
        <w:pStyle w:val="ad"/>
        <w:rPr>
          <w:b w:val="0"/>
          <w:bCs/>
          <w:color w:val="168489"/>
          <w:rtl/>
        </w:rPr>
      </w:pPr>
      <w:r w:rsidRPr="006A2658">
        <w:rPr>
          <w:b w:val="0"/>
          <w:bCs/>
          <w:color w:val="168489"/>
          <w:rtl/>
        </w:rPr>
        <w:t>4. ما هو القرار الاستراتيجي الذي ستوصي به، ولماذا؟</w:t>
      </w:r>
    </w:p>
    <w:p w14:paraId="1E2ABC68" w14:textId="77777777" w:rsidR="006B59BE" w:rsidRPr="006A2658" w:rsidRDefault="006B59BE" w:rsidP="006A2658">
      <w:pPr>
        <w:pStyle w:val="ad"/>
        <w:rPr>
          <w:b w:val="0"/>
          <w:bCs/>
          <w:color w:val="168489"/>
          <w:rtl/>
        </w:rPr>
      </w:pPr>
      <w:r w:rsidRPr="006A2658">
        <w:rPr>
          <w:b w:val="0"/>
          <w:bCs/>
          <w:color w:val="168489"/>
          <w:rtl/>
        </w:rPr>
        <w:t>5. كيف يمكن للشركة تطبيق نموذج تكاملي يجمع بين الحدس والبيانات في هذه الحالة؟</w:t>
      </w:r>
    </w:p>
    <w:p w14:paraId="160974F3" w14:textId="70049FBA" w:rsidR="006A2658" w:rsidRDefault="00BF50C1" w:rsidP="00BF50C1">
      <w:pPr>
        <w:ind w:left="-897"/>
        <w:rPr>
          <w:rtl/>
        </w:rPr>
      </w:pPr>
      <w:r>
        <w:rPr>
          <w:noProof/>
        </w:rPr>
        <w:lastRenderedPageBreak/>
        <mc:AlternateContent>
          <mc:Choice Requires="wps">
            <w:drawing>
              <wp:inline distT="0" distB="0" distL="0" distR="0" wp14:anchorId="7C708BB1" wp14:editId="3344435C">
                <wp:extent cx="6836410" cy="8788400"/>
                <wp:effectExtent l="0" t="0" r="21590" b="12700"/>
                <wp:docPr id="1189534147"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36410" cy="8788400"/>
                        </a:xfrm>
                        <a:prstGeom prst="roundRect">
                          <a:avLst>
                            <a:gd name="adj" fmla="val 16667"/>
                          </a:avLst>
                        </a:prstGeom>
                        <a:solidFill>
                          <a:srgbClr val="EAF4E4"/>
                        </a:solidFill>
                        <a:ln w="12700">
                          <a:solidFill>
                            <a:schemeClr val="accent6"/>
                          </a:solidFill>
                          <a:miter lim="800000"/>
                          <a:headEnd/>
                          <a:tailEnd/>
                        </a:ln>
                      </wps:spPr>
                      <wps:txbx>
                        <w:txbxContent>
                          <w:p w14:paraId="21038ED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08AFFE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F8742A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3154B2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2EFDC8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6EBC89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E7BF0E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3D5748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EE3679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50A90F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168C7B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BC1E1B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7FBF79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856A08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E59C6E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530F7B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29C194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9834F1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D7D7D4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23B931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28696B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05107F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FABFAA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3BCBE8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AE6084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5D941D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ABFED6F"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7C708BB1" id="_x0000_s1839" style="width:538.3pt;height:69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" fillcolor="#eaf4e4" strokecolor="#70ad47 [3209]" strokeweight="1pt">
                <v:stroke joinstyle="miter"/>
                <v:textbox inset="0,3mm,0">
                  <w:txbxContent>
                    <w:p w14:paraId="21038ED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08AFFE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F8742A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3154B2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2EFDC8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6EBC89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E7BF0E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3D5748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EE3679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50A90F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168C7B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BC1E1B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7FBF79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856A08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E59C6E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530F7B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29C194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9834F1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D7D7D4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23B931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28696B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05107F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FABFAA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3BCBE8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AE6084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5D941D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ABFED6F" w14:textId="77777777" w:rsidR="00BF50C1" w:rsidRDefault="00BF50C1" w:rsidP="00BF50C1">
                      <w:pPr>
                        <w:jc w:val="center"/>
                        <w:rPr>
                          <w:sz w:val="22"/>
                          <w:szCs w:val="28"/>
                          <w:rtl/>
                          <w:lang w:bidi="ar-SY"/>
                        </w:rPr>
                      </w:pPr>
                    </w:p>
                  </w:txbxContent>
                </v:textbox>
                <w10:anchorlock/>
              </v:roundrect>
            </w:pict>
          </mc:Fallback>
        </mc:AlternateContent>
      </w:r>
    </w:p>
    <w:p w14:paraId="1B92ECF3" w14:textId="1ECF1D7E" w:rsidR="006A2658" w:rsidRDefault="00BF50C1" w:rsidP="00BF50C1">
      <w:pPr>
        <w:ind w:left="-897"/>
        <w:rPr>
          <w:rtl/>
        </w:rPr>
      </w:pPr>
      <w:r>
        <w:rPr>
          <w:noProof/>
        </w:rPr>
        <w:lastRenderedPageBreak/>
        <mc:AlternateContent>
          <mc:Choice Requires="wps">
            <w:drawing>
              <wp:inline distT="0" distB="0" distL="0" distR="0" wp14:anchorId="0AAB3C00" wp14:editId="4D480565">
                <wp:extent cx="6855460" cy="7581900"/>
                <wp:effectExtent l="0" t="0" r="21590" b="19050"/>
                <wp:docPr id="839218119"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5460" cy="7581900"/>
                        </a:xfrm>
                        <a:prstGeom prst="roundRect">
                          <a:avLst>
                            <a:gd name="adj" fmla="val 16667"/>
                          </a:avLst>
                        </a:prstGeom>
                        <a:solidFill>
                          <a:srgbClr val="EAF4E4"/>
                        </a:solidFill>
                        <a:ln w="12700">
                          <a:solidFill>
                            <a:schemeClr val="accent6"/>
                          </a:solidFill>
                          <a:miter lim="800000"/>
                          <a:headEnd/>
                          <a:tailEnd/>
                        </a:ln>
                      </wps:spPr>
                      <wps:txbx>
                        <w:txbxContent>
                          <w:p w14:paraId="5CD8E41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7B2D44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28712D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2EABAE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2108F2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0517CB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12ABB1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F5770A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889FC6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0A4E2B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09B7F5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8722C0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F0F5A6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B0B660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F54E64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712977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F4A9FF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CE8268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11B6B8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3F9DDF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3C4E2C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33C15C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31B487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8B784F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37443F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E5FD42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D5A1D27"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AAB3C00" id="_x0000_s1840" style="width:539.8pt;height:59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" fillcolor="#eaf4e4" strokecolor="#70ad47 [3209]" strokeweight="1pt">
                <v:stroke joinstyle="miter"/>
                <v:textbox inset="0,3mm,0">
                  <w:txbxContent>
                    <w:p w14:paraId="5CD8E41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7B2D44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28712D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2EABAE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2108F2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0517CB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12ABB1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F5770A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889FC6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0A4E2B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09B7F5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8722C0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F0F5A6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B0B660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F54E64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712977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F4A9FF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CE8268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11B6B8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3F9DDF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3C4E2C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33C15C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31B487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8B784F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37443F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E5FD42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D5A1D27" w14:textId="77777777" w:rsidR="00BF50C1" w:rsidRDefault="00BF50C1" w:rsidP="00BF50C1">
                      <w:pPr>
                        <w:jc w:val="center"/>
                        <w:rPr>
                          <w:sz w:val="22"/>
                          <w:szCs w:val="28"/>
                          <w:rtl/>
                          <w:lang w:bidi="ar-SY"/>
                        </w:rPr>
                      </w:pPr>
                    </w:p>
                  </w:txbxContent>
                </v:textbox>
                <w10:anchorlock/>
              </v:roundrect>
            </w:pict>
          </mc:Fallback>
        </mc:AlternateContent>
      </w:r>
    </w:p>
    <w:p w14:paraId="31C9679E" w14:textId="1698DE62" w:rsidR="006A2658" w:rsidRDefault="006A2658" w:rsidP="006A2658">
      <w:pPr>
        <w:jc w:val="center"/>
        <w:rPr>
          <w:rtl/>
        </w:rPr>
      </w:pPr>
      <w:r>
        <w:rPr>
          <w:noProof/>
        </w:rPr>
        <w:drawing>
          <wp:inline distT="0" distB="0" distL="0" distR="0" wp14:anchorId="0198221C" wp14:editId="44612ABE">
            <wp:extent cx="1041400" cy="1041400"/>
            <wp:effectExtent l="0" t="0" r="6350" b="6350"/>
            <wp:docPr id="968432763" name="Picture 968432763"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7A231B3A" w14:textId="53EA1148" w:rsidR="006A2658" w:rsidRPr="005F0E21" w:rsidRDefault="006A2658" w:rsidP="006A2658">
      <w:pPr>
        <w:pageBreakBefore/>
        <w:jc w:val="center"/>
        <w:rPr>
          <w:rtl/>
        </w:rPr>
      </w:pPr>
      <w:r w:rsidRPr="00DC1945">
        <w:rPr>
          <w:noProof/>
        </w:rPr>
        <w:lastRenderedPageBreak/>
        <mc:AlternateContent>
          <mc:Choice Requires="wpg">
            <w:drawing>
              <wp:inline distT="0" distB="0" distL="0" distR="0" wp14:anchorId="55A5E407" wp14:editId="5829B775">
                <wp:extent cx="5711825" cy="852877"/>
                <wp:effectExtent l="0" t="0" r="22225" b="23495"/>
                <wp:docPr id="1973967288"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973967289" name="مجموعة 881967268"/>
                        <wpg:cNvGrpSpPr/>
                        <wpg:grpSpPr>
                          <a:xfrm>
                            <a:off x="0" y="280937"/>
                            <a:ext cx="5711825" cy="571950"/>
                            <a:chOff x="0" y="280925"/>
                            <a:chExt cx="6312597" cy="633649"/>
                          </a:xfrm>
                        </wpg:grpSpPr>
                        <wps:wsp>
                          <wps:cNvPr id="1973967290"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291" name="مربع نص 2043426344"/>
                          <wps:cNvSpPr txBox="1"/>
                          <wps:spPr>
                            <a:xfrm>
                              <a:off x="3184368" y="280925"/>
                              <a:ext cx="2073788" cy="453764"/>
                            </a:xfrm>
                            <a:prstGeom prst="rect">
                              <a:avLst/>
                            </a:prstGeom>
                            <a:noFill/>
                          </wps:spPr>
                          <wps:txbx>
                            <w:txbxContent>
                              <w:p w14:paraId="2FD8770F" w14:textId="77777777" w:rsidR="006A2658" w:rsidRDefault="006A2658" w:rsidP="006A2658">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973967292"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293" name="Picture 1973967293" descr="Conclusion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5A5E407" id="_x0000_s1841"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">
                <v:group id="مجموعة 881967268" o:spid="_x0000_s1842"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">
                  <v:roundrect id="مستطيل مستدير الزوايا 769901" o:spid="_x0000_s1843"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" fillcolor="#168489" strokecolor="#168489" strokeweight="1pt">
                    <v:stroke joinstyle="miter"/>
                  </v:roundrect>
                  <v:shape id="مربع نص 2043426344" o:spid="_x0000_s1844"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" filled="f" stroked="f">
                    <v:textbox style="mso-fit-shape-to-text:t">
                      <w:txbxContent>
                        <w:p w14:paraId="2FD8770F" w14:textId="77777777" w:rsidR="006A2658" w:rsidRDefault="006A2658" w:rsidP="006A2658">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1845"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" fillcolor="#168489" strokecolor="#168489" strokeweight="1pt">
                    <v:stroke joinstyle="miter"/>
                  </v:roundrect>
                </v:group>
                <v:shape id="Picture 1973967293" o:spid="_x0000_s1846"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">
                  <v:imagedata r:id="rId137" o:title="Conclusion "/>
                </v:shape>
                <w10:anchorlock/>
              </v:group>
            </w:pict>
          </mc:Fallback>
        </mc:AlternateContent>
      </w:r>
    </w:p>
    <w:p w14:paraId="2D0BD20A" w14:textId="77777777" w:rsidR="006B59BE" w:rsidRPr="005F0E21" w:rsidRDefault="006B59BE" w:rsidP="00FC05DF">
      <w:pPr>
        <w:rPr>
          <w:rtl/>
        </w:rPr>
      </w:pPr>
      <w:r>
        <w:rPr>
          <w:rtl/>
        </w:rPr>
        <w:t xml:space="preserve">في ختام هذه الجلسة، تناولنا الجوانب المختلفة للعلاقة بين </w:t>
      </w:r>
      <w:hyperlink r:id="rId321">
        <w:r>
          <w:rPr>
            <w:rStyle w:val="Hyperlink"/>
            <w:rtl/>
          </w:rPr>
          <w:t>الذكاء الاصطناعي</w:t>
        </w:r>
      </w:hyperlink>
      <w:r>
        <w:rPr>
          <w:rtl/>
        </w:rPr>
        <w:t xml:space="preserve"> وصنع القرار الاستراتيجي. رأينا كيف يمكن للتحليلات المتقدّمة والتقنيات التنبؤية أن تسهم في تحسين جودة القرارات الاستراتيجية، وكيف يمكن الموازنة بين الحدس البشري والتحليل المستند إلى البيانات.</w:t>
      </w:r>
    </w:p>
    <w:p w14:paraId="39858AD2" w14:textId="77777777" w:rsidR="006B59BE" w:rsidRPr="005F0E21" w:rsidRDefault="006B59BE" w:rsidP="00FC05DF">
      <w:pPr>
        <w:rPr>
          <w:rtl/>
        </w:rPr>
      </w:pPr>
      <w:r>
        <w:rPr>
          <w:rtl/>
        </w:rPr>
        <w:t>المستقبل لا ينتمي للذكاء الاصطناعي وحده ولا للخبرة البشرية وحدها، بل للنموذج التكاملي الذي يجمع بينهما. كما قال أريك شميدت، الرئيس التنفيذي السابق لشركة جوجل: "</w:t>
      </w:r>
      <w:hyperlink r:id="rId322">
        <w:r>
          <w:rPr>
            <w:rStyle w:val="Hyperlink"/>
            <w:rtl/>
          </w:rPr>
          <w:t>الذكاء الاصطناعي</w:t>
        </w:r>
      </w:hyperlink>
      <w:r>
        <w:rPr>
          <w:rtl/>
        </w:rPr>
        <w:t xml:space="preserve"> سيضخّم الإبداع البشري، لا أن يحلّ محلّه."</w:t>
      </w:r>
    </w:p>
    <w:p w14:paraId="532B752D" w14:textId="77777777" w:rsidR="006B59BE" w:rsidRDefault="006B59BE" w:rsidP="00FC05DF">
      <w:pPr>
        <w:rPr>
          <w:rtl/>
        </w:rPr>
      </w:pPr>
      <w:r w:rsidRPr="005F0E21">
        <w:rPr>
          <w:rtl/>
        </w:rPr>
        <w:t>تحدّي القادة في العصر الحالي هو تطوير قدراتهم على الاستفادة القصوى من التكنولوجيا مع الحفاظ على القيم والرؤية الإنسانية. القادة الناجحون سيكونون أولئك الذين يستطيعون استخدام البيانات والتحليلات لاختبار افتراضاتهم وتوسيع آفاقهم، مع الاحتفاظ بالقدرة على اتخاذ قرارات حكيمة تتجاوز ما يمكن للخوارزميات حساباته.</w:t>
      </w:r>
    </w:p>
    <w:p w14:paraId="5D74DD0E" w14:textId="77777777" w:rsidR="006A2658" w:rsidRDefault="006A2658" w:rsidP="00FC05DF">
      <w:pPr>
        <w:rPr>
          <w:rtl/>
        </w:rPr>
      </w:pPr>
    </w:p>
    <w:p w14:paraId="3269454A" w14:textId="77777777" w:rsidR="006A2658" w:rsidRDefault="006A2658" w:rsidP="00FC05DF">
      <w:pPr>
        <w:rPr>
          <w:rtl/>
        </w:rPr>
      </w:pPr>
    </w:p>
    <w:p w14:paraId="760F88CA" w14:textId="6711E95C" w:rsidR="00C0289F" w:rsidRDefault="006A2658" w:rsidP="006A2658">
      <w:pPr>
        <w:jc w:val="center"/>
        <w:rPr>
          <w:rtl/>
        </w:rPr>
      </w:pPr>
      <w:r>
        <w:rPr>
          <w:noProof/>
        </w:rPr>
        <w:drawing>
          <wp:inline distT="0" distB="0" distL="0" distR="0" wp14:anchorId="720F6FC9" wp14:editId="554071C5">
            <wp:extent cx="1816924" cy="1816924"/>
            <wp:effectExtent l="0" t="0" r="0" b="0"/>
            <wp:docPr id="1973967294" name="Picture 1973967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4CFF995B" w14:textId="77777777" w:rsidR="00C0289F" w:rsidRDefault="00C0289F" w:rsidP="00403E19">
      <w:pPr>
        <w:rPr>
          <w:rtl/>
        </w:rPr>
      </w:pPr>
    </w:p>
    <w:p w14:paraId="04AB0829" w14:textId="77777777" w:rsidR="00C0289F" w:rsidRDefault="00C0289F" w:rsidP="00403E19">
      <w:pPr>
        <w:rPr>
          <w:rtl/>
        </w:rPr>
      </w:pPr>
    </w:p>
    <w:p w14:paraId="3064C70A" w14:textId="77777777" w:rsidR="00C0289F" w:rsidRDefault="00C0289F" w:rsidP="00403E19">
      <w:pPr>
        <w:rPr>
          <w:rtl/>
        </w:rPr>
      </w:pPr>
    </w:p>
    <w:p w14:paraId="2534A2AD" w14:textId="77777777" w:rsidR="00C0289F" w:rsidRDefault="00C0289F" w:rsidP="00403E19">
      <w:pPr>
        <w:rPr>
          <w:rtl/>
        </w:rPr>
      </w:pPr>
    </w:p>
    <w:p w14:paraId="77099A39" w14:textId="653901F1" w:rsidR="009F34C6" w:rsidRDefault="009F34C6" w:rsidP="006A2658">
      <w:pPr>
        <w:bidi w:val="0"/>
        <w:spacing w:after="160" w:line="259" w:lineRule="auto"/>
        <w:jc w:val="left"/>
        <w:rPr>
          <w:rtl/>
        </w:rPr>
        <w:sectPr w:rsidR="009F34C6" w:rsidSect="00163E4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1598A0F7"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466E6EAC"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447EBC49" w14:textId="77777777" w:rsidTr="00E220AB">
        <w:tc>
          <w:tcPr>
            <w:tcW w:w="2612" w:type="pct"/>
            <w:tcBorders>
              <w:left w:val="single" w:sz="4" w:space="0" w:color="168489"/>
              <w:right w:val="single" w:sz="4" w:space="0" w:color="168489"/>
            </w:tcBorders>
            <w:shd w:val="clear" w:color="auto" w:fill="auto"/>
          </w:tcPr>
          <w:p w14:paraId="1B63ED76" w14:textId="77777777" w:rsidR="00F01FA2" w:rsidRDefault="00F01FA2" w:rsidP="00E220AB">
            <w:pPr>
              <w:pStyle w:val="bold"/>
              <w:jc w:val="center"/>
              <w:rPr>
                <w:color w:val="168489"/>
                <w:sz w:val="40"/>
                <w:szCs w:val="40"/>
                <w:rtl/>
                <w:lang w:bidi="ar-EG"/>
              </w:rPr>
            </w:pPr>
            <w:r>
              <w:rPr>
                <w:noProof/>
              </w:rPr>
              <w:drawing>
                <wp:inline distT="0" distB="0" distL="0" distR="0" wp14:anchorId="46FF247A" wp14:editId="452744EC">
                  <wp:extent cx="417155" cy="417165"/>
                  <wp:effectExtent l="0" t="0" r="2540" b="2540"/>
                  <wp:docPr id="1465698216" name="Picture 1465698216"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63999784"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16568004" w14:textId="77777777" w:rsidR="00F01FA2" w:rsidRDefault="00F01FA2" w:rsidP="00E220AB">
            <w:pPr>
              <w:pStyle w:val="bold"/>
              <w:jc w:val="center"/>
              <w:rPr>
                <w:color w:val="168489"/>
                <w:sz w:val="40"/>
                <w:szCs w:val="40"/>
                <w:rtl/>
                <w:lang w:bidi="ar-EG"/>
              </w:rPr>
            </w:pPr>
            <w:r>
              <w:rPr>
                <w:noProof/>
              </w:rPr>
              <w:drawing>
                <wp:inline distT="0" distB="0" distL="0" distR="0" wp14:anchorId="0E8BDB18" wp14:editId="2660D487">
                  <wp:extent cx="371475" cy="400050"/>
                  <wp:effectExtent l="0" t="0" r="9525" b="0"/>
                  <wp:docPr id="1465698217" name="Picture 1465698217"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0F79E3DC"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5227308F"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6BC60A58" wp14:editId="2787C0DD">
                  <wp:extent cx="286893" cy="286893"/>
                  <wp:effectExtent l="0" t="0" r="0" b="0"/>
                  <wp:docPr id="1465698218" name="Picture 1465698218"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501A9A1A" w14:textId="77777777" w:rsidTr="00E220AB">
        <w:tc>
          <w:tcPr>
            <w:tcW w:w="2612" w:type="pct"/>
            <w:tcBorders>
              <w:left w:val="single" w:sz="4" w:space="0" w:color="168489"/>
              <w:right w:val="single" w:sz="4" w:space="0" w:color="168489"/>
            </w:tcBorders>
            <w:vAlign w:val="center"/>
          </w:tcPr>
          <w:p w14:paraId="7303D4BD"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ثقافة البيانات في المؤسسات الحديثة</w:t>
            </w:r>
            <w:r w:rsidRPr="006B59BE">
              <w:rPr>
                <w:rFonts w:ascii="Adobe Arabic" w:eastAsia="Calibri" w:hAnsi="Adobe Arabic" w:cs="Adobe Arabic" w:hint="cs"/>
                <w:color w:val="0D0D0D" w:themeColor="text1" w:themeTint="F2"/>
                <w:sz w:val="32"/>
                <w:szCs w:val="32"/>
                <w:rtl/>
                <w:lang w:bidi="ar-EG"/>
              </w:rPr>
              <w:t>.</w:t>
            </w:r>
          </w:p>
          <w:p w14:paraId="7505562F"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إدارة البيانات ودورها في التخطيط الاستراتيجي</w:t>
            </w:r>
            <w:r w:rsidRPr="006B59BE">
              <w:rPr>
                <w:rFonts w:ascii="Adobe Arabic" w:eastAsia="Calibri" w:hAnsi="Adobe Arabic" w:cs="Adobe Arabic" w:hint="cs"/>
                <w:color w:val="0D0D0D" w:themeColor="text1" w:themeTint="F2"/>
                <w:sz w:val="32"/>
                <w:szCs w:val="32"/>
                <w:rtl/>
                <w:lang w:bidi="ar-EG"/>
              </w:rPr>
              <w:t>.</w:t>
            </w:r>
          </w:p>
          <w:p w14:paraId="68C84F45"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مؤشرات الأداء الذكية ولوحات القيادة</w:t>
            </w:r>
            <w:r w:rsidRPr="006B59BE">
              <w:rPr>
                <w:rFonts w:ascii="Adobe Arabic" w:eastAsia="Calibri" w:hAnsi="Adobe Arabic" w:cs="Adobe Arabic" w:hint="cs"/>
                <w:color w:val="0D0D0D" w:themeColor="text1" w:themeTint="F2"/>
                <w:sz w:val="32"/>
                <w:szCs w:val="32"/>
                <w:rtl/>
                <w:lang w:bidi="ar-EG"/>
              </w:rPr>
              <w:t>.</w:t>
            </w:r>
          </w:p>
          <w:p w14:paraId="02E82167" w14:textId="596B8D85" w:rsidR="00F01FA2"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6B59BE">
              <w:rPr>
                <w:rFonts w:ascii="Adobe Arabic" w:eastAsia="Calibri" w:hAnsi="Adobe Arabic" w:cs="Adobe Arabic"/>
                <w:color w:val="0D0D0D" w:themeColor="text1" w:themeTint="F2"/>
                <w:sz w:val="32"/>
                <w:szCs w:val="32"/>
                <w:rtl/>
                <w:lang w:bidi="ar-EG"/>
              </w:rPr>
              <w:t>توظيف البيانات في التنبؤ بالمخاطر والفرص</w:t>
            </w:r>
            <w:r w:rsidRPr="006B59BE">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69B91E5D"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7DCEBD55"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7F426720"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317B4391"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60DBDEC6" w14:textId="77777777" w:rsidR="00F01FA2" w:rsidRPr="006B59BE"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6DFE4E9C"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796B2C9"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mc:AlternateContent>
          <mc:Choice Requires="wpg">
            <w:drawing>
              <wp:anchor distT="0" distB="0" distL="114300" distR="114300" simplePos="0" relativeHeight="252777472" behindDoc="0" locked="0" layoutInCell="1" allowOverlap="1" wp14:anchorId="1DFEB188" wp14:editId="2E512611">
                <wp:simplePos x="0" y="0"/>
                <wp:positionH relativeFrom="column">
                  <wp:posOffset>-38100</wp:posOffset>
                </wp:positionH>
                <wp:positionV relativeFrom="paragraph">
                  <wp:posOffset>-463550</wp:posOffset>
                </wp:positionV>
                <wp:extent cx="6517660" cy="7105650"/>
                <wp:effectExtent l="0" t="0" r="0" b="0"/>
                <wp:wrapNone/>
                <wp:docPr id="1451488605" name="Group 1451488605"/>
                <wp:cNvGraphicFramePr/>
                <a:graphic xmlns:a="http://schemas.openxmlformats.org/drawingml/2006/main">
                  <a:graphicData uri="http://schemas.microsoft.com/office/word/2010/wordprocessingGroup">
                    <wpg:wgp>
                      <wpg:cNvGrpSpPr/>
                      <wpg:grpSpPr>
                        <a:xfrm>
                          <a:off x="0" y="0"/>
                          <a:ext cx="6517660" cy="7105650"/>
                          <a:chOff x="-165100" y="0"/>
                          <a:chExt cx="6517660" cy="7105650"/>
                        </a:xfrm>
                      </wpg:grpSpPr>
                      <wpg:grpSp>
                        <wpg:cNvPr id="1451488606" name="Group 1451488606"/>
                        <wpg:cNvGrpSpPr/>
                        <wpg:grpSpPr>
                          <a:xfrm>
                            <a:off x="-165100" y="2571750"/>
                            <a:ext cx="5752868" cy="4533900"/>
                            <a:chOff x="-327031" y="0"/>
                            <a:chExt cx="5752944" cy="4534221"/>
                          </a:xfrm>
                        </wpg:grpSpPr>
                        <wpg:grpSp>
                          <wpg:cNvPr id="1451488607" name="Group 25"/>
                          <wpg:cNvGrpSpPr/>
                          <wpg:grpSpPr>
                            <a:xfrm>
                              <a:off x="3130302" y="0"/>
                              <a:ext cx="2262067" cy="515506"/>
                              <a:chOff x="3849928" y="0"/>
                              <a:chExt cx="2262067" cy="515506"/>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71"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28" y="69934"/>
                                <a:ext cx="1755152" cy="441349"/>
                              </a:xfrm>
                              <a:prstGeom prst="rect">
                                <a:avLst/>
                              </a:prstGeom>
                              <a:noFill/>
                            </wps:spPr>
                            <wps:txbx>
                              <w:txbxContent>
                                <w:p w14:paraId="7D5AF24D"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51488612" name="Group 26"/>
                          <wpg:cNvGrpSpPr/>
                          <wpg:grpSpPr>
                            <a:xfrm>
                              <a:off x="-2" y="9939"/>
                              <a:ext cx="2261237" cy="514985"/>
                              <a:chOff x="-2" y="0"/>
                              <a:chExt cx="2261545" cy="515506"/>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2" y="69936"/>
                                <a:ext cx="1756026" cy="441796"/>
                              </a:xfrm>
                              <a:prstGeom prst="rect">
                                <a:avLst/>
                              </a:prstGeom>
                              <a:noFill/>
                            </wps:spPr>
                            <wps:txbx>
                              <w:txbxContent>
                                <w:p w14:paraId="3391F67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72"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2213588" y="874094"/>
                              <a:ext cx="3212325" cy="3660127"/>
                            </a:xfrm>
                            <a:prstGeom prst="rect">
                              <a:avLst/>
                            </a:prstGeom>
                            <a:noFill/>
                            <a:ln w="6350">
                              <a:noFill/>
                            </a:ln>
                          </wps:spPr>
                          <wps:txbx>
                            <w:txbxContent>
                              <w:p w14:paraId="29DD7687" w14:textId="77777777" w:rsidR="00854AF2" w:rsidRPr="002C04B9" w:rsidRDefault="00854AF2" w:rsidP="006B59BE">
                                <w:pPr>
                                  <w:pStyle w:val="ad"/>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46B08416"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أهمّية بناء ثقافة مؤسّسية تعتمد على البيانات وكيفية تطويرها.</w:t>
                                </w:r>
                              </w:p>
                              <w:p w14:paraId="7CC82C1C"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المكوّنات الرئيسية لإدارة البيانات الفعّالة ودورها في التخطيط الاستراتيجي.</w:t>
                                </w:r>
                              </w:p>
                              <w:p w14:paraId="2651327F"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تصميم مؤشّرات أداء ذكية ولوحات قيادة تدعم اتّخاذ القرارات الاستراتيجية.</w:t>
                                </w:r>
                              </w:p>
                              <w:p w14:paraId="140B0396"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تطبيق أساليب توظيف البيانات للتنبؤ بالمخاطر واكتشاف الفرص.</w:t>
                                </w:r>
                              </w:p>
                              <w:p w14:paraId="059555FB"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إطار عمل عملي لمؤشّرات الأداء الرئيسية التي تدعم الأهداف الاستراتيجية.</w:t>
                                </w:r>
                              </w:p>
                              <w:p w14:paraId="6A0CC9AB" w14:textId="18CE8AD3" w:rsidR="00F01FA2" w:rsidRPr="006B59BE" w:rsidRDefault="00F01FA2" w:rsidP="006B59BE">
                                <w:pPr>
                                  <w:spacing w:line="240" w:lineRule="auto"/>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327031" y="874624"/>
                              <a:ext cx="2583074" cy="3535763"/>
                            </a:xfrm>
                            <a:prstGeom prst="rect">
                              <a:avLst/>
                            </a:prstGeom>
                            <a:noFill/>
                            <a:ln w="6350">
                              <a:noFill/>
                            </a:ln>
                          </wps:spPr>
                          <wps:txbx>
                            <w:txbxContent>
                              <w:p w14:paraId="0D3A1D95" w14:textId="77777777" w:rsidR="006B59BE" w:rsidRPr="006B59BE" w:rsidRDefault="006B59BE" w:rsidP="006B59BE">
                                <w:pPr>
                                  <w:pStyle w:val="a5"/>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098D89F1" w14:textId="77777777" w:rsidR="006B59BE" w:rsidRPr="006B59BE" w:rsidRDefault="006B59BE" w:rsidP="006B59BE">
                                <w:pPr>
                                  <w:pStyle w:val="a5"/>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ثقافة البيانات في المؤسسات الحديثة</w:t>
                                </w:r>
                                <w:r w:rsidRPr="006B59BE">
                                  <w:rPr>
                                    <w:rFonts w:ascii="Adobe Arabic" w:eastAsia="GE Dinar One" w:hAnsi="Adobe Arabic" w:cs="Adobe Arabic" w:hint="cs"/>
                                    <w:color w:val="000000"/>
                                    <w:kern w:val="24"/>
                                    <w:sz w:val="36"/>
                                    <w:szCs w:val="36"/>
                                    <w:rtl/>
                                    <w:lang w:bidi="ar-SY"/>
                                  </w:rPr>
                                  <w:t>.</w:t>
                                </w:r>
                              </w:p>
                              <w:p w14:paraId="15F1877E" w14:textId="77777777" w:rsidR="006B59BE" w:rsidRPr="006B59BE" w:rsidRDefault="006B59BE" w:rsidP="006B59BE">
                                <w:pPr>
                                  <w:pStyle w:val="a5"/>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إدارة البيانات ودورها في التخطيط الاستراتيجي</w:t>
                                </w:r>
                                <w:r w:rsidRPr="006B59BE">
                                  <w:rPr>
                                    <w:rFonts w:ascii="Adobe Arabic" w:eastAsia="GE Dinar One" w:hAnsi="Adobe Arabic" w:cs="Adobe Arabic" w:hint="cs"/>
                                    <w:color w:val="000000"/>
                                    <w:kern w:val="24"/>
                                    <w:sz w:val="36"/>
                                    <w:szCs w:val="36"/>
                                    <w:rtl/>
                                    <w:lang w:bidi="ar-SY"/>
                                  </w:rPr>
                                  <w:t>.</w:t>
                                </w:r>
                              </w:p>
                              <w:p w14:paraId="6DE7B54D" w14:textId="77777777" w:rsidR="006B59BE" w:rsidRPr="006B59BE" w:rsidRDefault="006B59BE" w:rsidP="006B59BE">
                                <w:pPr>
                                  <w:pStyle w:val="a5"/>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مؤشرات الأداء الذكية ولوحات القيادة</w:t>
                                </w:r>
                                <w:r w:rsidRPr="006B59BE">
                                  <w:rPr>
                                    <w:rFonts w:ascii="Adobe Arabic" w:eastAsia="GE Dinar One" w:hAnsi="Adobe Arabic" w:cs="Adobe Arabic" w:hint="cs"/>
                                    <w:color w:val="000000"/>
                                    <w:kern w:val="24"/>
                                    <w:sz w:val="36"/>
                                    <w:szCs w:val="36"/>
                                    <w:rtl/>
                                    <w:lang w:bidi="ar-SY"/>
                                  </w:rPr>
                                  <w:t>.</w:t>
                                </w:r>
                              </w:p>
                              <w:p w14:paraId="6D234494" w14:textId="77777777" w:rsidR="006B59BE" w:rsidRPr="006B59BE" w:rsidRDefault="006B59BE" w:rsidP="006B59BE">
                                <w:pPr>
                                  <w:pStyle w:val="a5"/>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توظيف البيانات في التنبؤ بالمخاطر والفرص</w:t>
                                </w:r>
                                <w:r w:rsidRPr="006B59BE">
                                  <w:rPr>
                                    <w:rFonts w:ascii="Adobe Arabic" w:eastAsia="GE Dinar One" w:hAnsi="Adobe Arabic" w:cs="Adobe Arabic" w:hint="cs"/>
                                    <w:color w:val="000000"/>
                                    <w:kern w:val="24"/>
                                    <w:sz w:val="36"/>
                                    <w:szCs w:val="36"/>
                                    <w:rtl/>
                                    <w:lang w:bidi="ar-SY"/>
                                  </w:rPr>
                                  <w:t>.</w:t>
                                </w:r>
                              </w:p>
                              <w:p w14:paraId="7D0ADA79" w14:textId="77777777" w:rsidR="006B59BE" w:rsidRPr="006B59BE" w:rsidRDefault="006B59BE" w:rsidP="006B59BE">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3970BDB0" w14:textId="5041EB9F" w:rsidR="00F01FA2" w:rsidRPr="006B59BE" w:rsidRDefault="006B59BE" w:rsidP="006B59BE">
                                <w:pPr>
                                  <w:pStyle w:val="a5"/>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60" cy="2053908"/>
                            <a:chOff x="0" y="0"/>
                            <a:chExt cx="6352560" cy="2053908"/>
                          </a:xfrm>
                        </wpg:grpSpPr>
                        <pic:pic xmlns:pic="http://schemas.openxmlformats.org/drawingml/2006/picture">
                          <pic:nvPicPr>
                            <pic:cNvPr id="1451488619" name="Picture 1451488619" descr="Calendar "/>
                            <pic:cNvPicPr>
                              <a:picLocks noChangeAspect="1"/>
                            </pic:cNvPicPr>
                          </pic:nvPicPr>
                          <pic:blipFill>
                            <a:blip r:embed="rId73"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55" y="1072198"/>
                              <a:ext cx="1132205" cy="981710"/>
                            </a:xfrm>
                            <a:prstGeom prst="rect">
                              <a:avLst/>
                            </a:prstGeom>
                            <a:noFill/>
                          </wps:spPr>
                          <wps:txbx>
                            <w:txbxContent>
                              <w:p w14:paraId="22A8C112"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20" y="19867"/>
                              <a:ext cx="2430145" cy="536575"/>
                            </a:xfrm>
                            <a:prstGeom prst="rect">
                              <a:avLst/>
                            </a:prstGeom>
                            <a:noFill/>
                          </wps:spPr>
                          <wps:txbx>
                            <w:txbxContent>
                              <w:p w14:paraId="08079CA0"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0971"/>
                              <a:ext cx="4567555" cy="536575"/>
                            </a:xfrm>
                            <a:prstGeom prst="rect">
                              <a:avLst/>
                            </a:prstGeom>
                            <a:noFill/>
                          </wps:spPr>
                          <wps:txbx>
                            <w:txbxContent>
                              <w:p w14:paraId="3858C57B" w14:textId="644DF8A1"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البيانات كأصل استراتيجي للقائد</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1DFEB188" id="Group 1451488605" o:spid="_x0000_s1847" style="position:absolute;left:0;text-align:left;margin-left:-3pt;margin-top:-36.5pt;width:513.2pt;height:559.5pt;z-index:252777472;mso-position-horizontal-relative:text;mso-position-vertical-relative:text;mso-width-relative:margin;mso-height-relative:margin" coordorigin="-1651" coordsize="65176,710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">
                <v:group id="Group 1451488606" o:spid="_x0000_s1848" style="position:absolute;left:-1651;top:25717;width:57528;height:45339" coordorigin="-3270" coordsize="57529,453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">
                  <v:group id="Group 25" o:spid="_x0000_s1849" style="position:absolute;left:31303;width:22620;height:5155" coordorigin="38499" coordsize="2262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">
                    <v:group id="Group 1451488608" o:spid="_x0000_s185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">
                      <v:oval id="Oval 1451488609" o:spid="_x0000_s185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" fillcolor="#168489" stroked="f" strokeweight="1pt">
                        <v:fill opacity="49087f"/>
                        <v:stroke joinstyle="miter"/>
                      </v:oval>
                      <v:shape id="Picture 1451488610" o:spid="_x0000_s185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">
                        <v:imagedata r:id="rId74" o:title="Target " gain="19661f" blacklevel="22938f"/>
                      </v:shape>
                    </v:group>
                    <v:shape id="TextBox 34" o:spid="_x0000_s1853" type="#_x0000_t202" style="position:absolute;left:38499;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" filled="f" stroked="f">
                      <v:textbox style="mso-fit-shape-to-text:t">
                        <w:txbxContent>
                          <w:p w14:paraId="7D5AF24D"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_x0000_s1854"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">
                    <v:oval id="Oval 1451488613" o:spid="_x0000_s185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" fillcolor="#168489" stroked="f" strokeweight="1pt">
                      <v:fill opacity="49087f"/>
                      <v:stroke joinstyle="miter"/>
                    </v:oval>
                    <v:shape id="TextBox 34" o:spid="_x0000_s1856" type="#_x0000_t202" style="position:absolute;top:699;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" filled="f" stroked="f">
                      <v:textbox style="mso-fit-shape-to-text:t">
                        <w:txbxContent>
                          <w:p w14:paraId="3391F671" w14:textId="77777777" w:rsidR="00F01FA2" w:rsidRPr="00BC6FB1" w:rsidRDefault="00F01FA2" w:rsidP="00F01FA2">
                            <w:pPr>
                              <w:bidi w:val="0"/>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51488615" o:spid="_x0000_s185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">
                      <v:imagedata r:id="rId75" o:title="Note " gain="19661f" blacklevel="22938f"/>
                    </v:shape>
                  </v:group>
                  <v:shape id="Text Box 1451488616" o:spid="_x0000_s1858" type="#_x0000_t202" style="position:absolute;left:22135;top:8740;width:32124;height:366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" filled="f" stroked="f" strokeweight=".5pt">
                    <v:textbox>
                      <w:txbxContent>
                        <w:p w14:paraId="29DD7687" w14:textId="77777777" w:rsidR="00854AF2" w:rsidRPr="002C04B9" w:rsidRDefault="00854AF2" w:rsidP="006B59BE">
                          <w:pPr>
                            <w:pStyle w:val="ad"/>
                            <w:spacing w:line="276" w:lineRule="auto"/>
                            <w:rPr>
                              <w:rFonts w:ascii="Sakkal Majalla" w:hAnsi="Sakkal Majalla" w:cs="Sakkal Majalla"/>
                              <w:sz w:val="34"/>
                              <w:szCs w:val="34"/>
                              <w:rtl/>
                            </w:rPr>
                          </w:pPr>
                          <w:r w:rsidRPr="002C04B9">
                            <w:rPr>
                              <w:rFonts w:ascii="Sakkal Majalla" w:hAnsi="Sakkal Majalla" w:cs="Sakkal Majalla" w:hint="cs"/>
                              <w:sz w:val="34"/>
                              <w:szCs w:val="34"/>
                              <w:rtl/>
                            </w:rPr>
                            <w:t>عند الانتهاء من تنفيذ أنشطة هذه الجلسة التدريبية، سيتمكّن المشاركون من:</w:t>
                          </w:r>
                        </w:p>
                        <w:p w14:paraId="46B08416"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فهم أهمّية بناء ثقافة مؤسّسية تعتمد على البيانات وكيفية تطويرها.</w:t>
                          </w:r>
                        </w:p>
                        <w:p w14:paraId="7CC82C1C"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تحديد المكوّنات الرئيسية لإدارة البيانات الفعّالة ودورها في التخطيط الاستراتيجي.</w:t>
                          </w:r>
                        </w:p>
                        <w:p w14:paraId="2651327F"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تصميم مؤشّرات أداء ذكية ولوحات قيادة تدعم اتّخاذ القرارات الاستراتيجية.</w:t>
                          </w:r>
                        </w:p>
                        <w:p w14:paraId="140B0396"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تطبيق أساليب توظيف البيانات للتنبؤ بالمخاطر واكتشاف الفرص.</w:t>
                          </w:r>
                        </w:p>
                        <w:p w14:paraId="059555FB" w14:textId="77777777" w:rsidR="006B59BE" w:rsidRPr="006B59BE" w:rsidRDefault="006B59BE" w:rsidP="006B59BE">
                          <w:pPr>
                            <w:pStyle w:val="a5"/>
                            <w:numPr>
                              <w:ilvl w:val="0"/>
                              <w:numId w:val="7"/>
                            </w:numPr>
                            <w:spacing w:line="240"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تطوير إطار عمل عملي لمؤشّرات الأداء الرئيسية التي تدعم الأهداف الاستراتيجية.</w:t>
                          </w:r>
                        </w:p>
                        <w:p w14:paraId="6A0CC9AB" w14:textId="18CE8AD3" w:rsidR="00F01FA2" w:rsidRPr="006B59BE" w:rsidRDefault="00F01FA2" w:rsidP="006B59BE">
                          <w:pPr>
                            <w:spacing w:line="240" w:lineRule="auto"/>
                            <w:rPr>
                              <w:rFonts w:ascii="Adobe Arabic" w:eastAsia="GE Dinar One" w:hAnsi="Adobe Arabic" w:cs="Adobe Arabic"/>
                              <w:color w:val="000000"/>
                              <w:kern w:val="24"/>
                              <w:sz w:val="36"/>
                              <w:szCs w:val="36"/>
                              <w:lang w:bidi="ar-SY"/>
                            </w:rPr>
                          </w:pPr>
                        </w:p>
                      </w:txbxContent>
                    </v:textbox>
                  </v:shape>
                  <v:shape id="Text Box 1451488617" o:spid="_x0000_s1859" type="#_x0000_t202" style="position:absolute;left:-3270;top:8746;width:25830;height:35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" filled="f" stroked="f" strokeweight=".5pt">
                    <v:textbox>
                      <w:txbxContent>
                        <w:p w14:paraId="0D3A1D95" w14:textId="77777777" w:rsidR="006B59BE" w:rsidRPr="006B59BE" w:rsidRDefault="006B59BE" w:rsidP="006B59BE">
                          <w:pPr>
                            <w:pStyle w:val="a5"/>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نشاط عصف ذهني</w:t>
                          </w:r>
                          <w:r w:rsidRPr="006B59BE">
                            <w:rPr>
                              <w:rFonts w:ascii="Adobe Arabic" w:eastAsia="GE Dinar One" w:hAnsi="Adobe Arabic" w:cs="Adobe Arabic" w:hint="cs"/>
                              <w:color w:val="000000"/>
                              <w:kern w:val="24"/>
                              <w:sz w:val="36"/>
                              <w:szCs w:val="36"/>
                              <w:rtl/>
                              <w:lang w:bidi="ar-SY"/>
                            </w:rPr>
                            <w:t>.</w:t>
                          </w:r>
                        </w:p>
                        <w:p w14:paraId="098D89F1" w14:textId="77777777" w:rsidR="006B59BE" w:rsidRPr="006B59BE" w:rsidRDefault="006B59BE" w:rsidP="006B59BE">
                          <w:pPr>
                            <w:pStyle w:val="a5"/>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ثقافة البيانات في المؤسسات الحديثة</w:t>
                          </w:r>
                          <w:r w:rsidRPr="006B59BE">
                            <w:rPr>
                              <w:rFonts w:ascii="Adobe Arabic" w:eastAsia="GE Dinar One" w:hAnsi="Adobe Arabic" w:cs="Adobe Arabic" w:hint="cs"/>
                              <w:color w:val="000000"/>
                              <w:kern w:val="24"/>
                              <w:sz w:val="36"/>
                              <w:szCs w:val="36"/>
                              <w:rtl/>
                              <w:lang w:bidi="ar-SY"/>
                            </w:rPr>
                            <w:t>.</w:t>
                          </w:r>
                        </w:p>
                        <w:p w14:paraId="15F1877E" w14:textId="77777777" w:rsidR="006B59BE" w:rsidRPr="006B59BE" w:rsidRDefault="006B59BE" w:rsidP="006B59BE">
                          <w:pPr>
                            <w:pStyle w:val="a5"/>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إدارة البيانات ودورها في التخطيط الاستراتيجي</w:t>
                          </w:r>
                          <w:r w:rsidRPr="006B59BE">
                            <w:rPr>
                              <w:rFonts w:ascii="Adobe Arabic" w:eastAsia="GE Dinar One" w:hAnsi="Adobe Arabic" w:cs="Adobe Arabic" w:hint="cs"/>
                              <w:color w:val="000000"/>
                              <w:kern w:val="24"/>
                              <w:sz w:val="36"/>
                              <w:szCs w:val="36"/>
                              <w:rtl/>
                              <w:lang w:bidi="ar-SY"/>
                            </w:rPr>
                            <w:t>.</w:t>
                          </w:r>
                        </w:p>
                        <w:p w14:paraId="6DE7B54D" w14:textId="77777777" w:rsidR="006B59BE" w:rsidRPr="006B59BE" w:rsidRDefault="006B59BE" w:rsidP="006B59BE">
                          <w:pPr>
                            <w:pStyle w:val="a5"/>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مؤشرات الأداء الذكية ولوحات القيادة</w:t>
                          </w:r>
                          <w:r w:rsidRPr="006B59BE">
                            <w:rPr>
                              <w:rFonts w:ascii="Adobe Arabic" w:eastAsia="GE Dinar One" w:hAnsi="Adobe Arabic" w:cs="Adobe Arabic" w:hint="cs"/>
                              <w:color w:val="000000"/>
                              <w:kern w:val="24"/>
                              <w:sz w:val="36"/>
                              <w:szCs w:val="36"/>
                              <w:rtl/>
                              <w:lang w:bidi="ar-SY"/>
                            </w:rPr>
                            <w:t>.</w:t>
                          </w:r>
                        </w:p>
                        <w:p w14:paraId="6D234494" w14:textId="77777777" w:rsidR="006B59BE" w:rsidRPr="006B59BE" w:rsidRDefault="006B59BE" w:rsidP="006B59BE">
                          <w:pPr>
                            <w:pStyle w:val="a5"/>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color w:val="000000"/>
                              <w:kern w:val="24"/>
                              <w:sz w:val="36"/>
                              <w:szCs w:val="36"/>
                              <w:rtl/>
                              <w:lang w:bidi="ar-SY"/>
                            </w:rPr>
                            <w:t>توظيف البيانات في التنبؤ بالمخاطر والفرص</w:t>
                          </w:r>
                          <w:r w:rsidRPr="006B59BE">
                            <w:rPr>
                              <w:rFonts w:ascii="Adobe Arabic" w:eastAsia="GE Dinar One" w:hAnsi="Adobe Arabic" w:cs="Adobe Arabic" w:hint="cs"/>
                              <w:color w:val="000000"/>
                              <w:kern w:val="24"/>
                              <w:sz w:val="36"/>
                              <w:szCs w:val="36"/>
                              <w:rtl/>
                              <w:lang w:bidi="ar-SY"/>
                            </w:rPr>
                            <w:t>.</w:t>
                          </w:r>
                        </w:p>
                        <w:p w14:paraId="7D0ADA79" w14:textId="77777777" w:rsidR="006B59BE" w:rsidRPr="006B59BE" w:rsidRDefault="006B59BE" w:rsidP="006B59BE">
                          <w:pPr>
                            <w:pStyle w:val="a5"/>
                            <w:numPr>
                              <w:ilvl w:val="0"/>
                              <w:numId w:val="7"/>
                            </w:numPr>
                            <w:spacing w:line="276" w:lineRule="auto"/>
                            <w:rPr>
                              <w:rFonts w:ascii="Adobe Arabic" w:eastAsia="GE Dinar One" w:hAnsi="Adobe Arabic" w:cs="Adobe Arabic"/>
                              <w:color w:val="000000"/>
                              <w:kern w:val="24"/>
                              <w:sz w:val="36"/>
                              <w:szCs w:val="36"/>
                              <w:rtl/>
                              <w:lang w:bidi="ar-SY"/>
                            </w:rPr>
                          </w:pPr>
                          <w:r w:rsidRPr="006B59BE">
                            <w:rPr>
                              <w:rFonts w:ascii="Adobe Arabic" w:eastAsia="GE Dinar One" w:hAnsi="Adobe Arabic" w:cs="Adobe Arabic"/>
                              <w:color w:val="000000"/>
                              <w:kern w:val="24"/>
                              <w:sz w:val="36"/>
                              <w:szCs w:val="36"/>
                              <w:rtl/>
                              <w:lang w:bidi="ar-SY"/>
                            </w:rPr>
                            <w:t>نشاط تدريبي</w:t>
                          </w:r>
                          <w:r w:rsidRPr="006B59BE">
                            <w:rPr>
                              <w:rFonts w:ascii="Adobe Arabic" w:eastAsia="GE Dinar One" w:hAnsi="Adobe Arabic" w:cs="Adobe Arabic" w:hint="cs"/>
                              <w:color w:val="000000"/>
                              <w:kern w:val="24"/>
                              <w:sz w:val="36"/>
                              <w:szCs w:val="36"/>
                              <w:rtl/>
                              <w:lang w:bidi="ar-SY"/>
                            </w:rPr>
                            <w:t>.</w:t>
                          </w:r>
                        </w:p>
                        <w:p w14:paraId="3970BDB0" w14:textId="5041EB9F" w:rsidR="00F01FA2" w:rsidRPr="006B59BE" w:rsidRDefault="006B59BE" w:rsidP="006B59BE">
                          <w:pPr>
                            <w:pStyle w:val="a5"/>
                            <w:numPr>
                              <w:ilvl w:val="0"/>
                              <w:numId w:val="7"/>
                            </w:numPr>
                            <w:spacing w:line="276" w:lineRule="auto"/>
                            <w:rPr>
                              <w:rFonts w:ascii="Adobe Arabic" w:eastAsia="GE Dinar One" w:hAnsi="Adobe Arabic" w:cs="Adobe Arabic"/>
                              <w:color w:val="000000"/>
                              <w:kern w:val="24"/>
                              <w:sz w:val="36"/>
                              <w:szCs w:val="36"/>
                              <w:lang w:bidi="ar-SY"/>
                            </w:rPr>
                          </w:pPr>
                          <w:r w:rsidRPr="006B59BE">
                            <w:rPr>
                              <w:rFonts w:ascii="Adobe Arabic" w:eastAsia="GE Dinar One" w:hAnsi="Adobe Arabic" w:cs="Adobe Arabic" w:hint="cs"/>
                              <w:color w:val="000000"/>
                              <w:kern w:val="24"/>
                              <w:sz w:val="36"/>
                              <w:szCs w:val="36"/>
                              <w:rtl/>
                              <w:lang w:bidi="ar-SY"/>
                            </w:rPr>
                            <w:t>التقويم.</w:t>
                          </w:r>
                        </w:p>
                      </w:txbxContent>
                    </v:textbox>
                  </v:shape>
                </v:group>
                <v:group id="Group 1451488618" o:spid="_x0000_s1860" style="position:absolute;width:63525;height:20539" coordsize="6352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">
                  <v:shape id="Picture 1451488619" o:spid="_x0000_s186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">
                    <v:imagedata r:id="rId76" o:title="Calendar " gain="19661f" blacklevel="22938f"/>
                  </v:shape>
                  <v:shape id="TextBox 34" o:spid="_x0000_s1862" type="#_x0000_t202" style="position:absolute;left:52203;top:10721;width:11322;height:98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" filled="f" stroked="f">
                    <v:textbox style="mso-fit-shape-to-text:t">
                      <w:txbxContent>
                        <w:p w14:paraId="22A8C112"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sidR="00DB75B5">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TextBox 34" o:spid="_x0000_s1863" type="#_x0000_t202" style="position:absolute;left:24946;top:198;width:2430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" filled="f" stroked="f">
                    <v:textbox style="mso-fit-shape-to-text:t">
                      <w:txbxContent>
                        <w:p w14:paraId="08079CA0" w14:textId="77777777" w:rsidR="00F01FA2" w:rsidRPr="00F01FA2" w:rsidRDefault="00F01FA2" w:rsidP="00F01FA2">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sidR="00DB75B5">
                            <w:rPr>
                              <w:rFonts w:ascii="Adobe Arabic" w:eastAsia="GE Dinar One" w:hAnsi="Adobe Arabic" w:cs="Adobe Arabic" w:hint="cs"/>
                              <w:b/>
                              <w:bCs/>
                              <w:color w:val="FFFFFF" w:themeColor="background1"/>
                              <w:kern w:val="24"/>
                              <w:sz w:val="56"/>
                              <w:szCs w:val="56"/>
                              <w:rtl/>
                              <w:lang w:bidi="ar-SY"/>
                            </w:rPr>
                            <w:t>الثانية</w:t>
                          </w:r>
                        </w:p>
                      </w:txbxContent>
                    </v:textbox>
                  </v:shape>
                  <v:shape id="TextBox 34" o:spid="_x0000_s1864" type="#_x0000_t202" style="position:absolute;top:12909;width:45675;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" filled="f" stroked="f">
                    <v:textbox style="mso-fit-shape-to-text:t">
                      <w:txbxContent>
                        <w:p w14:paraId="3858C57B" w14:textId="644DF8A1" w:rsidR="00F01FA2" w:rsidRPr="00F01FA2" w:rsidRDefault="006B59BE" w:rsidP="00F01FA2">
                          <w:pPr>
                            <w:bidi w:val="0"/>
                            <w:jc w:val="center"/>
                            <w:rPr>
                              <w:rFonts w:ascii="Adobe Arabic" w:eastAsia="GE Dinar One" w:hAnsi="Adobe Arabic" w:cs="Adobe Arabic"/>
                              <w:b/>
                              <w:bCs/>
                              <w:kern w:val="24"/>
                              <w:sz w:val="56"/>
                              <w:szCs w:val="56"/>
                              <w:lang w:bidi="ar-SY"/>
                            </w:rPr>
                          </w:pPr>
                          <w:r w:rsidRPr="006B59BE">
                            <w:rPr>
                              <w:rFonts w:ascii="Adobe Arabic" w:eastAsia="GE Dinar One" w:hAnsi="Adobe Arabic" w:cs="Adobe Arabic"/>
                              <w:b/>
                              <w:bCs/>
                              <w:kern w:val="24"/>
                              <w:sz w:val="56"/>
                              <w:szCs w:val="56"/>
                              <w:rtl/>
                              <w:lang w:bidi="ar-SY"/>
                            </w:rPr>
                            <w:t>البيانات كأصل استراتيجي للقائد</w:t>
                          </w:r>
                        </w:p>
                      </w:txbxContent>
                    </v:textbox>
                  </v:shape>
                </v:group>
              </v:group>
            </w:pict>
          </mc:Fallback>
        </mc:AlternateContent>
      </w:r>
    </w:p>
    <w:p w14:paraId="5B558C9A" w14:textId="77777777" w:rsidR="00DB7FDB" w:rsidRPr="00BD4553" w:rsidRDefault="00DB7FDB" w:rsidP="000F1708">
      <w:pPr>
        <w:bidi w:val="0"/>
        <w:rPr>
          <w:rFonts w:ascii="Adobe Arabic" w:hAnsi="Adobe Arabic" w:cs="Adobe Arabic"/>
          <w:b/>
          <w:bCs/>
          <w:color w:val="002060"/>
          <w:sz w:val="48"/>
          <w:szCs w:val="36"/>
          <w:rtl/>
        </w:rPr>
      </w:pPr>
      <w:r w:rsidRPr="00BD4553">
        <w:rPr>
          <w:rFonts w:ascii="Adobe Arabic" w:hAnsi="Adobe Arabic" w:cs="Adobe Arabic"/>
          <w:b/>
          <w:bCs/>
          <w:color w:val="002060"/>
          <w:sz w:val="48"/>
          <w:szCs w:val="36"/>
          <w:rtl/>
        </w:rPr>
        <w:t xml:space="preserve"> </w:t>
      </w:r>
    </w:p>
    <w:p w14:paraId="7BFFEA00" w14:textId="77777777" w:rsidR="00DB7FDB" w:rsidRDefault="00DB7FDB" w:rsidP="00F04847">
      <w:pPr>
        <w:pStyle w:val="a5"/>
        <w:spacing w:after="0" w:line="276" w:lineRule="auto"/>
        <w:jc w:val="center"/>
        <w:rPr>
          <w:rFonts w:ascii="Adobe Arabic" w:hAnsi="Adobe Arabic" w:cs="Adobe Arabic"/>
          <w:b/>
          <w:bCs/>
          <w:color w:val="002060"/>
          <w:sz w:val="48"/>
          <w:szCs w:val="36"/>
          <w:rtl/>
        </w:rPr>
      </w:pPr>
    </w:p>
    <w:p w14:paraId="23C0FE15" w14:textId="77777777" w:rsidR="00DB7FDB" w:rsidRDefault="00DB7FDB" w:rsidP="00DB7FDB">
      <w:pPr>
        <w:pStyle w:val="a5"/>
        <w:spacing w:line="360" w:lineRule="auto"/>
        <w:rPr>
          <w:rFonts w:ascii="Adobe Arabic" w:hAnsi="Adobe Arabic" w:cs="Adobe Arabic"/>
          <w:b/>
          <w:bCs/>
          <w:color w:val="002060"/>
          <w:sz w:val="48"/>
          <w:szCs w:val="36"/>
          <w:rtl/>
        </w:rPr>
      </w:pPr>
    </w:p>
    <w:p w14:paraId="3DE03DAD" w14:textId="77777777" w:rsidR="00DB7FDB" w:rsidRPr="000F1708" w:rsidRDefault="00F9007F" w:rsidP="000F1708">
      <w:pPr>
        <w:bidi w:val="0"/>
        <w:spacing w:after="160" w:line="256" w:lineRule="auto"/>
        <w:jc w:val="left"/>
        <w:rPr>
          <w:rFonts w:cs="PT Bold Heading"/>
          <w:sz w:val="52"/>
          <w:szCs w:val="56"/>
          <w:rtl/>
        </w:rPr>
      </w:pPr>
      <w:r>
        <w:rPr>
          <w:rFonts w:cs="PT Bold Heading"/>
          <w:noProof/>
          <w:sz w:val="52"/>
          <w:szCs w:val="56"/>
          <w:rtl/>
        </w:rPr>
        <w:t xml:space="preserve"> </w:t>
      </w:r>
      <w:r w:rsidR="00DB7FDB">
        <w:rPr>
          <w:rFonts w:cs="PT Bold Heading" w:hint="cs"/>
          <w:sz w:val="52"/>
          <w:szCs w:val="56"/>
          <w:rtl/>
        </w:rPr>
        <w:br w:type="page"/>
      </w:r>
    </w:p>
    <w:p w14:paraId="332ED6B2" w14:textId="6C44CE98" w:rsidR="00FC05DF" w:rsidRDefault="00FC05DF" w:rsidP="006B59BE">
      <w:pPr>
        <w:rPr>
          <w:rFonts w:ascii="Sakkal Majalla" w:hAnsi="Sakkal Majalla"/>
          <w:b/>
          <w:bCs/>
          <w:color w:val="FF0000"/>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26B69D46" wp14:editId="46BC4A3D">
                <wp:extent cx="5711825" cy="748003"/>
                <wp:effectExtent l="0" t="0" r="22225" b="14605"/>
                <wp:docPr id="745445518"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745445519" name="مجموعة 881967268"/>
                        <wpg:cNvGrpSpPr/>
                        <wpg:grpSpPr>
                          <a:xfrm>
                            <a:off x="0" y="159523"/>
                            <a:ext cx="5711825" cy="588477"/>
                            <a:chOff x="0" y="159448"/>
                            <a:chExt cx="6312597" cy="652243"/>
                          </a:xfrm>
                        </wpg:grpSpPr>
                        <wps:wsp>
                          <wps:cNvPr id="745445520"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21" name="مربع نص 2043426344"/>
                          <wps:cNvSpPr txBox="1"/>
                          <wps:spPr>
                            <a:xfrm>
                              <a:off x="817519" y="159448"/>
                              <a:ext cx="2073788" cy="453954"/>
                            </a:xfrm>
                            <a:prstGeom prst="rect">
                              <a:avLst/>
                            </a:prstGeom>
                            <a:noFill/>
                          </wps:spPr>
                          <wps:txbx>
                            <w:txbxContent>
                              <w:p w14:paraId="26EF281B" w14:textId="77777777" w:rsidR="00FC05DF" w:rsidRPr="00724F18" w:rsidRDefault="00FC05DF" w:rsidP="00FC05D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745445522"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45445523" name="Picture 745445523" descr="Light bulb "/>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6B69D46" id="_x0000_s1865"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">
                <v:group id="مجموعة 881967268" o:spid="_x0000_s1866"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">
                  <v:roundrect id="مستطيل مستدير الزوايا 769901" o:spid="_x0000_s1867"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" fillcolor="#168489" strokecolor="#168489" strokeweight="1pt">
                    <v:stroke joinstyle="miter"/>
                  </v:roundrect>
                  <v:shape id="مربع نص 2043426344" o:spid="_x0000_s1868"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" filled="f" stroked="f">
                    <v:textbox style="mso-fit-shape-to-text:t">
                      <w:txbxContent>
                        <w:p w14:paraId="26EF281B" w14:textId="77777777" w:rsidR="00FC05DF" w:rsidRPr="00724F18" w:rsidRDefault="00FC05DF" w:rsidP="00FC05DF">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1869"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" fillcolor="#168489" strokecolor="#168489" strokeweight="1pt">
                    <v:stroke joinstyle="miter"/>
                  </v:roundrect>
                </v:group>
                <v:shape id="Picture 745445523" o:spid="_x0000_s1870"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">
                  <v:imagedata r:id="rId87" o:title="Light bulb "/>
                </v:shape>
                <w10:anchorlock/>
              </v:group>
            </w:pict>
          </mc:Fallback>
        </mc:AlternateContent>
      </w:r>
    </w:p>
    <w:p w14:paraId="549BF0F5" w14:textId="77777777" w:rsidR="006B59BE" w:rsidRPr="005F0E21" w:rsidRDefault="006B59BE" w:rsidP="00FC05DF">
      <w:pPr>
        <w:rPr>
          <w:rtl/>
        </w:rPr>
      </w:pPr>
      <w:r>
        <w:rPr>
          <w:rtl/>
        </w:rPr>
        <w:t xml:space="preserve">مرحباً بكم في الجلسة الثانية من اليوم الثاني لدورتنا التدريبية. بعد أن ناقشنا في الجلسة الأولى دور </w:t>
      </w:r>
      <w:hyperlink r:id="rId323">
        <w:r>
          <w:rPr>
            <w:rStyle w:val="Hyperlink"/>
            <w:rtl/>
          </w:rPr>
          <w:t>الذكاء الاصطناعي</w:t>
        </w:r>
      </w:hyperlink>
      <w:r>
        <w:rPr>
          <w:rtl/>
        </w:rPr>
        <w:t xml:space="preserve"> في صنع القرار الاستراتيجي، سننتقل الآن إلى موضوع محوري في عصر التحوّل الرقمي، وهو "البيانات كأصل استراتيجي للقائد".</w:t>
      </w:r>
    </w:p>
    <w:p w14:paraId="7D77C1E3" w14:textId="77777777" w:rsidR="006B59BE" w:rsidRPr="005F0E21" w:rsidRDefault="006B59BE" w:rsidP="00FC05DF">
      <w:pPr>
        <w:rPr>
          <w:rtl/>
        </w:rPr>
      </w:pPr>
      <w:r w:rsidRPr="005F0E21">
        <w:rPr>
          <w:rtl/>
        </w:rPr>
        <w:t>في عصرنا الحالي، أصبحت البيانات أحد أهمّ الأصول غير الملموسة للمؤسّسات. يقول الاقتصادي توماس ستيوارت: "المعلومات والمعرفة هي الأسلحة التنافسية للعصر الحديث". فالقدرة على جمع البيانات وتحليلها واستخراج الرؤى منها أصبحت تميّز المؤسّسات الناجحة عن غيرها.</w:t>
      </w:r>
    </w:p>
    <w:p w14:paraId="76562E54" w14:textId="77777777" w:rsidR="006B59BE" w:rsidRPr="005F0E21" w:rsidRDefault="006B59BE" w:rsidP="00FC05DF">
      <w:pPr>
        <w:rPr>
          <w:rtl/>
        </w:rPr>
      </w:pPr>
      <w:r w:rsidRPr="005F0E21">
        <w:rPr>
          <w:rtl/>
        </w:rPr>
        <w:t>لم تعد البيانات مجرّد أرقام تُستخدم في التقارير الدورية، بل أصبحت توجّه الاستراتيجيات وتكشف الفرص وتحذّر من المخاطر. القادة الفعّالون اليوم هم من يستطيعون تحويل البيانات إلى رؤى استراتيجية، والرؤى إلى قرارات، والقرارات إلى قيمة مضافة.</w:t>
      </w:r>
    </w:p>
    <w:p w14:paraId="633C38EF" w14:textId="77777777" w:rsidR="006B59BE" w:rsidRDefault="006B59BE" w:rsidP="00FC05DF">
      <w:pPr>
        <w:rPr>
          <w:rtl/>
        </w:rPr>
      </w:pPr>
    </w:p>
    <w:p w14:paraId="4AC51AEB" w14:textId="77777777" w:rsidR="00FC05DF" w:rsidRDefault="00FC05DF" w:rsidP="00FC05DF">
      <w:pPr>
        <w:rPr>
          <w:rtl/>
        </w:rPr>
      </w:pPr>
    </w:p>
    <w:p w14:paraId="3F68C4BE" w14:textId="77777777" w:rsidR="00FC05DF" w:rsidRDefault="00FC05DF" w:rsidP="00FC05DF">
      <w:pPr>
        <w:rPr>
          <w:rtl/>
        </w:rPr>
      </w:pPr>
    </w:p>
    <w:p w14:paraId="79F0B6D7" w14:textId="77777777" w:rsidR="00FC05DF" w:rsidRDefault="00FC05DF" w:rsidP="00FC05DF">
      <w:pPr>
        <w:rPr>
          <w:rtl/>
        </w:rPr>
      </w:pPr>
    </w:p>
    <w:p w14:paraId="6FA8C111" w14:textId="3803996B" w:rsidR="00FC05DF" w:rsidRDefault="00FC05DF" w:rsidP="00FC05DF">
      <w:pPr>
        <w:jc w:val="center"/>
        <w:rPr>
          <w:rtl/>
        </w:rPr>
      </w:pPr>
      <w:r>
        <w:rPr>
          <w:noProof/>
        </w:rPr>
        <w:drawing>
          <wp:inline distT="0" distB="0" distL="0" distR="0" wp14:anchorId="7D217B9A" wp14:editId="088FCC11">
            <wp:extent cx="1318152" cy="1272784"/>
            <wp:effectExtent l="0" t="0" r="0" b="3810"/>
            <wp:docPr id="745445524" name="Picture 745445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2320C7E5" w14:textId="77777777" w:rsidR="00FC05DF" w:rsidRDefault="00FC05DF" w:rsidP="00FC05DF">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7285DF06" wp14:editId="14C9EA82">
                <wp:extent cx="5537836" cy="992761"/>
                <wp:effectExtent l="0" t="0" r="0" b="0"/>
                <wp:docPr id="745445525"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745445526" name="Group 745445526"/>
                        <wpg:cNvGrpSpPr/>
                        <wpg:grpSpPr>
                          <a:xfrm>
                            <a:off x="1" y="0"/>
                            <a:ext cx="5537836" cy="992761"/>
                            <a:chOff x="0" y="0"/>
                            <a:chExt cx="5538027" cy="992804"/>
                          </a:xfrm>
                        </wpg:grpSpPr>
                        <wps:wsp>
                          <wps:cNvPr id="745445527" name="TextBox 4"/>
                          <wps:cNvSpPr txBox="1"/>
                          <wps:spPr>
                            <a:xfrm>
                              <a:off x="4688958" y="456229"/>
                              <a:ext cx="849069" cy="536575"/>
                            </a:xfrm>
                            <a:prstGeom prst="rect">
                              <a:avLst/>
                            </a:prstGeom>
                            <a:noFill/>
                          </wps:spPr>
                          <wps:txbx>
                            <w:txbxContent>
                              <w:p w14:paraId="5CB4D364" w14:textId="77777777" w:rsidR="00FC05DF" w:rsidRDefault="00FC05DF" w:rsidP="00FC05D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745445528" name="Rectangle: Rounded Corners 745445528"/>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5445529" name="TextBox 7"/>
                          <wps:cNvSpPr txBox="1"/>
                          <wps:spPr>
                            <a:xfrm>
                              <a:off x="0" y="203938"/>
                              <a:ext cx="4493415" cy="536598"/>
                            </a:xfrm>
                            <a:prstGeom prst="rect">
                              <a:avLst/>
                            </a:prstGeom>
                            <a:noFill/>
                          </wps:spPr>
                          <wps:txbx>
                            <w:txbxContent>
                              <w:p w14:paraId="4DBA4086" w14:textId="77777777" w:rsidR="00FC05DF" w:rsidRDefault="00FC05DF" w:rsidP="00FC05D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745445530" name="Picture 745445530" descr="Brainstorming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285DF06" id="_x0000_s1871"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">
                <v:group id="Group 745445526" o:spid="_x0000_s1872"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">
                  <v:shape id="TextBox 4" o:spid="_x0000_s1873"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" filled="f" stroked="f">
                    <v:textbox style="mso-fit-shape-to-text:t">
                      <w:txbxContent>
                        <w:p w14:paraId="5CB4D364" w14:textId="77777777" w:rsidR="00FC05DF" w:rsidRDefault="00FC05DF" w:rsidP="00FC05DF">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745445528" o:spid="_x0000_s1874"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" fillcolor="#168489" stroked="f" strokeweight="1pt">
                    <v:stroke joinstyle="miter"/>
                  </v:roundrect>
                  <v:shape id="TextBox 7" o:spid="_x0000_s1875"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" filled="f" stroked="f">
                    <v:textbox style="mso-fit-shape-to-text:t">
                      <w:txbxContent>
                        <w:p w14:paraId="4DBA4086" w14:textId="77777777" w:rsidR="00FC05DF" w:rsidRDefault="00FC05DF" w:rsidP="00FC05DF">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745445530" o:spid="_x0000_s1876"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">
                  <v:imagedata r:id="rId91" o:title="Brainstorming "/>
                </v:shape>
                <w10:anchorlock/>
              </v:group>
            </w:pict>
          </mc:Fallback>
        </mc:AlternateContent>
      </w:r>
    </w:p>
    <w:p w14:paraId="3BA15A75" w14:textId="4659CC6E" w:rsidR="00FC05DF" w:rsidRDefault="00FC05DF" w:rsidP="00FC05DF">
      <w:pPr>
        <w:rPr>
          <w:rtl/>
        </w:rPr>
      </w:pPr>
      <w:r w:rsidRPr="00E67690">
        <w:rPr>
          <w:noProof/>
          <w:sz w:val="34"/>
        </w:rPr>
        <w:drawing>
          <wp:anchor distT="0" distB="0" distL="114300" distR="114300" simplePos="0" relativeHeight="252818432" behindDoc="0" locked="0" layoutInCell="1" allowOverlap="1" wp14:anchorId="2136447C" wp14:editId="39EE18EC">
            <wp:simplePos x="0" y="0"/>
            <wp:positionH relativeFrom="margin">
              <wp:align>right</wp:align>
            </wp:positionH>
            <wp:positionV relativeFrom="paragraph">
              <wp:posOffset>11801</wp:posOffset>
            </wp:positionV>
            <wp:extent cx="457200" cy="457200"/>
            <wp:effectExtent l="0" t="0" r="0" b="0"/>
            <wp:wrapSquare wrapText="bothSides"/>
            <wp:docPr id="745445531" name="Picture 745445531"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BD538F">
        <w:rPr>
          <w:rtl/>
        </w:rPr>
        <w:t>ما مصادر البيانات الرئيسية المتوفرة في مؤسساتكم؟ وهل يتم استغلالها بشكل فع</w:t>
      </w:r>
      <w:r>
        <w:rPr>
          <w:rFonts w:hint="cs"/>
          <w:rtl/>
        </w:rPr>
        <w:t>ّ</w:t>
      </w:r>
      <w:r w:rsidRPr="00BD538F">
        <w:rPr>
          <w:rtl/>
        </w:rPr>
        <w:t>ال؟</w:t>
      </w:r>
    </w:p>
    <w:p w14:paraId="35A38F4D" w14:textId="77777777" w:rsidR="00BF50C1" w:rsidRDefault="00BF50C1" w:rsidP="00BF50C1">
      <w:pPr>
        <w:ind w:left="-755"/>
        <w:jc w:val="center"/>
        <w:rPr>
          <w:rtl/>
        </w:rPr>
      </w:pPr>
      <w:r>
        <w:rPr>
          <w:noProof/>
        </w:rPr>
        <mc:AlternateContent>
          <mc:Choice Requires="wps">
            <w:drawing>
              <wp:inline distT="0" distB="0" distL="0" distR="0" wp14:anchorId="08D7153E" wp14:editId="75494A7D">
                <wp:extent cx="6677660" cy="5537200"/>
                <wp:effectExtent l="0" t="0" r="27940" b="25400"/>
                <wp:docPr id="125688603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77660" cy="5537200"/>
                        </a:xfrm>
                        <a:prstGeom prst="roundRect">
                          <a:avLst>
                            <a:gd name="adj" fmla="val 16667"/>
                          </a:avLst>
                        </a:prstGeom>
                        <a:solidFill>
                          <a:srgbClr val="EAF4E4"/>
                        </a:solidFill>
                        <a:ln w="12700">
                          <a:solidFill>
                            <a:schemeClr val="accent6"/>
                          </a:solidFill>
                          <a:miter lim="800000"/>
                          <a:headEnd/>
                          <a:tailEnd/>
                        </a:ln>
                      </wps:spPr>
                      <wps:txbx>
                        <w:txbxContent>
                          <w:p w14:paraId="5F03DF5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29CCD4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47CC6A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1DD0F8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8A90C8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8534FA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F23564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9B23D8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5F0674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2B6B77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6A9B55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79F75C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B76D1C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85986E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D98D85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BB0FAB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F90232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7A0E6E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2C823E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316674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D83F8A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AE65EC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2CDEE4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13ADD4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A48C60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4E32DA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A5B316B"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8D7153E" id="_x0000_s1877" style="width:525.8pt;height:43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" fillcolor="#eaf4e4" strokecolor="#70ad47 [3209]" strokeweight="1pt">
                <v:stroke joinstyle="miter"/>
                <v:textbox inset="0,3mm,0">
                  <w:txbxContent>
                    <w:p w14:paraId="5F03DF5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29CCD4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47CC6A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1DD0F8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8A90C8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8534FA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F23564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9B23D8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5F0674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2B6B77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6A9B55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79F75C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B76D1C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85986E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D98D85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BB0FAB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F90232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7A0E6E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2C823E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316674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D83F8A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AE65EC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2CDEE4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13ADD4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A48C60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4E32DA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A5B316B" w14:textId="77777777" w:rsidR="00BF50C1" w:rsidRDefault="00BF50C1" w:rsidP="00BF50C1">
                      <w:pPr>
                        <w:jc w:val="center"/>
                        <w:rPr>
                          <w:sz w:val="22"/>
                          <w:szCs w:val="28"/>
                          <w:rtl/>
                          <w:lang w:bidi="ar-SY"/>
                        </w:rPr>
                      </w:pPr>
                    </w:p>
                  </w:txbxContent>
                </v:textbox>
                <w10:anchorlock/>
              </v:roundrect>
            </w:pict>
          </mc:Fallback>
        </mc:AlternateContent>
      </w:r>
    </w:p>
    <w:p w14:paraId="57CD1AB1" w14:textId="48B3D29C" w:rsidR="00FC05DF" w:rsidRPr="00C675B1" w:rsidRDefault="00FC05DF" w:rsidP="00BF50C1">
      <w:pPr>
        <w:ind w:left="95"/>
        <w:jc w:val="center"/>
        <w:rPr>
          <w:rtl/>
        </w:rPr>
      </w:pPr>
      <w:r>
        <w:rPr>
          <w:noProof/>
        </w:rPr>
        <w:drawing>
          <wp:inline distT="0" distB="0" distL="0" distR="0" wp14:anchorId="1C9A329A" wp14:editId="62940BDE">
            <wp:extent cx="1216025" cy="1216025"/>
            <wp:effectExtent l="0" t="0" r="0" b="0"/>
            <wp:docPr id="745445534" name="Picture 745445534"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5CE1C7A4" w14:textId="77777777" w:rsidR="00FC05DF" w:rsidRDefault="00FC05DF" w:rsidP="00FC05DF">
      <w:pPr>
        <w:jc w:val="center"/>
        <w:rPr>
          <w:rtl/>
        </w:rPr>
      </w:pPr>
    </w:p>
    <w:p w14:paraId="18755B68" w14:textId="07C43779" w:rsidR="006B59BE" w:rsidRDefault="00FC05DF" w:rsidP="00FC05DF">
      <w:pPr>
        <w:rPr>
          <w:rtl/>
        </w:rPr>
      </w:pPr>
      <w:r w:rsidRPr="002A078C">
        <w:rPr>
          <w:rFonts w:ascii="Sakkal Majalla" w:hAnsi="Sakkal Majalla"/>
          <w:noProof/>
          <w:color w:val="002060"/>
          <w:sz w:val="34"/>
        </w:rPr>
        <w:lastRenderedPageBreak/>
        <mc:AlternateContent>
          <mc:Choice Requires="wpg">
            <w:drawing>
              <wp:inline distT="0" distB="0" distL="0" distR="0" wp14:anchorId="0D90C619" wp14:editId="5419D1D9">
                <wp:extent cx="5731510" cy="895350"/>
                <wp:effectExtent l="0" t="0" r="21590" b="19050"/>
                <wp:docPr id="74544550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45445510"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45445511" name="مجموعة 39"/>
                        <wpg:cNvGrpSpPr/>
                        <wpg:grpSpPr>
                          <a:xfrm>
                            <a:off x="0" y="0"/>
                            <a:ext cx="5731510" cy="895350"/>
                            <a:chOff x="0" y="0"/>
                            <a:chExt cx="5878196" cy="918845"/>
                          </a:xfrm>
                        </wpg:grpSpPr>
                        <wpg:grpSp>
                          <wpg:cNvPr id="745445512" name="مجموعة 40"/>
                          <wpg:cNvGrpSpPr/>
                          <wpg:grpSpPr>
                            <a:xfrm>
                              <a:off x="0" y="0"/>
                              <a:ext cx="5878196" cy="918845"/>
                              <a:chOff x="0" y="0"/>
                              <a:chExt cx="6240348" cy="919070"/>
                            </a:xfrm>
                          </wpg:grpSpPr>
                          <wpg:grpSp>
                            <wpg:cNvPr id="745445513" name="مجموعة 41"/>
                            <wpg:cNvGrpSpPr/>
                            <wpg:grpSpPr>
                              <a:xfrm>
                                <a:off x="0" y="169208"/>
                                <a:ext cx="5433072" cy="580613"/>
                                <a:chOff x="0" y="169208"/>
                                <a:chExt cx="5433072" cy="580613"/>
                              </a:xfrm>
                            </wpg:grpSpPr>
                            <wps:wsp>
                              <wps:cNvPr id="74544551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1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1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17" name="مربع نص 41"/>
                          <wps:cNvSpPr txBox="1"/>
                          <wps:spPr>
                            <a:xfrm>
                              <a:off x="204484" y="257055"/>
                              <a:ext cx="4616071" cy="387740"/>
                            </a:xfrm>
                            <a:prstGeom prst="rect">
                              <a:avLst/>
                            </a:prstGeom>
                            <a:noFill/>
                          </wps:spPr>
                          <wps:txbx>
                            <w:txbxContent>
                              <w:p w14:paraId="259826B2" w14:textId="3480BA3E"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ثقافة البيانات في المؤسسات الحديثة</w:t>
                                </w:r>
                              </w:p>
                            </w:txbxContent>
                          </wps:txbx>
                          <wps:bodyPr wrap="square" rtlCol="1">
                            <a:spAutoFit/>
                          </wps:bodyPr>
                        </wps:wsp>
                      </wpg:grpSp>
                    </wpg:wgp>
                  </a:graphicData>
                </a:graphic>
              </wp:inline>
            </w:drawing>
          </mc:Choice>
          <mc:Fallback>
            <w:pict>
              <v:group w14:anchorId="0D90C619" id="_x0000_s187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">
                <v:shape id="صورة 38" o:spid="_x0000_s187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">
                  <v:imagedata r:id="rId95" o:title=""/>
                </v:shape>
                <v:group id="مجموعة 39" o:spid="_x0000_s188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">
                  <v:group id="مجموعة 40" o:spid="_x0000_s188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">
                    <v:group id="مجموعة 41" o:spid="_x0000_s188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">
                      <v:shape id="شكل حر 42" o:spid="_x0000_s188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188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" fillcolor="#168489" stroked="f" strokeweight="1pt">
                        <v:stroke joinstyle="miter"/>
                      </v:roundrect>
                    </v:group>
                    <v:oval id="شكل بيضاوي 44" o:spid="_x0000_s188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" filled="f" strokecolor="#a5a5a5 [2092]" strokeweight="1pt">
                      <v:stroke joinstyle="miter"/>
                    </v:oval>
                  </v:group>
                  <v:shape id="مربع نص 41" o:spid="_x0000_s188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" filled="f" stroked="f">
                    <v:textbox style="mso-fit-shape-to-text:t">
                      <w:txbxContent>
                        <w:p w14:paraId="259826B2" w14:textId="3480BA3E"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ثقافة البيانات في المؤسسات الحديثة</w:t>
                          </w:r>
                        </w:p>
                      </w:txbxContent>
                    </v:textbox>
                  </v:shape>
                </v:group>
                <w10:anchorlock/>
              </v:group>
            </w:pict>
          </mc:Fallback>
        </mc:AlternateContent>
      </w:r>
    </w:p>
    <w:p w14:paraId="683B42F8" w14:textId="64860A44" w:rsidR="006B59BE" w:rsidRPr="005F0E21" w:rsidRDefault="008E0B6C" w:rsidP="00FC05DF">
      <w:pPr>
        <w:rPr>
          <w:rtl/>
        </w:rPr>
      </w:pPr>
      <w:r>
        <w:rPr>
          <w:noProof/>
        </w:rPr>
        <w:drawing>
          <wp:anchor distT="0" distB="0" distL="114300" distR="114300" simplePos="0" relativeHeight="252935168" behindDoc="0" locked="0" layoutInCell="1" allowOverlap="1" wp14:anchorId="782CA6A1" wp14:editId="0544B83C">
            <wp:simplePos x="0" y="0"/>
            <wp:positionH relativeFrom="margin">
              <wp:align>left</wp:align>
            </wp:positionH>
            <wp:positionV relativeFrom="paragraph">
              <wp:posOffset>7827</wp:posOffset>
            </wp:positionV>
            <wp:extent cx="1223010" cy="1223010"/>
            <wp:effectExtent l="0" t="0" r="0" b="0"/>
            <wp:wrapSquare wrapText="bothSides"/>
            <wp:docPr id="1973967726" name="Picture 1973967726" descr="Quipu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Quipu "/>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5F0E21">
        <w:rPr>
          <w:rtl/>
        </w:rPr>
        <w:t>ثقافة البيانات هي مجموعة السلوكيات والممارسات والقيم التنظيمية التي تعزّز الاعتماد على البيانات في صنع القرار على جميع المستويات. وفقاً لدراسة أجرتها ماكنزي عام 2023، فإن المؤسّسات التي تبنّت ثقافة قوية للبيانات تتفوّق على منافسيها بنسبة 23% في الربحية.</w:t>
      </w:r>
      <w:r w:rsidRPr="008E0B6C">
        <w:t xml:space="preserve"> </w:t>
      </w:r>
    </w:p>
    <w:p w14:paraId="4485129D" w14:textId="1DA178B7" w:rsidR="006B59BE" w:rsidRDefault="006B59BE" w:rsidP="006A2658">
      <w:pPr>
        <w:pStyle w:val="ad"/>
        <w:rPr>
          <w:b w:val="0"/>
          <w:bCs/>
          <w:color w:val="168489"/>
          <w:rtl/>
        </w:rPr>
      </w:pPr>
      <w:r w:rsidRPr="006A2658">
        <w:rPr>
          <w:b w:val="0"/>
          <w:bCs/>
          <w:color w:val="168489"/>
          <w:rtl/>
        </w:rPr>
        <w:t>خصائص ثقافة البيانات الفعّالة:</w:t>
      </w:r>
    </w:p>
    <w:p w14:paraId="5C708B17" w14:textId="28BC4D47" w:rsidR="008E0B6C" w:rsidRPr="006A2658" w:rsidRDefault="008E0B6C" w:rsidP="008E0B6C">
      <w:pPr>
        <w:pStyle w:val="ad"/>
        <w:bidi w:val="0"/>
        <w:rPr>
          <w:b w:val="0"/>
          <w:bCs/>
          <w:color w:val="168489"/>
          <w:rtl/>
        </w:rPr>
      </w:pPr>
      <w:r w:rsidRPr="008E0B6C">
        <w:rPr>
          <w:b w:val="0"/>
          <w:bCs/>
          <w:noProof/>
          <w:color w:val="168489"/>
        </w:rPr>
        <mc:AlternateContent>
          <mc:Choice Requires="wpg">
            <w:drawing>
              <wp:inline distT="0" distB="0" distL="0" distR="0" wp14:anchorId="5AED726F" wp14:editId="71CE3C9A">
                <wp:extent cx="5717931" cy="1554021"/>
                <wp:effectExtent l="0" t="0" r="16510" b="27305"/>
                <wp:docPr id="1973967727" name="Group 8"/>
                <wp:cNvGraphicFramePr/>
                <a:graphic xmlns:a="http://schemas.openxmlformats.org/drawingml/2006/main">
                  <a:graphicData uri="http://schemas.microsoft.com/office/word/2010/wordprocessingGroup">
                    <wpg:wgp>
                      <wpg:cNvGrpSpPr/>
                      <wpg:grpSpPr>
                        <a:xfrm>
                          <a:off x="0" y="0"/>
                          <a:ext cx="5717931" cy="1554021"/>
                          <a:chOff x="0" y="0"/>
                          <a:chExt cx="5717931" cy="1554021"/>
                        </a:xfrm>
                      </wpg:grpSpPr>
                      <wpg:grpSp>
                        <wpg:cNvPr id="1973967728" name="مجموعة 88"/>
                        <wpg:cNvGrpSpPr/>
                        <wpg:grpSpPr>
                          <a:xfrm>
                            <a:off x="0" y="46949"/>
                            <a:ext cx="1115666" cy="1507072"/>
                            <a:chOff x="0" y="46949"/>
                            <a:chExt cx="1390650" cy="1878706"/>
                          </a:xfrm>
                        </wpg:grpSpPr>
                        <wpg:grpSp>
                          <wpg:cNvPr id="1973967729" name="مجموعة 89"/>
                          <wpg:cNvGrpSpPr/>
                          <wpg:grpSpPr>
                            <a:xfrm>
                              <a:off x="0" y="46949"/>
                              <a:ext cx="1390650" cy="1878706"/>
                              <a:chOff x="0" y="46949"/>
                              <a:chExt cx="1390650" cy="1878706"/>
                            </a:xfrm>
                          </wpg:grpSpPr>
                          <wps:wsp>
                            <wps:cNvPr id="1973967730" name="شكل بيضاوي 91"/>
                            <wps:cNvSpPr/>
                            <wps:spPr>
                              <a:xfrm>
                                <a:off x="311249" y="4694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731" name="شكل حر: شكل 92"/>
                            <wps:cNvSpPr/>
                            <wps:spPr>
                              <a:xfrm>
                                <a:off x="0" y="253354"/>
                                <a:ext cx="1390650" cy="1672301"/>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732" name="مربع نص 29"/>
                          <wps:cNvSpPr txBox="1"/>
                          <wps:spPr>
                            <a:xfrm>
                              <a:off x="205744" y="1085237"/>
                              <a:ext cx="955355" cy="820084"/>
                            </a:xfrm>
                            <a:prstGeom prst="rect">
                              <a:avLst/>
                            </a:prstGeom>
                            <a:noFill/>
                          </wps:spPr>
                          <wps:txbx>
                            <w:txbxContent>
                              <w:p w14:paraId="2F295A71" w14:textId="67C92E50"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التجريب والتعلّم</w:t>
                                </w:r>
                              </w:p>
                            </w:txbxContent>
                          </wps:txbx>
                          <wps:bodyPr wrap="square" rtlCol="1">
                            <a:spAutoFit/>
                          </wps:bodyPr>
                        </wps:wsp>
                      </wpg:grpSp>
                      <wps:wsp>
                        <wps:cNvPr id="1973967733" name="TextBox 6"/>
                        <wps:cNvSpPr txBox="1"/>
                        <wps:spPr>
                          <a:xfrm>
                            <a:off x="260082" y="0"/>
                            <a:ext cx="594995" cy="661670"/>
                          </a:xfrm>
                          <a:prstGeom prst="rect">
                            <a:avLst/>
                          </a:prstGeom>
                          <a:noFill/>
                        </wps:spPr>
                        <wps:txbx>
                          <w:txbxContent>
                            <w:p w14:paraId="13B70841"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wps:txbx>
                        <wps:bodyPr wrap="none" rtlCol="0">
                          <a:spAutoFit/>
                        </wps:bodyPr>
                      </wps:wsp>
                      <wpg:grpSp>
                        <wpg:cNvPr id="1973967734" name="Group 1973967734"/>
                        <wpg:cNvGrpSpPr/>
                        <wpg:grpSpPr>
                          <a:xfrm>
                            <a:off x="1139874" y="0"/>
                            <a:ext cx="4578057" cy="1554017"/>
                            <a:chOff x="1139874" y="0"/>
                            <a:chExt cx="4578057" cy="1554017"/>
                          </a:xfrm>
                        </wpg:grpSpPr>
                        <wpg:grpSp>
                          <wpg:cNvPr id="1973967735" name="مجموعة 29"/>
                          <wpg:cNvGrpSpPr/>
                          <wpg:grpSpPr>
                            <a:xfrm>
                              <a:off x="4602265" y="46949"/>
                              <a:ext cx="1115666" cy="1507068"/>
                              <a:chOff x="4602266" y="46949"/>
                              <a:chExt cx="1390650" cy="1878704"/>
                            </a:xfrm>
                          </wpg:grpSpPr>
                          <wpg:grpSp>
                            <wpg:cNvPr id="1973967736" name="مجموعة 30"/>
                            <wpg:cNvGrpSpPr/>
                            <wpg:grpSpPr>
                              <a:xfrm>
                                <a:off x="4602266" y="46949"/>
                                <a:ext cx="1390650" cy="1878704"/>
                                <a:chOff x="4602266" y="46949"/>
                                <a:chExt cx="1390650" cy="1878704"/>
                              </a:xfrm>
                            </wpg:grpSpPr>
                            <wps:wsp>
                              <wps:cNvPr id="1973967737" name="شكل بيضاوي 64"/>
                              <wps:cNvSpPr/>
                              <wps:spPr>
                                <a:xfrm>
                                  <a:off x="4913514" y="4694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738" name="شكل حر: شكل 70"/>
                              <wps:cNvSpPr/>
                              <wps:spPr>
                                <a:xfrm>
                                  <a:off x="4602266"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739" name="مربع نص 25"/>
                            <wps:cNvSpPr txBox="1"/>
                            <wps:spPr>
                              <a:xfrm>
                                <a:off x="4887371" y="1034427"/>
                                <a:ext cx="869080" cy="820085"/>
                              </a:xfrm>
                              <a:prstGeom prst="rect">
                                <a:avLst/>
                              </a:prstGeom>
                              <a:noFill/>
                            </wps:spPr>
                            <wps:txbx>
                              <w:txbxContent>
                                <w:p w14:paraId="5DE4D322" w14:textId="2D28BBAF"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القيادة الملتزمة</w:t>
                                  </w:r>
                                </w:p>
                              </w:txbxContent>
                            </wps:txbx>
                            <wps:bodyPr wrap="square" rtlCol="1">
                              <a:spAutoFit/>
                            </wps:bodyPr>
                          </wps:wsp>
                        </wpg:grpSp>
                        <wpg:grpSp>
                          <wpg:cNvPr id="1973967740" name="مجموعة 7"/>
                          <wpg:cNvGrpSpPr/>
                          <wpg:grpSpPr>
                            <a:xfrm>
                              <a:off x="2301132" y="46949"/>
                              <a:ext cx="1115665" cy="1507067"/>
                              <a:chOff x="2301132" y="46949"/>
                              <a:chExt cx="1390650" cy="1878704"/>
                            </a:xfrm>
                          </wpg:grpSpPr>
                          <wpg:grpSp>
                            <wpg:cNvPr id="1973967741" name="مجموعة 20"/>
                            <wpg:cNvGrpSpPr/>
                            <wpg:grpSpPr>
                              <a:xfrm>
                                <a:off x="2301132" y="46949"/>
                                <a:ext cx="1390650" cy="1878704"/>
                                <a:chOff x="2301132" y="46949"/>
                                <a:chExt cx="1390650" cy="1878704"/>
                              </a:xfrm>
                            </wpg:grpSpPr>
                            <wps:wsp>
                              <wps:cNvPr id="1973967742" name="شكل بيضاوي 22"/>
                              <wps:cNvSpPr/>
                              <wps:spPr>
                                <a:xfrm>
                                  <a:off x="2612380" y="46949"/>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743" name="شكل حر: شكل 23"/>
                              <wps:cNvSpPr/>
                              <wps:spPr>
                                <a:xfrm>
                                  <a:off x="2301132"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744" name="مربع نص 29"/>
                            <wps:cNvSpPr txBox="1"/>
                            <wps:spPr>
                              <a:xfrm>
                                <a:off x="2309335" y="1032468"/>
                                <a:ext cx="1351903" cy="820086"/>
                              </a:xfrm>
                              <a:prstGeom prst="rect">
                                <a:avLst/>
                              </a:prstGeom>
                              <a:noFill/>
                            </wps:spPr>
                            <wps:txbx>
                              <w:txbxContent>
                                <w:p w14:paraId="32EC9C55" w14:textId="5A7ED00C"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محو الأمّية البيانية</w:t>
                                  </w:r>
                                </w:p>
                              </w:txbxContent>
                            </wps:txbx>
                            <wps:bodyPr wrap="square" rtlCol="1">
                              <a:spAutoFit/>
                            </wps:bodyPr>
                          </wps:wsp>
                        </wpg:grpSp>
                        <wpg:grpSp>
                          <wpg:cNvPr id="1973967745" name="مجموعة 93"/>
                          <wpg:cNvGrpSpPr/>
                          <wpg:grpSpPr>
                            <a:xfrm>
                              <a:off x="1139874" y="46949"/>
                              <a:ext cx="1131393" cy="1507068"/>
                              <a:chOff x="1139811" y="46949"/>
                              <a:chExt cx="1410257" cy="1878704"/>
                            </a:xfrm>
                          </wpg:grpSpPr>
                          <wpg:grpSp>
                            <wpg:cNvPr id="1973967746" name="مجموعة 94"/>
                            <wpg:cNvGrpSpPr/>
                            <wpg:grpSpPr>
                              <a:xfrm>
                                <a:off x="1159418" y="46949"/>
                                <a:ext cx="1390650" cy="1878704"/>
                                <a:chOff x="1159418" y="46949"/>
                                <a:chExt cx="1390650" cy="1878704"/>
                              </a:xfrm>
                            </wpg:grpSpPr>
                            <wps:wsp>
                              <wps:cNvPr id="1973967747" name="شكل بيضاوي 96"/>
                              <wps:cNvSpPr/>
                              <wps:spPr>
                                <a:xfrm>
                                  <a:off x="1470666" y="46949"/>
                                  <a:ext cx="768154" cy="768154"/>
                                </a:xfrm>
                                <a:prstGeom prst="ellipse">
                                  <a:avLst/>
                                </a:prstGeom>
                                <a:solidFill>
                                  <a:schemeClr val="accent5">
                                    <a:lumMod val="75000"/>
                                  </a:schemeClr>
                                </a:solidFill>
                                <a:ln w="57150">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748" name="شكل حر: شكل 97"/>
                              <wps:cNvSpPr/>
                              <wps:spPr>
                                <a:xfrm>
                                  <a:off x="1159418"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749" name="مربع نص 25"/>
                            <wps:cNvSpPr txBox="1"/>
                            <wps:spPr>
                              <a:xfrm>
                                <a:off x="1139811" y="1017077"/>
                                <a:ext cx="1378817" cy="820085"/>
                              </a:xfrm>
                              <a:prstGeom prst="rect">
                                <a:avLst/>
                              </a:prstGeom>
                              <a:noFill/>
                            </wps:spPr>
                            <wps:txbx>
                              <w:txbxContent>
                                <w:p w14:paraId="4C883716" w14:textId="181734D0"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التساؤل المستمر</w:t>
                                  </w:r>
                                </w:p>
                              </w:txbxContent>
                            </wps:txbx>
                            <wps:bodyPr wrap="square" rtlCol="1">
                              <a:spAutoFit/>
                            </wps:bodyPr>
                          </wps:wsp>
                        </wpg:grpSp>
                        <wpg:grpSp>
                          <wpg:cNvPr id="1973967750" name="مجموعة 24"/>
                          <wpg:cNvGrpSpPr/>
                          <wpg:grpSpPr>
                            <a:xfrm>
                              <a:off x="3342072" y="46949"/>
                              <a:ext cx="1313180" cy="1507067"/>
                              <a:chOff x="3341942" y="46949"/>
                              <a:chExt cx="1636847" cy="1878704"/>
                            </a:xfrm>
                          </wpg:grpSpPr>
                          <wpg:grpSp>
                            <wpg:cNvPr id="1973967751" name="مجموعة 25"/>
                            <wpg:cNvGrpSpPr/>
                            <wpg:grpSpPr>
                              <a:xfrm>
                                <a:off x="3484873" y="46949"/>
                                <a:ext cx="1390650" cy="1878704"/>
                                <a:chOff x="3484873" y="46949"/>
                                <a:chExt cx="1390650" cy="1878704"/>
                              </a:xfrm>
                            </wpg:grpSpPr>
                            <wps:wsp>
                              <wps:cNvPr id="1973967752" name="شكل بيضاوي 27"/>
                              <wps:cNvSpPr/>
                              <wps:spPr>
                                <a:xfrm>
                                  <a:off x="3796121" y="46949"/>
                                  <a:ext cx="768154" cy="768154"/>
                                </a:xfrm>
                                <a:prstGeom prst="ellipse">
                                  <a:avLst/>
                                </a:prstGeom>
                                <a:solidFill>
                                  <a:schemeClr val="bg1">
                                    <a:lumMod val="50000"/>
                                  </a:schemeClr>
                                </a:solidFill>
                                <a:ln w="57150">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753" name="شكل حر: شكل 28"/>
                              <wps:cNvSpPr/>
                              <wps:spPr>
                                <a:xfrm>
                                  <a:off x="3484873"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754" name="مربع نص 25"/>
                            <wps:cNvSpPr txBox="1"/>
                            <wps:spPr>
                              <a:xfrm>
                                <a:off x="3341942" y="1032467"/>
                                <a:ext cx="1636847" cy="820086"/>
                              </a:xfrm>
                              <a:prstGeom prst="rect">
                                <a:avLst/>
                              </a:prstGeom>
                            </wps:spPr>
                            <wps:txbx>
                              <w:txbxContent>
                                <w:p w14:paraId="0860C2AC" w14:textId="36B96855"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الديمقراطية المسؤولة للبيانات</w:t>
                                  </w:r>
                                </w:p>
                              </w:txbxContent>
                            </wps:txbx>
                            <wps:bodyPr wrap="square" rtlCol="1">
                              <a:spAutoFit/>
                            </wps:bodyPr>
                          </wps:wsp>
                        </wpg:grpSp>
                        <wps:wsp>
                          <wps:cNvPr id="1973967755" name="TextBox 6"/>
                          <wps:cNvSpPr txBox="1"/>
                          <wps:spPr>
                            <a:xfrm>
                              <a:off x="1406708" y="0"/>
                              <a:ext cx="594995" cy="661670"/>
                            </a:xfrm>
                            <a:prstGeom prst="rect">
                              <a:avLst/>
                            </a:prstGeom>
                            <a:noFill/>
                          </wps:spPr>
                          <wps:txbx>
                            <w:txbxContent>
                              <w:p w14:paraId="6FC1311F"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wps:txbx>
                          <wps:bodyPr wrap="none" rtlCol="0">
                            <a:spAutoFit/>
                          </wps:bodyPr>
                        </wps:wsp>
                        <wps:wsp>
                          <wps:cNvPr id="1973967756" name="TextBox 6"/>
                          <wps:cNvSpPr txBox="1"/>
                          <wps:spPr>
                            <a:xfrm>
                              <a:off x="2556409" y="0"/>
                              <a:ext cx="594995" cy="661670"/>
                            </a:xfrm>
                            <a:prstGeom prst="rect">
                              <a:avLst/>
                            </a:prstGeom>
                            <a:noFill/>
                          </wps:spPr>
                          <wps:txbx>
                            <w:txbxContent>
                              <w:p w14:paraId="7D582E1C"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wps:txbx>
                          <wps:bodyPr wrap="none" rtlCol="0">
                            <a:spAutoFit/>
                          </wps:bodyPr>
                        </wps:wsp>
                        <wps:wsp>
                          <wps:cNvPr id="1973967757" name="TextBox 6"/>
                          <wps:cNvSpPr txBox="1"/>
                          <wps:spPr>
                            <a:xfrm>
                              <a:off x="3703971" y="0"/>
                              <a:ext cx="594995" cy="661670"/>
                            </a:xfrm>
                            <a:prstGeom prst="rect">
                              <a:avLst/>
                            </a:prstGeom>
                            <a:noFill/>
                          </wps:spPr>
                          <wps:txbx>
                            <w:txbxContent>
                              <w:p w14:paraId="537162A0"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wps:txbx>
                          <wps:bodyPr wrap="none" rtlCol="0">
                            <a:spAutoFit/>
                          </wps:bodyPr>
                        </wps:wsp>
                        <wps:wsp>
                          <wps:cNvPr id="1973967758" name="TextBox 6"/>
                          <wps:cNvSpPr txBox="1"/>
                          <wps:spPr>
                            <a:xfrm>
                              <a:off x="4851168" y="0"/>
                              <a:ext cx="594995" cy="661670"/>
                            </a:xfrm>
                            <a:prstGeom prst="rect">
                              <a:avLst/>
                            </a:prstGeom>
                            <a:noFill/>
                          </wps:spPr>
                          <wps:txbx>
                            <w:txbxContent>
                              <w:p w14:paraId="467B0BF2"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wps:txbx>
                          <wps:bodyPr wrap="none" rtlCol="0">
                            <a:spAutoFit/>
                          </wps:bodyPr>
                        </wps:wsp>
                      </wpg:grpSp>
                    </wpg:wgp>
                  </a:graphicData>
                </a:graphic>
              </wp:inline>
            </w:drawing>
          </mc:Choice>
          <mc:Fallback>
            <w:pict>
              <v:group w14:anchorId="5AED726F" id="_x0000_s1887" style="width:450.25pt;height:122.35pt;mso-position-horizontal-relative:char;mso-position-vertical-relative:line" coordsize="57179,1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">
                <v:group id="مجموعة 88" o:spid="_x0000_s1888" style="position:absolute;top:469;width:11156;height:15071" coordorigin=",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">
                  <v:group id="مجموعة 89" o:spid="_x0000_s1889" style="position:absolute;top:469;width:13906;height:18787" coordorigin=",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">
                    <v:oval id="شكل بيضاوي 91" o:spid="_x0000_s1890" style="position:absolute;left:3112;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" fillcolor="#168489" strokecolor="#168489" strokeweight="4.5pt">
                      <v:stroke joinstyle="miter"/>
                    </v:oval>
                    <v:shape id="شكل حر: شكل 92" o:spid="_x0000_s1891" style="position:absolute;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5330;695325,665377;1193265,65330;1187800,0;1205582,2161;1390650,275795;1390650,1392992;1158870,1672301;231780,1672301;0,1392992;0,275795;185068,2161;202850,0" o:connectangles="0,0,0,0,0,0,0,0,0,0,0,0,0,0"/>
                    </v:shape>
                  </v:group>
                  <v:shape id="مربع نص 29" o:spid="_x0000_s1892" type="#_x0000_t202" style="position:absolute;left:2057;top:10852;width:9553;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" filled="f" stroked="f">
                    <v:textbox style="mso-fit-shape-to-text:t">
                      <w:txbxContent>
                        <w:p w14:paraId="2F295A71" w14:textId="67C92E50"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التجريب والتعلّم</w:t>
                          </w:r>
                        </w:p>
                      </w:txbxContent>
                    </v:textbox>
                  </v:shape>
                </v:group>
                <v:shape id="TextBox 6" o:spid="_x0000_s1893" type="#_x0000_t202" style="position:absolute;left:260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" filled="f" stroked="f">
                  <v:textbox style="mso-fit-shape-to-text:t">
                    <w:txbxContent>
                      <w:p w14:paraId="13B70841"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v:textbox>
                </v:shape>
                <v:group id="Group 1973967734" o:spid="_x0000_s1894" style="position:absolute;left:11398;width:45781;height:15540" coordorigin="11398" coordsize="45780,15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">
                  <v:group id="مجموعة 29" o:spid="_x0000_s1895" style="position:absolute;left:46022;top:469;width:11157;height:15071" coordorigin="46022,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">
                    <v:group id="مجموعة 30" o:spid="_x0000_s1896" style="position:absolute;left:46022;top:469;width:13907;height:18787" coordorigin="46022,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">
                      <v:oval id="شكل بيضاوي 64" o:spid="_x0000_s1897" style="position:absolute;left:49135;top:469;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" fillcolor="#168489" strokecolor="#168489" strokeweight="4.5pt">
                        <v:stroke joinstyle="miter"/>
                      </v:oval>
                      <v:shape id="شكل حر: شكل 70" o:spid="_x0000_s1898" style="position:absolute;left:46022;top:2533;width:13907;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1899" type="#_x0000_t202" style="position:absolute;left:48873;top:10344;width:8691;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" filled="f" stroked="f">
                      <v:textbox style="mso-fit-shape-to-text:t">
                        <w:txbxContent>
                          <w:p w14:paraId="5DE4D322" w14:textId="2D28BBAF"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القيادة الملتزمة</w:t>
                            </w:r>
                          </w:p>
                        </w:txbxContent>
                      </v:textbox>
                    </v:shape>
                  </v:group>
                  <v:group id="مجموعة 7" o:spid="_x0000_s1900" style="position:absolute;left:23011;top:469;width:11156;height:15071" coordorigin="23011,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">
                    <v:group id="مجموعة 20" o:spid="_x0000_s1901" style="position:absolute;left:23011;top:469;width:13906;height:18787" coordorigin="23011,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">
                      <v:oval id="شكل بيضاوي 22" o:spid="_x0000_s1902" style="position:absolute;left:26123;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" fillcolor="#ffd366" strokecolor="#ffd366" strokeweight="4.5pt">
                        <v:stroke joinstyle="miter"/>
                      </v:oval>
                      <v:shape id="شكل حر: شكل 23" o:spid="_x0000_s1903" style="position:absolute;left:23011;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9" o:spid="_x0000_s1904" type="#_x0000_t202" style="position:absolute;left:23093;top:10324;width:13519;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" filled="f" stroked="f">
                      <v:textbox style="mso-fit-shape-to-text:t">
                        <w:txbxContent>
                          <w:p w14:paraId="32EC9C55" w14:textId="5A7ED00C"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محو الأمّية البيانية</w:t>
                            </w:r>
                          </w:p>
                        </w:txbxContent>
                      </v:textbox>
                    </v:shape>
                  </v:group>
                  <v:group id="مجموعة 93" o:spid="_x0000_s1905" style="position:absolute;left:11398;top:469;width:11314;height:15071" coordorigin="11398,469" coordsize="14102,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">
                    <v:group id="مجموعة 94" o:spid="_x0000_s1906" style="position:absolute;left:11594;top:469;width:13906;height:18787" coordorigin="11594,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">
                      <v:oval id="شكل بيضاوي 96" o:spid="_x0000_s1907" style="position:absolute;left:14706;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" fillcolor="#2e74b5 [2408]" strokecolor="#2e74b5 [2408]" strokeweight="4.5pt">
                        <v:stroke joinstyle="miter"/>
                      </v:oval>
                      <v:shape id="شكل حر: شكل 97" o:spid="_x0000_s1908" style="position:absolute;left:11594;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2e74b5 [2408]"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1909" type="#_x0000_t202" style="position:absolute;left:11398;top:10170;width:13788;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" filled="f" stroked="f">
                      <v:textbox style="mso-fit-shape-to-text:t">
                        <w:txbxContent>
                          <w:p w14:paraId="4C883716" w14:textId="181734D0"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التساؤل المستمر</w:t>
                            </w:r>
                          </w:p>
                        </w:txbxContent>
                      </v:textbox>
                    </v:shape>
                  </v:group>
                  <v:group id="مجموعة 24" o:spid="_x0000_s1910" style="position:absolute;left:33420;top:469;width:13132;height:15071" coordorigin="33419,469" coordsize="16368,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">
                    <v:group id="مجموعة 25" o:spid="_x0000_s1911" style="position:absolute;left:34848;top:469;width:13907;height:18787" coordorigin="34848,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">
                      <v:oval id="شكل بيضاوي 27" o:spid="_x0000_s1912" style="position:absolute;left:37961;top:469;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" fillcolor="#7f7f7f [1612]" strokecolor="#7f7f7f [1612]" strokeweight="4.5pt">
                        <v:stroke joinstyle="miter"/>
                      </v:oval>
                      <v:shape id="شكل حر: شكل 28" o:spid="_x0000_s1913" style="position:absolute;left:34848;top:2533;width:13907;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7f7f7f [1612]"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1914" type="#_x0000_t202" style="position:absolute;left:33419;top:10324;width:16368;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" filled="f" stroked="f">
                      <v:textbox style="mso-fit-shape-to-text:t">
                        <w:txbxContent>
                          <w:p w14:paraId="0860C2AC" w14:textId="36B96855" w:rsidR="008E0B6C" w:rsidRDefault="008E0B6C" w:rsidP="008E0B6C">
                            <w:pPr>
                              <w:bidi w:val="0"/>
                              <w:spacing w:line="273" w:lineRule="auto"/>
                              <w:jc w:val="center"/>
                              <w:rPr>
                                <w:rFonts w:hAnsi="Adobe Arabic" w:cs="Adobe Arabic"/>
                                <w:b/>
                                <w:bCs/>
                                <w:kern w:val="24"/>
                                <w:sz w:val="36"/>
                                <w:szCs w:val="36"/>
                                <w:lang w:bidi="ar-SY"/>
                              </w:rPr>
                            </w:pPr>
                            <w:r w:rsidRPr="008E0B6C">
                              <w:rPr>
                                <w:rFonts w:hAnsi="Adobe Arabic" w:cs="Adobe Arabic"/>
                                <w:b/>
                                <w:bCs/>
                                <w:kern w:val="24"/>
                                <w:sz w:val="36"/>
                                <w:szCs w:val="36"/>
                                <w:rtl/>
                                <w:lang w:bidi="ar-SY"/>
                              </w:rPr>
                              <w:t>الديمقراطية المسؤولة للبيانات</w:t>
                            </w:r>
                          </w:p>
                        </w:txbxContent>
                      </v:textbox>
                    </v:shape>
                  </v:group>
                  <v:shape id="TextBox 6" o:spid="_x0000_s1915" type="#_x0000_t202" style="position:absolute;left:14067;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" filled="f" stroked="f">
                    <v:textbox style="mso-fit-shape-to-text:t">
                      <w:txbxContent>
                        <w:p w14:paraId="6FC1311F"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v:textbox>
                  </v:shape>
                  <v:shape id="TextBox 6" o:spid="_x0000_s1916" type="#_x0000_t202" style="position:absolute;left:25564;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" filled="f" stroked="f">
                    <v:textbox style="mso-fit-shape-to-text:t">
                      <w:txbxContent>
                        <w:p w14:paraId="7D582E1C"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v:textbox>
                  </v:shape>
                  <v:shape id="TextBox 6" o:spid="_x0000_s1917" type="#_x0000_t202" style="position:absolute;left:37039;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" filled="f" stroked="f">
                    <v:textbox style="mso-fit-shape-to-text:t">
                      <w:txbxContent>
                        <w:p w14:paraId="537162A0"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v:textbox>
                  </v:shape>
                  <v:shape id="TextBox 6" o:spid="_x0000_s1918" type="#_x0000_t202" style="position:absolute;left:48511;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" filled="f" stroked="f">
                    <v:textbox style="mso-fit-shape-to-text:t">
                      <w:txbxContent>
                        <w:p w14:paraId="467B0BF2" w14:textId="77777777" w:rsidR="008E0B6C" w:rsidRDefault="008E0B6C" w:rsidP="008E0B6C">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v:textbox>
                  </v:shape>
                </v:group>
                <w10:anchorlock/>
              </v:group>
            </w:pict>
          </mc:Fallback>
        </mc:AlternateContent>
      </w:r>
    </w:p>
    <w:p w14:paraId="521E8D7E" w14:textId="41EE636E" w:rsidR="004F50BE" w:rsidRPr="008403B2" w:rsidRDefault="004F50BE" w:rsidP="00FC05DF">
      <w:pPr>
        <w:rPr>
          <w:b/>
          <w:bCs/>
          <w:rtl/>
        </w:rPr>
      </w:pPr>
      <w:r w:rsidRPr="002A078C">
        <w:rPr>
          <w:rFonts w:ascii="Sakkal Majalla" w:hAnsi="Sakkal Majalla"/>
          <w:noProof/>
          <w:sz w:val="34"/>
        </w:rPr>
        <mc:AlternateContent>
          <mc:Choice Requires="wpg">
            <w:drawing>
              <wp:inline distT="0" distB="0" distL="0" distR="0" wp14:anchorId="71693F3C" wp14:editId="07FDAD6B">
                <wp:extent cx="5731510" cy="891540"/>
                <wp:effectExtent l="0" t="0" r="2540" b="22860"/>
                <wp:docPr id="208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90" name="مجموعة 47"/>
                        <wpg:cNvGrpSpPr/>
                        <wpg:grpSpPr>
                          <a:xfrm>
                            <a:off x="0" y="0"/>
                            <a:ext cx="5731510" cy="895351"/>
                            <a:chOff x="0" y="0"/>
                            <a:chExt cx="5878196" cy="918845"/>
                          </a:xfrm>
                        </wpg:grpSpPr>
                        <wpg:grpSp>
                          <wpg:cNvPr id="2091" name="مجموعة 48"/>
                          <wpg:cNvGrpSpPr/>
                          <wpg:grpSpPr>
                            <a:xfrm>
                              <a:off x="0" y="0"/>
                              <a:ext cx="5878196" cy="918845"/>
                              <a:chOff x="0" y="0"/>
                              <a:chExt cx="6240348" cy="919070"/>
                            </a:xfrm>
                          </wpg:grpSpPr>
                          <wpg:grpSp>
                            <wpg:cNvPr id="2092" name="مجموعة 49"/>
                            <wpg:cNvGrpSpPr/>
                            <wpg:grpSpPr>
                              <a:xfrm>
                                <a:off x="0" y="169208"/>
                                <a:ext cx="5433072" cy="580613"/>
                                <a:chOff x="0" y="169208"/>
                                <a:chExt cx="5433072" cy="580613"/>
                              </a:xfrm>
                            </wpg:grpSpPr>
                            <wps:wsp>
                              <wps:cNvPr id="209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09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096" name="مربع نص 41"/>
                          <wps:cNvSpPr txBox="1"/>
                          <wps:spPr>
                            <a:xfrm>
                              <a:off x="204466" y="256739"/>
                              <a:ext cx="4615440" cy="389397"/>
                            </a:xfrm>
                            <a:prstGeom prst="rect">
                              <a:avLst/>
                            </a:prstGeom>
                            <a:noFill/>
                          </wps:spPr>
                          <wps:txbx>
                            <w:txbxContent>
                              <w:p w14:paraId="7927022C" w14:textId="40E31D29"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القيادة الملتزمة:</w:t>
                                </w:r>
                              </w:p>
                            </w:txbxContent>
                          </wps:txbx>
                          <wps:bodyPr wrap="square" rtlCol="1">
                            <a:spAutoFit/>
                          </wps:bodyPr>
                        </wps:wsp>
                      </wpg:grpSp>
                      <pic:pic xmlns:pic="http://schemas.openxmlformats.org/drawingml/2006/picture">
                        <pic:nvPicPr>
                          <pic:cNvPr id="2097"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1693F3C" id="_x0000_s191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2MZKFW4HAADN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19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group id="مجموعة 48" o:spid="_x0000_s19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">
                    <v:group id="مجموعة 49" o:spid="_x0000_s19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">
                      <v:shape id="شكل حر 50" o:spid="_x0000_s19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" fillcolor="#a5a5a5 [2092]" stroked="f" strokeweight="1pt">
                        <v:stroke joinstyle="miter"/>
                      </v:roundrect>
                    </v:group>
                    <v:oval id="شكل بيضاوي 52" o:spid="_x0000_s19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" filled="f" strokecolor="#168489" strokeweight="1pt">
                      <v:stroke joinstyle="miter"/>
                    </v:oval>
                  </v:group>
                  <v:shape id="مربع نص 41" o:spid="_x0000_s1926"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" filled="f" stroked="f">
                    <v:textbox style="mso-fit-shape-to-text:t">
                      <w:txbxContent>
                        <w:p w14:paraId="7927022C" w14:textId="40E31D29"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القيادة الملتزمة:</w:t>
                          </w:r>
                        </w:p>
                      </w:txbxContent>
                    </v:textbox>
                  </v:shape>
                </v:group>
                <v:shape id="صورة 54" o:spid="_x0000_s192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">
                  <v:imagedata r:id="rId117" o:title=""/>
                </v:shape>
                <w10:anchorlock/>
              </v:group>
            </w:pict>
          </mc:Fallback>
        </mc:AlternateContent>
      </w:r>
    </w:p>
    <w:p w14:paraId="4027E7CD" w14:textId="36462C90" w:rsidR="006B59BE" w:rsidRDefault="006B59BE" w:rsidP="006A2658">
      <w:pPr>
        <w:rPr>
          <w:rtl/>
        </w:rPr>
      </w:pPr>
      <w:r w:rsidRPr="005F0E21">
        <w:rPr>
          <w:rtl/>
        </w:rPr>
        <w:t>تبدأ ثقافة البيانات من القمّة. يجب أن يظهر القادة التزاماً واضحاً باتّخاذ قرارات مبنية على البيانات وليس فقط على الحدس.</w:t>
      </w:r>
    </w:p>
    <w:p w14:paraId="5ACB43D4" w14:textId="7EB30E18" w:rsidR="004F50BE" w:rsidRPr="005F0E21" w:rsidRDefault="004F50BE" w:rsidP="004F50BE">
      <w:pPr>
        <w:rPr>
          <w:rtl/>
        </w:rPr>
      </w:pPr>
      <w:r w:rsidRPr="002A078C">
        <w:rPr>
          <w:rFonts w:ascii="Sakkal Majalla" w:hAnsi="Sakkal Majalla"/>
          <w:noProof/>
          <w:sz w:val="34"/>
        </w:rPr>
        <mc:AlternateContent>
          <mc:Choice Requires="wpg">
            <w:drawing>
              <wp:inline distT="0" distB="0" distL="0" distR="0" wp14:anchorId="3630BC42" wp14:editId="073C0F51">
                <wp:extent cx="5731510" cy="891540"/>
                <wp:effectExtent l="0" t="0" r="2540" b="22860"/>
                <wp:docPr id="209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099" name="مجموعة 47"/>
                        <wpg:cNvGrpSpPr/>
                        <wpg:grpSpPr>
                          <a:xfrm>
                            <a:off x="0" y="0"/>
                            <a:ext cx="5731510" cy="895351"/>
                            <a:chOff x="0" y="0"/>
                            <a:chExt cx="5878196" cy="918845"/>
                          </a:xfrm>
                        </wpg:grpSpPr>
                        <wpg:grpSp>
                          <wpg:cNvPr id="2100" name="مجموعة 48"/>
                          <wpg:cNvGrpSpPr/>
                          <wpg:grpSpPr>
                            <a:xfrm>
                              <a:off x="0" y="0"/>
                              <a:ext cx="5878196" cy="918845"/>
                              <a:chOff x="0" y="0"/>
                              <a:chExt cx="6240348" cy="919070"/>
                            </a:xfrm>
                          </wpg:grpSpPr>
                          <wpg:grpSp>
                            <wpg:cNvPr id="2101" name="مجموعة 49"/>
                            <wpg:cNvGrpSpPr/>
                            <wpg:grpSpPr>
                              <a:xfrm>
                                <a:off x="0" y="169208"/>
                                <a:ext cx="5433072" cy="580613"/>
                                <a:chOff x="0" y="169208"/>
                                <a:chExt cx="5433072" cy="580613"/>
                              </a:xfrm>
                            </wpg:grpSpPr>
                            <wps:wsp>
                              <wps:cNvPr id="210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210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2105" name="مربع نص 41"/>
                          <wps:cNvSpPr txBox="1"/>
                          <wps:spPr>
                            <a:xfrm>
                              <a:off x="204466" y="256739"/>
                              <a:ext cx="4615440" cy="389397"/>
                            </a:xfrm>
                            <a:prstGeom prst="rect">
                              <a:avLst/>
                            </a:prstGeom>
                            <a:noFill/>
                          </wps:spPr>
                          <wps:txbx>
                            <w:txbxContent>
                              <w:p w14:paraId="1894A2BE" w14:textId="59778055"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الديمقراطية المسؤولة للبيانات:</w:t>
                                </w:r>
                              </w:p>
                            </w:txbxContent>
                          </wps:txbx>
                          <wps:bodyPr wrap="square" rtlCol="1">
                            <a:spAutoFit/>
                          </wps:bodyPr>
                        </wps:wsp>
                      </wpg:grpSp>
                      <pic:pic xmlns:pic="http://schemas.openxmlformats.org/drawingml/2006/picture">
                        <pic:nvPicPr>
                          <pic:cNvPr id="2106"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630BC42" id="_x0000_s192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fKHfPG4HAADN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19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group id="مجموعة 48" o:spid="_x0000_s19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">
                    <v:group id="مجموعة 49" o:spid="_x0000_s19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">
                      <v:shape id="شكل حر 50" o:spid="_x0000_s19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" fillcolor="#a5a5a5 [2092]" stroked="f" strokeweight="1pt">
                        <v:stroke joinstyle="miter"/>
                      </v:roundrect>
                    </v:group>
                    <v:oval id="شكل بيضاوي 52" o:spid="_x0000_s19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" filled="f" strokecolor="#168489" strokeweight="1pt">
                      <v:stroke joinstyle="miter"/>
                    </v:oval>
                  </v:group>
                  <v:shape id="مربع نص 41" o:spid="_x0000_s193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" filled="f" stroked="f">
                    <v:textbox style="mso-fit-shape-to-text:t">
                      <w:txbxContent>
                        <w:p w14:paraId="1894A2BE" w14:textId="59778055"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الديمقراطية المسؤولة للبيانات:</w:t>
                          </w:r>
                        </w:p>
                      </w:txbxContent>
                    </v:textbox>
                  </v:shape>
                </v:group>
                <v:shape id="صورة 54" o:spid="_x0000_s19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">
                  <v:imagedata r:id="rId117" o:title=""/>
                </v:shape>
                <w10:anchorlock/>
              </v:group>
            </w:pict>
          </mc:Fallback>
        </mc:AlternateContent>
      </w:r>
    </w:p>
    <w:p w14:paraId="55F48A59" w14:textId="7423C24E" w:rsidR="006B59BE" w:rsidRDefault="006B59BE" w:rsidP="006A2658">
      <w:pPr>
        <w:rPr>
          <w:rtl/>
        </w:rPr>
      </w:pPr>
      <w:r w:rsidRPr="005F0E21">
        <w:rPr>
          <w:rtl/>
        </w:rPr>
        <w:t>إتاحة الوصول إلى البيانات لمختلف المستويات التنظيمية مع وجود ضوابط مناسبة للأمن والخصوصية.</w:t>
      </w:r>
    </w:p>
    <w:p w14:paraId="5AD7A1B5" w14:textId="4FAE872A" w:rsidR="004F50BE" w:rsidRPr="005F0E21" w:rsidRDefault="004F50BE" w:rsidP="008E0B6C">
      <w:pPr>
        <w:keepNext/>
        <w:rPr>
          <w:rtl/>
        </w:rPr>
      </w:pPr>
      <w:r w:rsidRPr="002A078C">
        <w:rPr>
          <w:rFonts w:ascii="Sakkal Majalla" w:hAnsi="Sakkal Majalla"/>
          <w:noProof/>
          <w:sz w:val="34"/>
        </w:rPr>
        <w:lastRenderedPageBreak/>
        <mc:AlternateContent>
          <mc:Choice Requires="wpg">
            <w:drawing>
              <wp:inline distT="0" distB="0" distL="0" distR="0" wp14:anchorId="75843856" wp14:editId="260E8228">
                <wp:extent cx="5731510" cy="891540"/>
                <wp:effectExtent l="0" t="0" r="2540" b="22860"/>
                <wp:docPr id="210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2108" name="مجموعة 47"/>
                        <wpg:cNvGrpSpPr/>
                        <wpg:grpSpPr>
                          <a:xfrm>
                            <a:off x="0" y="0"/>
                            <a:ext cx="5731510" cy="895351"/>
                            <a:chOff x="0" y="0"/>
                            <a:chExt cx="5878196" cy="918845"/>
                          </a:xfrm>
                        </wpg:grpSpPr>
                        <wpg:grpSp>
                          <wpg:cNvPr id="2109" name="مجموعة 48"/>
                          <wpg:cNvGrpSpPr/>
                          <wpg:grpSpPr>
                            <a:xfrm>
                              <a:off x="0" y="0"/>
                              <a:ext cx="5878196" cy="918845"/>
                              <a:chOff x="0" y="0"/>
                              <a:chExt cx="6240348" cy="919070"/>
                            </a:xfrm>
                          </wpg:grpSpPr>
                          <wpg:grpSp>
                            <wpg:cNvPr id="2110" name="مجموعة 49"/>
                            <wpg:cNvGrpSpPr/>
                            <wpg:grpSpPr>
                              <a:xfrm>
                                <a:off x="0" y="169208"/>
                                <a:ext cx="5433072" cy="580613"/>
                                <a:chOff x="0" y="169208"/>
                                <a:chExt cx="5433072" cy="580613"/>
                              </a:xfrm>
                            </wpg:grpSpPr>
                            <wps:wsp>
                              <wps:cNvPr id="211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6569820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0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65698209" name="مربع نص 41"/>
                          <wps:cNvSpPr txBox="1"/>
                          <wps:spPr>
                            <a:xfrm>
                              <a:off x="204466" y="256739"/>
                              <a:ext cx="4615440" cy="389397"/>
                            </a:xfrm>
                            <a:prstGeom prst="rect">
                              <a:avLst/>
                            </a:prstGeom>
                            <a:noFill/>
                          </wps:spPr>
                          <wps:txbx>
                            <w:txbxContent>
                              <w:p w14:paraId="3B54F45F" w14:textId="3618192E"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محو الأمّية البيانية:</w:t>
                                </w:r>
                              </w:p>
                            </w:txbxContent>
                          </wps:txbx>
                          <wps:bodyPr wrap="square" rtlCol="1">
                            <a:spAutoFit/>
                          </wps:bodyPr>
                        </wps:wsp>
                      </wpg:grpSp>
                      <pic:pic xmlns:pic="http://schemas.openxmlformats.org/drawingml/2006/picture">
                        <pic:nvPicPr>
                          <pic:cNvPr id="1465698231"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5843856" id="_x0000_s193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E6Ifh4BwAA5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19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group id="مجموعة 48" o:spid="_x0000_s19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">
                    <v:group id="مجموعة 49" o:spid="_x0000_s19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">
                      <v:shape id="شكل حر 50" o:spid="_x0000_s19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" fillcolor="#a5a5a5 [2092]" stroked="f" strokeweight="1pt">
                        <v:stroke joinstyle="miter"/>
                      </v:roundrect>
                    </v:group>
                    <v:oval id="شكل بيضاوي 52" o:spid="_x0000_s19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" filled="f" strokecolor="#168489" strokeweight="1pt">
                      <v:stroke joinstyle="miter"/>
                    </v:oval>
                  </v:group>
                  <v:shape id="مربع نص 41" o:spid="_x0000_s194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" filled="f" stroked="f">
                    <v:textbox style="mso-fit-shape-to-text:t">
                      <w:txbxContent>
                        <w:p w14:paraId="3B54F45F" w14:textId="3618192E"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محو الأمّية البيانية:</w:t>
                          </w:r>
                        </w:p>
                      </w:txbxContent>
                    </v:textbox>
                  </v:shape>
                </v:group>
                <v:shape id="صورة 54" o:spid="_x0000_s19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">
                  <v:imagedata r:id="rId117" o:title=""/>
                </v:shape>
                <w10:anchorlock/>
              </v:group>
            </w:pict>
          </mc:Fallback>
        </mc:AlternateContent>
      </w:r>
    </w:p>
    <w:p w14:paraId="216C613C" w14:textId="1279F80A" w:rsidR="006B59BE" w:rsidRDefault="006B59BE" w:rsidP="006A2658">
      <w:pPr>
        <w:rPr>
          <w:rtl/>
        </w:rPr>
      </w:pPr>
      <w:r w:rsidRPr="005F0E21">
        <w:rPr>
          <w:rtl/>
        </w:rPr>
        <w:t>تطوير قدرات الموظّفين في فهم وتحليل البيانات، بغضّ النظر عن أدوارهم.</w:t>
      </w:r>
    </w:p>
    <w:p w14:paraId="52253AE6" w14:textId="42BAAB5A" w:rsidR="004F50BE" w:rsidRPr="005F0E21" w:rsidRDefault="004F50BE" w:rsidP="004F50BE">
      <w:pPr>
        <w:rPr>
          <w:rtl/>
        </w:rPr>
      </w:pPr>
      <w:r w:rsidRPr="002A078C">
        <w:rPr>
          <w:rFonts w:ascii="Sakkal Majalla" w:hAnsi="Sakkal Majalla"/>
          <w:noProof/>
          <w:sz w:val="34"/>
        </w:rPr>
        <mc:AlternateContent>
          <mc:Choice Requires="wpg">
            <w:drawing>
              <wp:inline distT="0" distB="0" distL="0" distR="0" wp14:anchorId="0E4C7D55" wp14:editId="1D922484">
                <wp:extent cx="5731510" cy="891540"/>
                <wp:effectExtent l="0" t="0" r="2540" b="22860"/>
                <wp:docPr id="38850767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88507693" name="مجموعة 47"/>
                        <wpg:cNvGrpSpPr/>
                        <wpg:grpSpPr>
                          <a:xfrm>
                            <a:off x="0" y="0"/>
                            <a:ext cx="5731510" cy="895351"/>
                            <a:chOff x="0" y="0"/>
                            <a:chExt cx="5878196" cy="918845"/>
                          </a:xfrm>
                        </wpg:grpSpPr>
                        <wpg:grpSp>
                          <wpg:cNvPr id="388507703" name="مجموعة 48"/>
                          <wpg:cNvGrpSpPr/>
                          <wpg:grpSpPr>
                            <a:xfrm>
                              <a:off x="0" y="0"/>
                              <a:ext cx="5878196" cy="918845"/>
                              <a:chOff x="0" y="0"/>
                              <a:chExt cx="6240348" cy="919070"/>
                            </a:xfrm>
                          </wpg:grpSpPr>
                          <wpg:grpSp>
                            <wpg:cNvPr id="388507704" name="مجموعة 49"/>
                            <wpg:cNvGrpSpPr/>
                            <wpg:grpSpPr>
                              <a:xfrm>
                                <a:off x="0" y="169208"/>
                                <a:ext cx="5433072" cy="580613"/>
                                <a:chOff x="0" y="169208"/>
                                <a:chExt cx="5433072" cy="580613"/>
                              </a:xfrm>
                            </wpg:grpSpPr>
                            <wps:wsp>
                              <wps:cNvPr id="38850770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0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0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07" name="مربع نص 41"/>
                          <wps:cNvSpPr txBox="1"/>
                          <wps:spPr>
                            <a:xfrm>
                              <a:off x="204466" y="256739"/>
                              <a:ext cx="4615440" cy="389397"/>
                            </a:xfrm>
                            <a:prstGeom prst="rect">
                              <a:avLst/>
                            </a:prstGeom>
                            <a:noFill/>
                          </wps:spPr>
                          <wps:txbx>
                            <w:txbxContent>
                              <w:p w14:paraId="37F8FE49" w14:textId="05B20EFE"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التساؤل المستمر:</w:t>
                                </w:r>
                              </w:p>
                            </w:txbxContent>
                          </wps:txbx>
                          <wps:bodyPr wrap="square" rtlCol="1">
                            <a:spAutoFit/>
                          </wps:bodyPr>
                        </wps:wsp>
                      </wpg:grpSp>
                      <pic:pic xmlns:pic="http://schemas.openxmlformats.org/drawingml/2006/picture">
                        <pic:nvPicPr>
                          <pic:cNvPr id="1579856708"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E4C7D55" id="_x0000_s194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Dl3JY90AAAAFAQAADwAAAGRy&#10;cy9kb3ducmV2LnhtbEyPQUvDQBCF74L/YRnBm91NrcXGbEop6qkIbQXpbZudJqHZ2ZDdJum/d/Si&#10;lwfDe7z3TbYcXSN67ELtSUMyUSCQCm9rKjV87t8enkGEaMiaxhNquGKAZX57k5nU+oG22O9iKbiE&#10;Qmo0VDG2qZShqNCZMPEtEnsn3zkT+exKaTszcLlr5FSpuXSmJl6oTIvrCovz7uI0vA9mWD0mr/3m&#10;fFpfD/unj69Nglrf342rFxARx/gXhh98RoecmY7+QjaIRgM/En+VvYWazkEcOTRT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">
                <v:group id="مجموعة 47" o:spid="_x0000_s19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">
                  <v:group id="مجموعة 48" o:spid="_x0000_s19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">
                    <v:group id="مجموعة 49" o:spid="_x0000_s19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">
                      <v:shape id="شكل حر 50" o:spid="_x0000_s19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" fillcolor="#a5a5a5 [2092]" stroked="f" strokeweight="1pt">
                        <v:stroke joinstyle="miter"/>
                      </v:roundrect>
                    </v:group>
                    <v:oval id="شكل بيضاوي 52" o:spid="_x0000_s19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" filled="f" strokecolor="#168489" strokeweight="1pt">
                      <v:stroke joinstyle="miter"/>
                    </v:oval>
                  </v:group>
                  <v:shape id="مربع نص 41" o:spid="_x0000_s195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" filled="f" stroked="f">
                    <v:textbox style="mso-fit-shape-to-text:t">
                      <w:txbxContent>
                        <w:p w14:paraId="37F8FE49" w14:textId="05B20EFE"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التساؤل المستمر:</w:t>
                          </w:r>
                        </w:p>
                      </w:txbxContent>
                    </v:textbox>
                  </v:shape>
                </v:group>
                <v:shape id="صورة 54" o:spid="_x0000_s19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">
                  <v:imagedata r:id="rId117" o:title=""/>
                </v:shape>
                <w10:anchorlock/>
              </v:group>
            </w:pict>
          </mc:Fallback>
        </mc:AlternateContent>
      </w:r>
    </w:p>
    <w:p w14:paraId="55DAF9A9" w14:textId="1170A24E" w:rsidR="006B59BE" w:rsidRDefault="006B59BE" w:rsidP="006A2658">
      <w:pPr>
        <w:rPr>
          <w:rtl/>
        </w:rPr>
      </w:pPr>
      <w:r w:rsidRPr="005F0E21">
        <w:rPr>
          <w:rtl/>
        </w:rPr>
        <w:t>تشجيع الموظّفين على التحقّق من الافتراضات باستخدام البيانات والتساؤل عن الحقائق المسلّم بها.</w:t>
      </w:r>
    </w:p>
    <w:p w14:paraId="43557FEA" w14:textId="7499B2D5" w:rsidR="004F50BE" w:rsidRPr="005F0E21" w:rsidRDefault="004F50BE" w:rsidP="004F50BE">
      <w:pPr>
        <w:rPr>
          <w:rtl/>
        </w:rPr>
      </w:pPr>
      <w:r w:rsidRPr="002A078C">
        <w:rPr>
          <w:rFonts w:ascii="Sakkal Majalla" w:hAnsi="Sakkal Majalla"/>
          <w:noProof/>
          <w:sz w:val="34"/>
        </w:rPr>
        <mc:AlternateContent>
          <mc:Choice Requires="wpg">
            <w:drawing>
              <wp:inline distT="0" distB="0" distL="0" distR="0" wp14:anchorId="476E9582" wp14:editId="4541AD35">
                <wp:extent cx="5731510" cy="891540"/>
                <wp:effectExtent l="0" t="0" r="2540" b="22860"/>
                <wp:docPr id="157985670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79856710" name="مجموعة 47"/>
                        <wpg:cNvGrpSpPr/>
                        <wpg:grpSpPr>
                          <a:xfrm>
                            <a:off x="0" y="0"/>
                            <a:ext cx="5731510" cy="895351"/>
                            <a:chOff x="0" y="0"/>
                            <a:chExt cx="5878196" cy="918845"/>
                          </a:xfrm>
                        </wpg:grpSpPr>
                        <wpg:grpSp>
                          <wpg:cNvPr id="1579856711" name="مجموعة 48"/>
                          <wpg:cNvGrpSpPr/>
                          <wpg:grpSpPr>
                            <a:xfrm>
                              <a:off x="0" y="0"/>
                              <a:ext cx="5878196" cy="918845"/>
                              <a:chOff x="0" y="0"/>
                              <a:chExt cx="6240348" cy="919070"/>
                            </a:xfrm>
                          </wpg:grpSpPr>
                          <wpg:grpSp>
                            <wpg:cNvPr id="1579856712" name="مجموعة 49"/>
                            <wpg:cNvGrpSpPr/>
                            <wpg:grpSpPr>
                              <a:xfrm>
                                <a:off x="0" y="169208"/>
                                <a:ext cx="5433072" cy="580613"/>
                                <a:chOff x="0" y="169208"/>
                                <a:chExt cx="5433072" cy="580613"/>
                              </a:xfrm>
                            </wpg:grpSpPr>
                            <wps:wsp>
                              <wps:cNvPr id="157985671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1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1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16" name="مربع نص 41"/>
                          <wps:cNvSpPr txBox="1"/>
                          <wps:spPr>
                            <a:xfrm>
                              <a:off x="204466" y="256739"/>
                              <a:ext cx="4615440" cy="389397"/>
                            </a:xfrm>
                            <a:prstGeom prst="rect">
                              <a:avLst/>
                            </a:prstGeom>
                            <a:noFill/>
                          </wps:spPr>
                          <wps:txbx>
                            <w:txbxContent>
                              <w:p w14:paraId="0B0CD267" w14:textId="63706B63"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التجريب والتعلّم:</w:t>
                                </w:r>
                              </w:p>
                            </w:txbxContent>
                          </wps:txbx>
                          <wps:bodyPr wrap="square" rtlCol="1">
                            <a:spAutoFit/>
                          </wps:bodyPr>
                        </wps:wsp>
                      </wpg:grpSp>
                      <pic:pic xmlns:pic="http://schemas.openxmlformats.org/drawingml/2006/picture">
                        <pic:nvPicPr>
                          <pic:cNvPr id="1579856717"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76E9582" id="_x0000_s195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QR754cwcAAP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19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">
                  <v:group id="مجموعة 48" o:spid="_x0000_s19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">
                    <v:group id="مجموعة 49" o:spid="_x0000_s19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">
                      <v:shape id="شكل حر 50" o:spid="_x0000_s19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19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" fillcolor="#a5a5a5 [2092]" stroked="f" strokeweight="1pt">
                        <v:stroke joinstyle="miter"/>
                      </v:roundrect>
                    </v:group>
                    <v:oval id="شكل بيضاوي 52" o:spid="_x0000_s19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" filled="f" strokecolor="#168489" strokeweight="1pt">
                      <v:stroke joinstyle="miter"/>
                    </v:oval>
                  </v:group>
                  <v:shape id="مربع نص 41" o:spid="_x0000_s196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" filled="f" stroked="f">
                    <v:textbox style="mso-fit-shape-to-text:t">
                      <w:txbxContent>
                        <w:p w14:paraId="0B0CD267" w14:textId="63706B63"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التجريب والتعلّم:</w:t>
                          </w:r>
                        </w:p>
                      </w:txbxContent>
                    </v:textbox>
                  </v:shape>
                </v:group>
                <v:shape id="صورة 54" o:spid="_x0000_s19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">
                  <v:imagedata r:id="rId117" o:title=""/>
                </v:shape>
                <w10:anchorlock/>
              </v:group>
            </w:pict>
          </mc:Fallback>
        </mc:AlternateContent>
      </w:r>
    </w:p>
    <w:p w14:paraId="4CA8B172" w14:textId="3699778A" w:rsidR="006B59BE" w:rsidRPr="005F0E21" w:rsidRDefault="006B59BE" w:rsidP="00FC05DF">
      <w:pPr>
        <w:rPr>
          <w:rtl/>
        </w:rPr>
      </w:pPr>
      <w:r w:rsidRPr="005F0E21">
        <w:rPr>
          <w:rtl/>
        </w:rPr>
        <w:t>ترسيخ ثقافة التجريب المستند إلى البيانات والتعلّم من النتائج، سواء كانت إيجابية أو سلبية.</w:t>
      </w:r>
    </w:p>
    <w:p w14:paraId="7EAC2F36" w14:textId="017D9EA6" w:rsidR="006B59BE" w:rsidRPr="006A2658" w:rsidRDefault="006A2658" w:rsidP="006A2658">
      <w:pPr>
        <w:pStyle w:val="ad"/>
        <w:rPr>
          <w:b w:val="0"/>
          <w:bCs/>
          <w:color w:val="168489"/>
          <w:rtl/>
        </w:rPr>
      </w:pPr>
      <w:r w:rsidRPr="00E42DAD">
        <w:rPr>
          <w:noProof/>
        </w:rPr>
        <mc:AlternateContent>
          <mc:Choice Requires="wpg">
            <w:drawing>
              <wp:anchor distT="0" distB="0" distL="114300" distR="114300" simplePos="0" relativeHeight="252858368" behindDoc="0" locked="0" layoutInCell="1" allowOverlap="1" wp14:anchorId="4B3BF941" wp14:editId="6D7E8A79">
                <wp:simplePos x="0" y="0"/>
                <wp:positionH relativeFrom="margin">
                  <wp:posOffset>4995545</wp:posOffset>
                </wp:positionH>
                <wp:positionV relativeFrom="paragraph">
                  <wp:posOffset>10603</wp:posOffset>
                </wp:positionV>
                <wp:extent cx="735965" cy="661670"/>
                <wp:effectExtent l="0" t="0" r="6985" b="5080"/>
                <wp:wrapSquare wrapText="bothSides"/>
                <wp:docPr id="1717196186"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187" name="Picture 1717196187"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188" name="Rectangle: Rounded Corners 171719618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V relativeFrom="margin">
                  <wp14:pctHeight>0</wp14:pctHeight>
                </wp14:sizeRelV>
              </wp:anchor>
            </w:drawing>
          </mc:Choice>
          <mc:Fallback>
            <w:pict>
              <v:group w14:anchorId="37C790C0" id="Group 20" o:spid="_x0000_s1026" style="position:absolute;margin-left:393.35pt;margin-top:.85pt;width:57.95pt;height:52.1pt;z-index:252858368;mso-position-horizontal-relative:margin;mso-height-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">
                <v:shape id="Picture 1717196187"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">
                  <v:imagedata r:id="rId122" o:title="Reference "/>
                </v:shape>
                <v:roundrect id="Rectangle: Rounded Corners 171719618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" fillcolor="#168489" strokecolor="#168489" strokeweight="1pt">
                  <v:stroke joinstyle="miter"/>
                </v:roundrect>
                <w10:wrap type="square" anchorx="margin"/>
              </v:group>
            </w:pict>
          </mc:Fallback>
        </mc:AlternateContent>
      </w:r>
      <w:r w:rsidR="006B59BE" w:rsidRPr="006A2658">
        <w:rPr>
          <w:b w:val="0"/>
          <w:bCs/>
          <w:color w:val="168489"/>
          <w:rtl/>
        </w:rPr>
        <w:t>حالة دراس</w:t>
      </w:r>
      <w:r w:rsidR="006B59BE" w:rsidRPr="006A2658">
        <w:rPr>
          <w:rFonts w:hint="cs"/>
          <w:b w:val="0"/>
          <w:bCs/>
          <w:color w:val="168489"/>
          <w:rtl/>
        </w:rPr>
        <w:t>ي</w:t>
      </w:r>
      <w:r w:rsidR="006B59BE" w:rsidRPr="006A2658">
        <w:rPr>
          <w:b w:val="0"/>
          <w:bCs/>
          <w:color w:val="168489"/>
          <w:rtl/>
        </w:rPr>
        <w:t xml:space="preserve">ة: شركة </w:t>
      </w:r>
      <w:r w:rsidR="006B59BE" w:rsidRPr="006A2658">
        <w:rPr>
          <w:b w:val="0"/>
          <w:bCs/>
          <w:color w:val="168489"/>
        </w:rPr>
        <w:t>Spotify</w:t>
      </w:r>
      <w:r w:rsidR="006B59BE" w:rsidRPr="006A2658">
        <w:rPr>
          <w:b w:val="0"/>
          <w:bCs/>
          <w:color w:val="168489"/>
          <w:rtl/>
        </w:rPr>
        <w:t xml:space="preserve"> وثقافة البيانات</w:t>
      </w:r>
    </w:p>
    <w:p w14:paraId="2E9C31CA" w14:textId="77777777" w:rsidR="006B59BE" w:rsidRPr="005F0E21" w:rsidRDefault="006B59BE" w:rsidP="00FC05DF">
      <w:pPr>
        <w:rPr>
          <w:rtl/>
        </w:rPr>
      </w:pPr>
      <w:r w:rsidRPr="005F0E21">
        <w:rPr>
          <w:rtl/>
        </w:rPr>
        <w:t xml:space="preserve">تُعدّ شركة </w:t>
      </w:r>
      <w:r w:rsidRPr="005F0E21">
        <w:t>Spotify</w:t>
      </w:r>
      <w:r w:rsidRPr="005F0E21">
        <w:rPr>
          <w:rtl/>
        </w:rPr>
        <w:t xml:space="preserve"> مثالاً بارزاً للمؤسّسات التي بنت نجاحها على ثقافة البيانات. تتّبع الشركة نموذج "منتج البيانات أولاً" حيث:</w:t>
      </w:r>
    </w:p>
    <w:p w14:paraId="392EDFEF" w14:textId="77777777" w:rsidR="006B59BE" w:rsidRPr="005F0E21" w:rsidRDefault="006B59BE" w:rsidP="00FC05DF">
      <w:pPr>
        <w:rPr>
          <w:rtl/>
        </w:rPr>
      </w:pPr>
      <w:r w:rsidRPr="005F0E21">
        <w:rPr>
          <w:rtl/>
        </w:rPr>
        <w:t>- تُجمع بيانات من أكثر من 365 مليون مستخدم نشط شهرياً.</w:t>
      </w:r>
    </w:p>
    <w:p w14:paraId="5651AD96" w14:textId="77777777" w:rsidR="006B59BE" w:rsidRPr="005F0E21" w:rsidRDefault="006B59BE" w:rsidP="00FC05DF">
      <w:pPr>
        <w:rPr>
          <w:rtl/>
        </w:rPr>
      </w:pPr>
      <w:r w:rsidRPr="005F0E21">
        <w:rPr>
          <w:rtl/>
        </w:rPr>
        <w:t>- يتمّ استخدام هذه البيانات ليس فقط لتحسين خوارزميات التوصية، بل أيضاً لاتّخاذ قرارات الأعمال الاستراتيجية.</w:t>
      </w:r>
    </w:p>
    <w:p w14:paraId="167D4490" w14:textId="77777777" w:rsidR="006B59BE" w:rsidRPr="005F0E21" w:rsidRDefault="006B59BE" w:rsidP="00FC05DF">
      <w:pPr>
        <w:rPr>
          <w:rtl/>
        </w:rPr>
      </w:pPr>
      <w:r w:rsidRPr="005F0E21">
        <w:rPr>
          <w:rtl/>
        </w:rPr>
        <w:t>- يمتلك كلّ فريق في الشركة مهندس بيانات ومحلّل أعمال.</w:t>
      </w:r>
    </w:p>
    <w:p w14:paraId="5EBBFF75" w14:textId="77777777" w:rsidR="006B59BE" w:rsidRPr="005F0E21" w:rsidRDefault="006B59BE" w:rsidP="00FC05DF">
      <w:pPr>
        <w:rPr>
          <w:rtl/>
        </w:rPr>
      </w:pPr>
      <w:r w:rsidRPr="005F0E21">
        <w:rPr>
          <w:rtl/>
        </w:rPr>
        <w:t xml:space="preserve">- تُستخدم منهجية "النماذج المصغّرة </w:t>
      </w:r>
      <w:r w:rsidRPr="005F0E21">
        <w:t>A/B</w:t>
      </w:r>
      <w:r w:rsidRPr="005F0E21">
        <w:rPr>
          <w:rtl/>
        </w:rPr>
        <w:t>" لاختبار أيّ تغيير قبل تطبيقه على نطاق واسع.</w:t>
      </w:r>
    </w:p>
    <w:p w14:paraId="6D441FB7" w14:textId="77777777" w:rsidR="006B59BE" w:rsidRDefault="006B59BE" w:rsidP="00FC05DF">
      <w:pPr>
        <w:rPr>
          <w:rtl/>
        </w:rPr>
      </w:pPr>
      <w:r w:rsidRPr="005F0E21">
        <w:rPr>
          <w:rtl/>
        </w:rPr>
        <w:t xml:space="preserve">نتيجةً لذلك، استطاعت </w:t>
      </w:r>
      <w:r w:rsidRPr="005F0E21">
        <w:t>Spotify</w:t>
      </w:r>
      <w:r w:rsidRPr="005F0E21">
        <w:rPr>
          <w:rtl/>
        </w:rPr>
        <w:t xml:space="preserve"> تحقيق معدّل احتفاظ بالمشتركين يبلغ 97%، وهو من أعلى المعدّلات في صناعة البثّ الصوتي.</w:t>
      </w:r>
    </w:p>
    <w:p w14:paraId="74AAF9D7" w14:textId="2642A072" w:rsidR="008E0B6C" w:rsidRPr="005F0E21" w:rsidRDefault="008E0B6C" w:rsidP="008E0B6C">
      <w:pPr>
        <w:jc w:val="center"/>
        <w:rPr>
          <w:rtl/>
        </w:rPr>
      </w:pPr>
      <w:r>
        <w:rPr>
          <w:noProof/>
        </w:rPr>
        <w:drawing>
          <wp:inline distT="0" distB="0" distL="0" distR="0" wp14:anchorId="4DC64743" wp14:editId="22374FF7">
            <wp:extent cx="1754655" cy="1286540"/>
            <wp:effectExtent l="0" t="0" r="0" b="8890"/>
            <wp:docPr id="1973967759" name="Picture 1973967759" descr="Spotify Logo Png - Free Transparent PNG 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Spotify Logo Png - Free Transparent PNG Logos"/>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1757999" cy="1288992"/>
                    </a:xfrm>
                    <a:prstGeom prst="rect">
                      <a:avLst/>
                    </a:prstGeom>
                    <a:noFill/>
                    <a:ln>
                      <a:noFill/>
                    </a:ln>
                  </pic:spPr>
                </pic:pic>
              </a:graphicData>
            </a:graphic>
          </wp:inline>
        </w:drawing>
      </w:r>
    </w:p>
    <w:p w14:paraId="6981A51E" w14:textId="77777777" w:rsidR="006B59BE" w:rsidRDefault="006B59BE" w:rsidP="006A2658">
      <w:pPr>
        <w:pStyle w:val="ad"/>
        <w:rPr>
          <w:b w:val="0"/>
          <w:bCs/>
          <w:color w:val="168489"/>
          <w:rtl/>
        </w:rPr>
      </w:pPr>
      <w:r w:rsidRPr="006A2658">
        <w:rPr>
          <w:b w:val="0"/>
          <w:bCs/>
          <w:color w:val="168489"/>
          <w:rtl/>
        </w:rPr>
        <w:lastRenderedPageBreak/>
        <w:t>خطوات بناء ثقافة البيانات:</w:t>
      </w:r>
    </w:p>
    <w:p w14:paraId="70FCF1F4" w14:textId="5032A4ED" w:rsidR="008E0B6C" w:rsidRPr="006A2658" w:rsidRDefault="008E0B6C" w:rsidP="008E0B6C">
      <w:pPr>
        <w:pStyle w:val="ad"/>
        <w:rPr>
          <w:b w:val="0"/>
          <w:bCs/>
          <w:color w:val="168489"/>
          <w:rtl/>
        </w:rPr>
      </w:pPr>
      <w:r w:rsidRPr="008E0B6C">
        <w:rPr>
          <w:b w:val="0"/>
          <w:bCs/>
          <w:noProof/>
          <w:color w:val="168489"/>
        </w:rPr>
        <mc:AlternateContent>
          <mc:Choice Requires="wpg">
            <w:drawing>
              <wp:inline distT="0" distB="0" distL="0" distR="0" wp14:anchorId="41EE056B" wp14:editId="1B0E1053">
                <wp:extent cx="5613398" cy="1976755"/>
                <wp:effectExtent l="0" t="0" r="6985" b="4445"/>
                <wp:docPr id="1973967760" name="Group 1"/>
                <wp:cNvGraphicFramePr/>
                <a:graphic xmlns:a="http://schemas.openxmlformats.org/drawingml/2006/main">
                  <a:graphicData uri="http://schemas.microsoft.com/office/word/2010/wordprocessingGroup">
                    <wpg:wgp>
                      <wpg:cNvGrpSpPr/>
                      <wpg:grpSpPr>
                        <a:xfrm>
                          <a:off x="0" y="0"/>
                          <a:ext cx="5613398" cy="1976755"/>
                          <a:chOff x="0" y="0"/>
                          <a:chExt cx="5613464" cy="1976755"/>
                        </a:xfrm>
                      </wpg:grpSpPr>
                      <wps:wsp>
                        <wps:cNvPr id="1973967761" name="Google Shape;2171;p42"/>
                        <wps:cNvSpPr>
                          <a:spLocks/>
                        </wps:cNvSpPr>
                        <wps:spPr bwMode="auto">
                          <a:xfrm flipH="1">
                            <a:off x="5195196"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DA6811"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wps:txbx>
                        <wps:bodyPr rot="0" vert="horz" wrap="square" lIns="91425" tIns="91425" rIns="91425" bIns="91425" anchor="ctr" anchorCtr="0" upright="1">
                          <a:noAutofit/>
                        </wps:bodyPr>
                      </wps:wsp>
                      <wps:wsp>
                        <wps:cNvPr id="1973967762" name="Google Shape;2172;p42"/>
                        <wps:cNvSpPr>
                          <a:spLocks/>
                        </wps:cNvSpPr>
                        <wps:spPr bwMode="auto">
                          <a:xfrm flipH="1">
                            <a:off x="5195196"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63" name="Google Shape;2173;p42"/>
                        <wps:cNvSpPr>
                          <a:spLocks/>
                        </wps:cNvSpPr>
                        <wps:spPr bwMode="auto">
                          <a:xfrm flipH="1">
                            <a:off x="2924162"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3AC809" w14:textId="7F789AC7"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تعزيز النجاحات</w:t>
                              </w:r>
                            </w:p>
                          </w:txbxContent>
                        </wps:txbx>
                        <wps:bodyPr rot="0" vert="horz" wrap="square" lIns="365749" tIns="182875" rIns="91425" bIns="91425" anchor="t" anchorCtr="0" upright="1">
                          <a:noAutofit/>
                        </wps:bodyPr>
                      </wps:wsp>
                      <wps:wsp>
                        <wps:cNvPr id="1973967764" name="Google Shape;2174;p42"/>
                        <wps:cNvSpPr>
                          <a:spLocks/>
                        </wps:cNvSpPr>
                        <wps:spPr bwMode="auto">
                          <a:xfrm flipH="1">
                            <a:off x="2924162"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65" name="Google Shape;2175;p42"/>
                        <wps:cNvSpPr>
                          <a:spLocks/>
                        </wps:cNvSpPr>
                        <wps:spPr bwMode="auto">
                          <a:xfrm flipH="1">
                            <a:off x="4012708"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s:wsp>
                        <wps:cNvPr id="1973967766" name="Google Shape;2171;p42"/>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750903"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1973967767" name="Google Shape;2172;p42"/>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68" name="Google Shape;2173;p42"/>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93328E" w14:textId="0FE154C2"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تطوير الكفاءات</w:t>
                              </w:r>
                            </w:p>
                          </w:txbxContent>
                        </wps:txbx>
                        <wps:bodyPr rot="0" vert="horz" wrap="square" lIns="365749" tIns="182875" rIns="91425" bIns="91425" anchor="t" anchorCtr="0" upright="1">
                          <a:noAutofit/>
                        </wps:bodyPr>
                      </wps:wsp>
                      <wps:wsp>
                        <wps:cNvPr id="1973967769" name="Google Shape;2174;p42"/>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70" name="Google Shape;2175;p42"/>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973967771" name="Group 1973967771"/>
                        <wpg:cNvGrpSpPr/>
                        <wpg:grpSpPr>
                          <a:xfrm>
                            <a:off x="3" y="0"/>
                            <a:ext cx="5613461" cy="533422"/>
                            <a:chOff x="3" y="0"/>
                            <a:chExt cx="5613461" cy="533422"/>
                          </a:xfrm>
                        </wpg:grpSpPr>
                        <wpg:grpSp>
                          <wpg:cNvPr id="1973967772" name="Google Shape;2170;p42"/>
                          <wpg:cNvGrpSpPr>
                            <a:grpSpLocks/>
                          </wpg:cNvGrpSpPr>
                          <wpg:grpSpPr bwMode="auto">
                            <a:xfrm flipH="1">
                              <a:off x="2924363" y="0"/>
                              <a:ext cx="2689101" cy="533422"/>
                              <a:chOff x="2924296" y="0"/>
                              <a:chExt cx="44054" cy="8616"/>
                            </a:xfrm>
                          </wpg:grpSpPr>
                          <wps:wsp>
                            <wps:cNvPr id="1973967773" name="Google Shape;2171;p42"/>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AB3AE4"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973967774" name="Google Shape;2172;p42"/>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75" name="Google Shape;2173;p42"/>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858AC1" w14:textId="64C17DB3"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تقييم الوضع الحالي</w:t>
                                  </w:r>
                                </w:p>
                              </w:txbxContent>
                            </wps:txbx>
                            <wps:bodyPr rot="0" vert="horz" wrap="square" lIns="365749" tIns="182875" rIns="91425" bIns="91425" anchor="t" anchorCtr="0" upright="1">
                              <a:noAutofit/>
                            </wps:bodyPr>
                          </wps:wsp>
                          <wps:wsp>
                            <wps:cNvPr id="1973967776" name="Google Shape;2174;p42"/>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77" name="Google Shape;2175;p42"/>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973967778" name="Google Shape;2170;p42"/>
                          <wpg:cNvGrpSpPr>
                            <a:grpSpLocks/>
                          </wpg:cNvGrpSpPr>
                          <wpg:grpSpPr bwMode="auto">
                            <a:xfrm flipH="1">
                              <a:off x="3" y="0"/>
                              <a:ext cx="2689101" cy="533422"/>
                              <a:chOff x="2" y="0"/>
                              <a:chExt cx="44054" cy="8616"/>
                            </a:xfrm>
                          </wpg:grpSpPr>
                          <wps:wsp>
                            <wps:cNvPr id="1973967779" name="Google Shape;2171;p42"/>
                            <wps:cNvSpPr>
                              <a:spLocks/>
                            </wps:cNvSpPr>
                            <wps:spPr bwMode="auto">
                              <a:xfrm>
                                <a:off x="2"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725CB8"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973967780" name="Google Shape;2172;p42"/>
                            <wps:cNvSpPr>
                              <a:spLocks/>
                            </wps:cNvSpPr>
                            <wps:spPr bwMode="auto">
                              <a:xfrm>
                                <a:off x="1992"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81" name="Google Shape;2173;p42"/>
                            <wps:cNvSpPr>
                              <a:spLocks/>
                            </wps:cNvSpPr>
                            <wps:spPr bwMode="auto">
                              <a:xfrm>
                                <a:off x="6251"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74406DE" w14:textId="2922B614"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تحديد القيمة المستهدفة</w:t>
                                  </w:r>
                                </w:p>
                              </w:txbxContent>
                            </wps:txbx>
                            <wps:bodyPr rot="0" vert="horz" wrap="square" lIns="365749" tIns="182875" rIns="91425" bIns="91425" anchor="t" anchorCtr="0" upright="1">
                              <a:noAutofit/>
                            </wps:bodyPr>
                          </wps:wsp>
                          <wps:wsp>
                            <wps:cNvPr id="1973967782" name="Google Shape;2174;p42"/>
                            <wps:cNvSpPr>
                              <a:spLocks/>
                            </wps:cNvSpPr>
                            <wps:spPr bwMode="auto">
                              <a:xfrm>
                                <a:off x="8689"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83" name="Google Shape;2175;p42"/>
                            <wps:cNvSpPr>
                              <a:spLocks/>
                            </wps:cNvSpPr>
                            <wps:spPr bwMode="auto">
                              <a:xfrm>
                                <a:off x="4236"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1973967784" name="Google Shape;2171;p42"/>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256957"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1973967785" name="Google Shape;2172;p42"/>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86" name="Google Shape;2173;p42"/>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46C1A4" w14:textId="295D579E"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وضع نماذج سلوكية</w:t>
                              </w:r>
                            </w:p>
                          </w:txbxContent>
                        </wps:txbx>
                        <wps:bodyPr rot="0" vert="horz" wrap="square" lIns="365749" tIns="182875" rIns="91425" bIns="91425" anchor="t" anchorCtr="0" upright="1">
                          <a:noAutofit/>
                        </wps:bodyPr>
                      </wps:wsp>
                      <wps:wsp>
                        <wps:cNvPr id="1973967787" name="Google Shape;2174;p42"/>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88" name="Google Shape;2175;p42"/>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s:wsp>
                        <wps:cNvPr id="1973967789" name="Google Shape;2171;p42"/>
                        <wps:cNvSpPr>
                          <a:spLocks/>
                        </wps:cNvSpPr>
                        <wps:spPr bwMode="auto">
                          <a:xfrm flipH="1">
                            <a:off x="2271034"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200AEB"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wps:txbx>
                        <wps:bodyPr rot="0" vert="horz" wrap="square" lIns="91425" tIns="91425" rIns="91425" bIns="91425" anchor="ctr" anchorCtr="0" upright="1">
                          <a:noAutofit/>
                        </wps:bodyPr>
                      </wps:wsp>
                      <wps:wsp>
                        <wps:cNvPr id="1973967790" name="Google Shape;2172;p42"/>
                        <wps:cNvSpPr>
                          <a:spLocks/>
                        </wps:cNvSpPr>
                        <wps:spPr bwMode="auto">
                          <a:xfrm flipH="1">
                            <a:off x="2271034"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91" name="Google Shape;2173;p42"/>
                        <wps:cNvSpPr>
                          <a:spLocks/>
                        </wps:cNvSpPr>
                        <wps:spPr bwMode="auto">
                          <a:xfrm flipH="1">
                            <a:off x="0"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59ACD1" w14:textId="31ADAFB0"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مأسسة الممارسات</w:t>
                              </w:r>
                            </w:p>
                          </w:txbxContent>
                        </wps:txbx>
                        <wps:bodyPr rot="0" vert="horz" wrap="square" lIns="365749" tIns="182875" rIns="91425" bIns="91425" anchor="t" anchorCtr="0" upright="1">
                          <a:noAutofit/>
                        </wps:bodyPr>
                      </wps:wsp>
                      <wps:wsp>
                        <wps:cNvPr id="1973967792" name="Google Shape;2174;p42"/>
                        <wps:cNvSpPr>
                          <a:spLocks/>
                        </wps:cNvSpPr>
                        <wps:spPr bwMode="auto">
                          <a:xfrm flipH="1">
                            <a:off x="0"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793" name="Google Shape;2175;p42"/>
                        <wps:cNvSpPr>
                          <a:spLocks/>
                        </wps:cNvSpPr>
                        <wps:spPr bwMode="auto">
                          <a:xfrm flipH="1">
                            <a:off x="1088546"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wgp>
                  </a:graphicData>
                </a:graphic>
              </wp:inline>
            </w:drawing>
          </mc:Choice>
          <mc:Fallback>
            <w:pict>
              <v:group w14:anchorId="41EE056B" id="_x0000_s1964" style="width:442pt;height:155.65pt;mso-position-horizontal-relative:char;mso-position-vertical-relative:line" coordsize="56134,19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">
                <v:shape id="Google Shape;2171;p42" o:spid="_x0000_s1965" style="position:absolute;left:51951;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51DA6811"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v:textbox>
                </v:shape>
                <v:shape id="Google Shape;2172;p42" o:spid="_x0000_s1966" style="position:absolute;left:51951;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" path="m17062,l,14585r17062,l17062,xe" fillcolor="#168489" stroked="f">
                  <v:path arrowok="t" o:extrusionok="f" o:connecttype="custom" o:connectlocs="296599,0;0,257159;296599,257159;296599,0" o:connectangles="0,0,0,0"/>
                </v:shape>
                <v:shape id="Google Shape;2173;p42" o:spid="_x0000_s1967" style="position:absolute;left:29241;top:14433;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563AC809" w14:textId="7F789AC7"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تعزيز النجاحات</w:t>
                        </w:r>
                      </w:p>
                    </w:txbxContent>
                  </v:textbox>
                </v:shape>
                <v:shape id="Google Shape;2174;p42" o:spid="_x0000_s1968" style="position:absolute;left:29241;top:14433;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969" style="position:absolute;left:40127;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" path="m6335,l1,11085r71128,l77201,,6335,xe" fillcolor="#a0c9ca" stroked="f">
                  <v:stroke joinstyle="miter"/>
                  <v:path arrowok="t" o:extrusionok="f" o:connecttype="custom" o:connectlocs="110132,0;17,117495;1236551,117495;1342110,0;110132,0" o:connectangles="0,0,0,0,0" textboxrect="0,0,77201,11086"/>
                </v:shape>
                <v:shape id="Google Shape;2171;p42" o:spid="_x0000_s1970"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5D750903"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1971"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" path="m17062,l,14585r17062,l17062,xe" fillcolor="#168489" stroked="f">
                  <v:path arrowok="t" o:extrusionok="f" o:connecttype="custom" o:connectlocs="296599,0;0,257159;296599,257159;296599,0" o:connectangles="0,0,0,0"/>
                </v:shape>
                <v:shape id="Google Shape;2173;p42" o:spid="_x0000_s1972"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6C93328E" w14:textId="0FE154C2"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تطوير الكفاءات</w:t>
                        </w:r>
                      </w:p>
                    </w:txbxContent>
                  </v:textbox>
                </v:shape>
                <v:shape id="Google Shape;2174;p42" o:spid="_x0000_s1973"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1974"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" path="m6335,l1,11085r71128,l77201,,6335,xe" fillcolor="#a0c9ca" stroked="f">
                  <v:stroke joinstyle="miter"/>
                  <v:path arrowok="t" o:extrusionok="f" o:connecttype="custom" o:connectlocs="110132,0;17,117495;1236551,117495;1342110,0;110132,0" o:connectangles="0,0,0,0,0" textboxrect="0,0,77201,11086"/>
                </v:shape>
                <v:group id="Group 1973967771" o:spid="_x0000_s1975" style="position:absolute;width:56134;height:5334" coordorigin="" coordsize="56134,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">
                  <v:group id="Google Shape;2170;p42" o:spid="_x0000_s1976"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">
                    <v:shape id="Google Shape;2171;p42" o:spid="_x0000_s1977"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44AB3AE4"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1978"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" path="m17062,l,14585r17062,l17062,xe" fillcolor="#168489" stroked="f">
                      <v:path arrowok="t" o:extrusionok="f" o:connecttype="custom" o:connectlocs="4859,0;0,4154;4859,4154;4859,0" o:connectangles="0,0,0,0"/>
                    </v:shape>
                    <v:shape id="Google Shape;2173;p42" o:spid="_x0000_s1979"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10858AC1" w14:textId="64C17DB3"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تقييم الوضع الحالي</w:t>
                            </w:r>
                          </w:p>
                        </w:txbxContent>
                      </v:textbox>
                    </v:shape>
                    <v:shape id="Google Shape;2174;p42" o:spid="_x0000_s1980"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" path="m1025,1l1,1775r120384,l108645,23599r2691,l124183,1,1025,1xe" fillcolor="#a0c9ca" stroked="f">
                      <v:path arrowok="t" o:extrusionok="f" o:connecttype="custom" o:connectlocs="292,0;0,580;34285,580;30942,7714;31708,7714;35367,0;292,0" o:connectangles="0,0,0,0,0,0,0"/>
                    </v:shape>
                    <v:shape id="Google Shape;2175;p42" o:spid="_x0000_s1981"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" path="m6335,l1,11085r71128,l77201,,6335,xe" fillcolor="#a0c9ca" stroked="f">
                      <v:stroke joinstyle="miter"/>
                      <v:path arrowok="t" o:extrusionok="f" o:connecttype="custom" o:connectlocs="1804,0;0,1898;20258,1898;21987,0;1804,0" o:connectangles="0,0,0,0,0" textboxrect="0,0,77201,11086"/>
                    </v:shape>
                  </v:group>
                  <v:group id="Google Shape;2170;p42" o:spid="_x0000_s1982" style="position:absolute;width:26891;height:5334;flip:x" coordorigin="2" coordsize="44054,8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">
                    <v:shape id="Google Shape;2171;p42" o:spid="_x0000_s1983" style="position:absolute;left:2;width:6849;height:861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2B725CB8"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1984" style="position:absolute;left:1992;top:4462;width:4859;height:4154;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" path="m17062,l,14585r17062,l17062,xe" fillcolor="#343c4f" stroked="f">
                      <v:path arrowok="t" o:extrusionok="f" o:connecttype="custom" o:connectlocs="4859,0;0,4154;4859,4154;4859,0" o:connectangles="0,0,0,0"/>
                    </v:shape>
                    <v:shape id="Google Shape;2173;p42" o:spid="_x0000_s1985" style="position:absolute;left:6251;width:37805;height:7714;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274406DE" w14:textId="2922B614"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تحديد القيمة المستهدفة</w:t>
                            </w:r>
                          </w:p>
                        </w:txbxContent>
                      </v:textbox>
                    </v:shape>
                    <v:shape id="Google Shape;2174;p42" o:spid="_x0000_s1986" style="position:absolute;left:8689;width:35367;height:7714;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" path="m1025,1l1,1775r120384,l108645,23599r2691,l124183,1,1025,1xe" fillcolor="#a5a5a5 [2092]" stroked="f">
                      <v:path arrowok="t" o:extrusionok="f" o:connecttype="custom" o:connectlocs="292,0;0,580;34285,580;30942,7714;31708,7714;35367,0;292,0" o:connectangles="0,0,0,0,0,0,0"/>
                    </v:shape>
                    <v:shape id="Google Shape;2175;p42" o:spid="_x0000_s1987" style="position:absolute;left:4236;top:6718;width:21987;height:1898;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1988" style="position:absolute;left:22710;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5A256957"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1989" style="position:absolute;left:22710;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" path="m17062,l,14585r17062,l17062,xe" fillcolor="#343c4f" stroked="f">
                  <v:path arrowok="t" o:extrusionok="f" o:connecttype="custom" o:connectlocs="296599,0;0,257159;296599,257159;296599,0" o:connectangles="0,0,0,0"/>
                </v:shape>
                <v:shape id="Google Shape;2173;p42" o:spid="_x0000_s1990" style="position:absolute;top:7329;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0946C1A4" w14:textId="295D579E"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وضع نماذج سلوكية</w:t>
                        </w:r>
                      </w:p>
                    </w:txbxContent>
                  </v:textbox>
                </v:shape>
                <v:shape id="Google Shape;2174;p42" o:spid="_x0000_s1991" style="position:absolute;top:7329;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1992" style="position:absolute;left:10885;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" path="m6335,l1,11085r71128,l77201,,6335,xe" fillcolor="#a5a5a5 [2092]" stroked="f">
                  <v:stroke joinstyle="miter"/>
                  <v:path arrowok="t" o:extrusionok="f" o:connecttype="custom" o:connectlocs="110132,0;17,117495;1236551,117495;1342110,0;110132,0" o:connectangles="0,0,0,0,0" textboxrect="0,0,77201,11086"/>
                </v:shape>
                <v:shape id="Google Shape;2171;p42" o:spid="_x0000_s1993" style="position:absolute;left:22710;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03200AEB"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v:textbox>
                </v:shape>
                <v:shape id="Google Shape;2172;p42" o:spid="_x0000_s1994" style="position:absolute;left:22710;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" path="m17062,l,14585r17062,l17062,xe" fillcolor="#343c4f" stroked="f">
                  <v:path arrowok="t" o:extrusionok="f" o:connecttype="custom" o:connectlocs="296599,0;0,257159;296599,257159;296599,0" o:connectangles="0,0,0,0"/>
                </v:shape>
                <v:shape id="Google Shape;2173;p42" o:spid="_x0000_s1995" style="position:absolute;top:14433;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2A59ACD1" w14:textId="31ADAFB0"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مأسسة الممارسات</w:t>
                        </w:r>
                      </w:p>
                    </w:txbxContent>
                  </v:textbox>
                </v:shape>
                <v:shape id="Google Shape;2174;p42" o:spid="_x0000_s1996" style="position:absolute;top:14433;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1997" style="position:absolute;left:10885;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" path="m6335,l1,11085r71128,l77201,,6335,xe" fillcolor="#a5a5a5 [2092]" stroked="f">
                  <v:stroke joinstyle="miter"/>
                  <v:path arrowok="t" o:extrusionok="f" o:connecttype="custom" o:connectlocs="110132,0;17,117495;1236551,117495;1342110,0;110132,0" o:connectangles="0,0,0,0,0" textboxrect="0,0,77201,11086"/>
                </v:shape>
                <w10:anchorlock/>
              </v:group>
            </w:pict>
          </mc:Fallback>
        </mc:AlternateContent>
      </w:r>
    </w:p>
    <w:p w14:paraId="2DA850A2" w14:textId="77777777" w:rsidR="006B59BE" w:rsidRPr="005F0E21" w:rsidRDefault="006B59BE" w:rsidP="00FC05DF">
      <w:pPr>
        <w:rPr>
          <w:rtl/>
        </w:rPr>
      </w:pPr>
      <w:r w:rsidRPr="006A2658">
        <w:rPr>
          <w:color w:val="168489"/>
          <w:rtl/>
        </w:rPr>
        <w:t xml:space="preserve">1. تقييم الوضع الحالي: </w:t>
      </w:r>
      <w:r w:rsidRPr="005F0E21">
        <w:rPr>
          <w:rtl/>
        </w:rPr>
        <w:t>فهم الفجوة بين الواقع والمستهدف في استخدام البيانات.</w:t>
      </w:r>
    </w:p>
    <w:p w14:paraId="2D2A1D6F" w14:textId="77777777" w:rsidR="006B59BE" w:rsidRPr="005F0E21" w:rsidRDefault="006B59BE" w:rsidP="00FC05DF">
      <w:pPr>
        <w:rPr>
          <w:rtl/>
        </w:rPr>
      </w:pPr>
      <w:r w:rsidRPr="006A2658">
        <w:rPr>
          <w:color w:val="168489"/>
          <w:rtl/>
        </w:rPr>
        <w:t>2. تحديد القيمة المستهدفة:</w:t>
      </w:r>
      <w:r w:rsidRPr="005F0E21">
        <w:rPr>
          <w:rtl/>
        </w:rPr>
        <w:t xml:space="preserve"> تحديد كيف ستسهم البيانات في تحقيق الأهداف الاستراتيجية.</w:t>
      </w:r>
    </w:p>
    <w:p w14:paraId="43B80936" w14:textId="77777777" w:rsidR="006B59BE" w:rsidRPr="005F0E21" w:rsidRDefault="006B59BE" w:rsidP="00FC05DF">
      <w:pPr>
        <w:rPr>
          <w:rtl/>
        </w:rPr>
      </w:pPr>
      <w:r w:rsidRPr="006A2658">
        <w:rPr>
          <w:color w:val="168489"/>
          <w:rtl/>
        </w:rPr>
        <w:t>3. تطوير الكفاءات:</w:t>
      </w:r>
      <w:r w:rsidRPr="005F0E21">
        <w:rPr>
          <w:rtl/>
        </w:rPr>
        <w:t xml:space="preserve"> الاستثمار في تدريب الموظّفين وتوفير الأدوات المناسبة.</w:t>
      </w:r>
    </w:p>
    <w:p w14:paraId="064626F3" w14:textId="77777777" w:rsidR="006B59BE" w:rsidRPr="005F0E21" w:rsidRDefault="006B59BE" w:rsidP="00FC05DF">
      <w:pPr>
        <w:rPr>
          <w:rtl/>
        </w:rPr>
      </w:pPr>
      <w:r w:rsidRPr="006A2658">
        <w:rPr>
          <w:color w:val="168489"/>
          <w:rtl/>
        </w:rPr>
        <w:t>4. وضع نماذج سلوكية:</w:t>
      </w:r>
      <w:r w:rsidRPr="005F0E21">
        <w:rPr>
          <w:rtl/>
        </w:rPr>
        <w:t xml:space="preserve"> قيام القيادات العليا بنمذجة السلوك المبني على البيانات.</w:t>
      </w:r>
    </w:p>
    <w:p w14:paraId="4C50F2F2" w14:textId="77777777" w:rsidR="006B59BE" w:rsidRPr="005F0E21" w:rsidRDefault="006B59BE" w:rsidP="00FC05DF">
      <w:pPr>
        <w:rPr>
          <w:rtl/>
        </w:rPr>
      </w:pPr>
      <w:r w:rsidRPr="006A2658">
        <w:rPr>
          <w:color w:val="168489"/>
          <w:rtl/>
        </w:rPr>
        <w:t>5. تعزيز النجاحات:</w:t>
      </w:r>
      <w:r w:rsidRPr="005F0E21">
        <w:rPr>
          <w:rtl/>
        </w:rPr>
        <w:t xml:space="preserve"> الاحتفاء بالنجاحات التي تحقّقت بفضل القرارات المبنية على البيانات.</w:t>
      </w:r>
    </w:p>
    <w:p w14:paraId="5885105E" w14:textId="77777777" w:rsidR="006B59BE" w:rsidRPr="005F0E21" w:rsidRDefault="006B59BE" w:rsidP="00FC05DF">
      <w:pPr>
        <w:rPr>
          <w:rtl/>
        </w:rPr>
      </w:pPr>
      <w:r w:rsidRPr="006A2658">
        <w:rPr>
          <w:color w:val="168489"/>
          <w:rtl/>
        </w:rPr>
        <w:t>6. مأسسة الممارسات:</w:t>
      </w:r>
      <w:r w:rsidRPr="005F0E21">
        <w:rPr>
          <w:rtl/>
        </w:rPr>
        <w:t xml:space="preserve"> تضمين استخدام البيانات في العمليات والإجراءات اليومية.</w:t>
      </w:r>
    </w:p>
    <w:p w14:paraId="03D1D9EB" w14:textId="73A9B28E" w:rsidR="006B59BE" w:rsidRDefault="00FC05DF" w:rsidP="00FC05DF">
      <w:pPr>
        <w:rPr>
          <w:rtl/>
        </w:rPr>
      </w:pPr>
      <w:r w:rsidRPr="002A078C">
        <w:rPr>
          <w:rFonts w:ascii="Sakkal Majalla" w:hAnsi="Sakkal Majalla"/>
          <w:noProof/>
          <w:color w:val="002060"/>
          <w:sz w:val="34"/>
        </w:rPr>
        <mc:AlternateContent>
          <mc:Choice Requires="wpg">
            <w:drawing>
              <wp:inline distT="0" distB="0" distL="0" distR="0" wp14:anchorId="5033D517" wp14:editId="4C5AD7E9">
                <wp:extent cx="5731510" cy="895350"/>
                <wp:effectExtent l="0" t="0" r="21590" b="19050"/>
                <wp:docPr id="745445535"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45445536"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45445537" name="مجموعة 39"/>
                        <wpg:cNvGrpSpPr/>
                        <wpg:grpSpPr>
                          <a:xfrm>
                            <a:off x="0" y="0"/>
                            <a:ext cx="5731510" cy="895350"/>
                            <a:chOff x="0" y="0"/>
                            <a:chExt cx="5878196" cy="918845"/>
                          </a:xfrm>
                        </wpg:grpSpPr>
                        <wpg:grpSp>
                          <wpg:cNvPr id="745445538" name="مجموعة 40"/>
                          <wpg:cNvGrpSpPr/>
                          <wpg:grpSpPr>
                            <a:xfrm>
                              <a:off x="0" y="0"/>
                              <a:ext cx="5878196" cy="918845"/>
                              <a:chOff x="0" y="0"/>
                              <a:chExt cx="6240348" cy="919070"/>
                            </a:xfrm>
                          </wpg:grpSpPr>
                          <wpg:grpSp>
                            <wpg:cNvPr id="745445539" name="مجموعة 41"/>
                            <wpg:cNvGrpSpPr/>
                            <wpg:grpSpPr>
                              <a:xfrm>
                                <a:off x="0" y="169208"/>
                                <a:ext cx="5433072" cy="580613"/>
                                <a:chOff x="0" y="169208"/>
                                <a:chExt cx="5433072" cy="580613"/>
                              </a:xfrm>
                            </wpg:grpSpPr>
                            <wps:wsp>
                              <wps:cNvPr id="745445540"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41"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42"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43" name="مربع نص 41"/>
                          <wps:cNvSpPr txBox="1"/>
                          <wps:spPr>
                            <a:xfrm>
                              <a:off x="204484" y="257055"/>
                              <a:ext cx="4616071" cy="387740"/>
                            </a:xfrm>
                            <a:prstGeom prst="rect">
                              <a:avLst/>
                            </a:prstGeom>
                            <a:noFill/>
                          </wps:spPr>
                          <wps:txbx>
                            <w:txbxContent>
                              <w:p w14:paraId="3C982669" w14:textId="7A2EEBDA"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إدارة البيانات ودورها في التخطيط الاستراتيجي</w:t>
                                </w:r>
                              </w:p>
                            </w:txbxContent>
                          </wps:txbx>
                          <wps:bodyPr wrap="square" rtlCol="1">
                            <a:spAutoFit/>
                          </wps:bodyPr>
                        </wps:wsp>
                      </wpg:grpSp>
                    </wpg:wgp>
                  </a:graphicData>
                </a:graphic>
              </wp:inline>
            </w:drawing>
          </mc:Choice>
          <mc:Fallback>
            <w:pict>
              <v:group w14:anchorId="5033D517" id="_x0000_s199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">
                <v:shape id="صورة 38" o:spid="_x0000_s199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">
                  <v:imagedata r:id="rId95" o:title=""/>
                </v:shape>
                <v:group id="مجموعة 39" o:spid="_x0000_s200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">
                  <v:group id="مجموعة 40" o:spid="_x0000_s200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">
                    <v:group id="مجموعة 41" o:spid="_x0000_s200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">
                      <v:shape id="شكل حر 42" o:spid="_x0000_s200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0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" fillcolor="#168489" stroked="f" strokeweight="1pt">
                        <v:stroke joinstyle="miter"/>
                      </v:roundrect>
                    </v:group>
                    <v:oval id="شكل بيضاوي 44" o:spid="_x0000_s200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" filled="f" strokecolor="#a5a5a5 [2092]" strokeweight="1pt">
                      <v:stroke joinstyle="miter"/>
                    </v:oval>
                  </v:group>
                  <v:shape id="مربع نص 41" o:spid="_x0000_s200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" filled="f" stroked="f">
                    <v:textbox style="mso-fit-shape-to-text:t">
                      <w:txbxContent>
                        <w:p w14:paraId="3C982669" w14:textId="7A2EEBDA"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إدارة البيانات ودورها في التخطيط الاستراتيجي</w:t>
                          </w:r>
                        </w:p>
                      </w:txbxContent>
                    </v:textbox>
                  </v:shape>
                </v:group>
                <w10:anchorlock/>
              </v:group>
            </w:pict>
          </mc:Fallback>
        </mc:AlternateContent>
      </w:r>
    </w:p>
    <w:p w14:paraId="6A3031B0" w14:textId="30E65659" w:rsidR="006B59BE" w:rsidRPr="005F0E21" w:rsidRDefault="008E0B6C" w:rsidP="00FC05DF">
      <w:pPr>
        <w:rPr>
          <w:rtl/>
        </w:rPr>
      </w:pPr>
      <w:r>
        <w:rPr>
          <w:noProof/>
        </w:rPr>
        <w:drawing>
          <wp:anchor distT="0" distB="0" distL="114300" distR="114300" simplePos="0" relativeHeight="252936192" behindDoc="0" locked="0" layoutInCell="1" allowOverlap="1" wp14:anchorId="7EFD3188" wp14:editId="0F8B6BB4">
            <wp:simplePos x="0" y="0"/>
            <wp:positionH relativeFrom="margin">
              <wp:align>left</wp:align>
            </wp:positionH>
            <wp:positionV relativeFrom="paragraph">
              <wp:posOffset>8828</wp:posOffset>
            </wp:positionV>
            <wp:extent cx="1223010" cy="1223010"/>
            <wp:effectExtent l="0" t="0" r="0" b="0"/>
            <wp:wrapSquare wrapText="bothSides"/>
            <wp:docPr id="1973967794" name="Picture 1973967794" descr="Data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Data management "/>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5F0E21">
        <w:rPr>
          <w:rtl/>
        </w:rPr>
        <w:t xml:space="preserve">إدارة البيانات هي منظومة متكاملة من السياسات والعمليات والأدوات التي تضمن توفير بيانات دقيقة وموثوقة لدعم الأهداف التنظيمية. وفقاً لتقرير من </w:t>
      </w:r>
      <w:r w:rsidR="006B59BE" w:rsidRPr="005F0E21">
        <w:t>Gartner</w:t>
      </w:r>
      <w:r w:rsidR="006B59BE" w:rsidRPr="005F0E21">
        <w:rPr>
          <w:rtl/>
        </w:rPr>
        <w:t>، فإن تكلفة القرارات المبنية على بيانات سيّئة الجودة تُقدّر بحوالي 12.9 مليون دولار سنوياً للمؤسّسة المتوسّطة.</w:t>
      </w:r>
      <w:r w:rsidRPr="008E0B6C">
        <w:t xml:space="preserve"> </w:t>
      </w:r>
    </w:p>
    <w:p w14:paraId="55EF09B3" w14:textId="77777777" w:rsidR="006B59BE" w:rsidRDefault="006B59BE" w:rsidP="008E0B6C">
      <w:pPr>
        <w:pStyle w:val="ad"/>
        <w:keepNext/>
        <w:rPr>
          <w:b w:val="0"/>
          <w:bCs/>
          <w:color w:val="168489"/>
          <w:rtl/>
        </w:rPr>
      </w:pPr>
      <w:r w:rsidRPr="006A2658">
        <w:rPr>
          <w:b w:val="0"/>
          <w:bCs/>
          <w:color w:val="168489"/>
          <w:rtl/>
        </w:rPr>
        <w:lastRenderedPageBreak/>
        <w:t>المكوّنات الرئيسية لإدارة البيانات الفعّالة:</w:t>
      </w:r>
    </w:p>
    <w:p w14:paraId="7638DC7E" w14:textId="31F978FE" w:rsidR="008E0B6C" w:rsidRPr="006A2658" w:rsidRDefault="008E0B6C" w:rsidP="008E0B6C">
      <w:pPr>
        <w:pStyle w:val="ad"/>
        <w:rPr>
          <w:b w:val="0"/>
          <w:bCs/>
          <w:color w:val="168489"/>
          <w:rtl/>
        </w:rPr>
      </w:pPr>
      <w:r w:rsidRPr="008E0B6C">
        <w:rPr>
          <w:b w:val="0"/>
          <w:bCs/>
          <w:noProof/>
          <w:color w:val="168489"/>
        </w:rPr>
        <mc:AlternateContent>
          <mc:Choice Requires="wpg">
            <w:drawing>
              <wp:inline distT="0" distB="0" distL="0" distR="0" wp14:anchorId="4AA381E3" wp14:editId="6FD9B8C2">
                <wp:extent cx="5447682" cy="2253209"/>
                <wp:effectExtent l="0" t="0" r="635" b="0"/>
                <wp:docPr id="1973967795" name="Group 48"/>
                <wp:cNvGraphicFramePr/>
                <a:graphic xmlns:a="http://schemas.openxmlformats.org/drawingml/2006/main">
                  <a:graphicData uri="http://schemas.microsoft.com/office/word/2010/wordprocessingGroup">
                    <wpg:wgp>
                      <wpg:cNvGrpSpPr/>
                      <wpg:grpSpPr>
                        <a:xfrm>
                          <a:off x="0" y="0"/>
                          <a:ext cx="5447682" cy="2253209"/>
                          <a:chOff x="0" y="0"/>
                          <a:chExt cx="5447682" cy="2253209"/>
                        </a:xfrm>
                      </wpg:grpSpPr>
                      <wps:wsp>
                        <wps:cNvPr id="1973967796" name="مربع نص 166"/>
                        <wps:cNvSpPr txBox="1"/>
                        <wps:spPr>
                          <a:xfrm>
                            <a:off x="2757743" y="70837"/>
                            <a:ext cx="2022539" cy="450224"/>
                          </a:xfrm>
                          <a:prstGeom prst="rect">
                            <a:avLst/>
                          </a:prstGeom>
                        </wps:spPr>
                        <wps:txbx>
                          <w:txbxContent>
                            <w:p w14:paraId="15BCC59F"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حوكمة البيانات</w:t>
                              </w:r>
                            </w:p>
                          </w:txbxContent>
                        </wps:txbx>
                        <wps:bodyPr wrap="square" rtlCol="1">
                          <a:noAutofit/>
                        </wps:bodyPr>
                      </wps:wsp>
                      <wps:wsp>
                        <wps:cNvPr id="1973967797" name="مربع نص 166"/>
                        <wps:cNvSpPr txBox="1"/>
                        <wps:spPr>
                          <a:xfrm>
                            <a:off x="2757743" y="874455"/>
                            <a:ext cx="2022539" cy="450224"/>
                          </a:xfrm>
                          <a:prstGeom prst="rect">
                            <a:avLst/>
                          </a:prstGeom>
                        </wps:spPr>
                        <wps:txbx>
                          <w:txbxContent>
                            <w:p w14:paraId="4F5153B5"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جودة البيانات</w:t>
                              </w:r>
                            </w:p>
                          </w:txbxContent>
                        </wps:txbx>
                        <wps:bodyPr wrap="square" rtlCol="1">
                          <a:noAutofit/>
                        </wps:bodyPr>
                      </wps:wsp>
                      <wps:wsp>
                        <wps:cNvPr id="1973967798" name="مربع نص 166"/>
                        <wps:cNvSpPr txBox="1"/>
                        <wps:spPr>
                          <a:xfrm>
                            <a:off x="2757743" y="1678073"/>
                            <a:ext cx="2022539" cy="450224"/>
                          </a:xfrm>
                          <a:prstGeom prst="rect">
                            <a:avLst/>
                          </a:prstGeom>
                        </wps:spPr>
                        <wps:txbx>
                          <w:txbxContent>
                            <w:p w14:paraId="2769A5C1"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أمن وخصوصية البيانات</w:t>
                              </w:r>
                            </w:p>
                          </w:txbxContent>
                        </wps:txbx>
                        <wps:bodyPr wrap="square" rtlCol="1">
                          <a:noAutofit/>
                        </wps:bodyPr>
                      </wps:wsp>
                      <wps:wsp>
                        <wps:cNvPr id="1973967799" name="مربع نص 166"/>
                        <wps:cNvSpPr txBox="1"/>
                        <wps:spPr>
                          <a:xfrm>
                            <a:off x="0" y="70837"/>
                            <a:ext cx="2022539" cy="450224"/>
                          </a:xfrm>
                          <a:prstGeom prst="rect">
                            <a:avLst/>
                          </a:prstGeom>
                        </wps:spPr>
                        <wps:txbx>
                          <w:txbxContent>
                            <w:p w14:paraId="3329BC52"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هندسة البيانات</w:t>
                              </w:r>
                            </w:p>
                          </w:txbxContent>
                        </wps:txbx>
                        <wps:bodyPr wrap="square" rtlCol="1">
                          <a:noAutofit/>
                        </wps:bodyPr>
                      </wps:wsp>
                      <wps:wsp>
                        <wps:cNvPr id="1973967800" name="مربع نص 166"/>
                        <wps:cNvSpPr txBox="1"/>
                        <wps:spPr>
                          <a:xfrm>
                            <a:off x="0" y="874455"/>
                            <a:ext cx="2022539" cy="450224"/>
                          </a:xfrm>
                          <a:prstGeom prst="rect">
                            <a:avLst/>
                          </a:prstGeom>
                        </wps:spPr>
                        <wps:txbx>
                          <w:txbxContent>
                            <w:p w14:paraId="6D121048"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تكامل البيانات</w:t>
                              </w:r>
                            </w:p>
                          </w:txbxContent>
                        </wps:txbx>
                        <wps:bodyPr wrap="square" rtlCol="1">
                          <a:noAutofit/>
                        </wps:bodyPr>
                      </wps:wsp>
                      <wps:wsp>
                        <wps:cNvPr id="1973967801" name="مربع نص 166"/>
                        <wps:cNvSpPr txBox="1"/>
                        <wps:spPr>
                          <a:xfrm>
                            <a:off x="0" y="1678073"/>
                            <a:ext cx="2022539" cy="450224"/>
                          </a:xfrm>
                          <a:prstGeom prst="rect">
                            <a:avLst/>
                          </a:prstGeom>
                        </wps:spPr>
                        <wps:txbx>
                          <w:txbxContent>
                            <w:p w14:paraId="5F474061"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تحليلات البيانات</w:t>
                              </w:r>
                            </w:p>
                          </w:txbxContent>
                        </wps:txbx>
                        <wps:bodyPr wrap="square" rtlCol="1">
                          <a:noAutofit/>
                        </wps:bodyPr>
                      </wps:wsp>
                      <pic:pic xmlns:pic="http://schemas.openxmlformats.org/drawingml/2006/picture">
                        <pic:nvPicPr>
                          <pic:cNvPr id="1973967802" name="Picture 1973967802" descr="Analysis "/>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2155061" y="1470282"/>
                            <a:ext cx="602682" cy="6026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803" name="Picture 1973967803" descr="Folder "/>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2155061" y="735141"/>
                            <a:ext cx="602682" cy="6026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804" name="Picture 1973967804" descr="Data science "/>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2155061" y="0"/>
                            <a:ext cx="602682" cy="6026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805" name="Picture 1973967805" descr="Database management "/>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4845000" y="57064"/>
                            <a:ext cx="602682" cy="6026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806" name="Picture 1973967806" descr="Exploratory analysis "/>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4845000" y="853796"/>
                            <a:ext cx="602682" cy="6026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7807" name="Picture 1973967807" descr="Secure data "/>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4845000" y="1650527"/>
                            <a:ext cx="602682" cy="60268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AA381E3" id="Group 48" o:spid="_x0000_s2007" style="width:428.95pt;height:177.4pt;mso-position-horizontal-relative:char;mso-position-vertical-relative:line" coordsize="54476,225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">
                <v:shape id="مربع نص 166" o:spid="_x0000_s2008" type="#_x0000_t202" style="position:absolute;left:27577;top:708;width:20225;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" filled="f" stroked="f">
                  <v:textbox>
                    <w:txbxContent>
                      <w:p w14:paraId="15BCC59F"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حوكمة البيانات</w:t>
                        </w:r>
                      </w:p>
                    </w:txbxContent>
                  </v:textbox>
                </v:shape>
                <v:shape id="مربع نص 166" o:spid="_x0000_s2009" type="#_x0000_t202" style="position:absolute;left:27577;top:8744;width:20225;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" filled="f" stroked="f">
                  <v:textbox>
                    <w:txbxContent>
                      <w:p w14:paraId="4F5153B5"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جودة البيانات</w:t>
                        </w:r>
                      </w:p>
                    </w:txbxContent>
                  </v:textbox>
                </v:shape>
                <v:shape id="مربع نص 166" o:spid="_x0000_s2010" type="#_x0000_t202" style="position:absolute;left:27577;top:16780;width:20225;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" filled="f" stroked="f">
                  <v:textbox>
                    <w:txbxContent>
                      <w:p w14:paraId="2769A5C1"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أمن وخصوصية البيانات</w:t>
                        </w:r>
                      </w:p>
                    </w:txbxContent>
                  </v:textbox>
                </v:shape>
                <v:shape id="مربع نص 166" o:spid="_x0000_s2011" type="#_x0000_t202" style="position:absolute;top:708;width:20225;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" filled="f" stroked="f">
                  <v:textbox>
                    <w:txbxContent>
                      <w:p w14:paraId="3329BC52"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هندسة البيانات</w:t>
                        </w:r>
                      </w:p>
                    </w:txbxContent>
                  </v:textbox>
                </v:shape>
                <v:shape id="مربع نص 166" o:spid="_x0000_s2012" type="#_x0000_t202" style="position:absolute;top:8744;width:20225;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" filled="f" stroked="f">
                  <v:textbox>
                    <w:txbxContent>
                      <w:p w14:paraId="6D121048"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تكامل البيانات</w:t>
                        </w:r>
                      </w:p>
                    </w:txbxContent>
                  </v:textbox>
                </v:shape>
                <v:shape id="مربع نص 166" o:spid="_x0000_s2013" type="#_x0000_t202" style="position:absolute;top:16780;width:20225;height:4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" filled="f" stroked="f">
                  <v:textbox>
                    <w:txbxContent>
                      <w:p w14:paraId="5F474061" w14:textId="77777777" w:rsidR="008E0B6C" w:rsidRDefault="008E0B6C" w:rsidP="008E0B6C">
                        <w:pP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تحليلات البيانات</w:t>
                        </w:r>
                      </w:p>
                    </w:txbxContent>
                  </v:textbox>
                </v:shape>
                <v:shape id="Picture 1973967802" o:spid="_x0000_s2014" type="#_x0000_t75" alt="Analysis " style="position:absolute;left:21550;top:14702;width:6027;height:6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">
                  <v:imagedata r:id="rId333" o:title="Analysis "/>
                </v:shape>
                <v:shape id="Picture 1973967803" o:spid="_x0000_s2015" type="#_x0000_t75" alt="Folder " style="position:absolute;left:21550;top:7351;width:6027;height:6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">
                  <v:imagedata r:id="rId334" o:title="Folder "/>
                </v:shape>
                <v:shape id="Picture 1973967804" o:spid="_x0000_s2016" type="#_x0000_t75" alt="Data science " style="position:absolute;left:21550;width:6027;height:60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">
                  <v:imagedata r:id="rId335" o:title="Data science "/>
                </v:shape>
                <v:shape id="Picture 1973967805" o:spid="_x0000_s2017" type="#_x0000_t75" alt="Database management " style="position:absolute;left:48450;top:570;width:6026;height:6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">
                  <v:imagedata r:id="rId336" o:title="Database management "/>
                </v:shape>
                <v:shape id="Picture 1973967806" o:spid="_x0000_s2018" type="#_x0000_t75" alt="Exploratory analysis " style="position:absolute;left:48450;top:8537;width:6026;height:6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">
                  <v:imagedata r:id="rId337" o:title="Exploratory analysis "/>
                </v:shape>
                <v:shape id="Picture 1973967807" o:spid="_x0000_s2019" type="#_x0000_t75" alt="Secure data " style="position:absolute;left:48450;top:16505;width:6026;height:6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">
                  <v:imagedata r:id="rId338" o:title="Secure data "/>
                </v:shape>
                <w10:anchorlock/>
              </v:group>
            </w:pict>
          </mc:Fallback>
        </mc:AlternateContent>
      </w:r>
    </w:p>
    <w:p w14:paraId="4E53ECEC" w14:textId="77777777" w:rsidR="006B59BE" w:rsidRPr="005F0E21" w:rsidRDefault="006B59BE" w:rsidP="00FC05DF">
      <w:pPr>
        <w:rPr>
          <w:rtl/>
        </w:rPr>
      </w:pPr>
      <w:r w:rsidRPr="006A2658">
        <w:rPr>
          <w:color w:val="168489"/>
          <w:rtl/>
        </w:rPr>
        <w:t xml:space="preserve">1. حوكمة البيانات: </w:t>
      </w:r>
      <w:r w:rsidRPr="005F0E21">
        <w:rPr>
          <w:rtl/>
        </w:rPr>
        <w:t>وضع إطار للمسؤوليات والسياسات والإجراءات المتعلّقة بالبيانات.</w:t>
      </w:r>
    </w:p>
    <w:p w14:paraId="04B4EBDC" w14:textId="77777777" w:rsidR="006B59BE" w:rsidRPr="005F0E21" w:rsidRDefault="006B59BE" w:rsidP="00FC05DF">
      <w:pPr>
        <w:rPr>
          <w:rtl/>
        </w:rPr>
      </w:pPr>
      <w:r w:rsidRPr="006A2658">
        <w:rPr>
          <w:color w:val="168489"/>
          <w:rtl/>
        </w:rPr>
        <w:t>2. جودة البيانات:</w:t>
      </w:r>
      <w:r w:rsidRPr="005F0E21">
        <w:rPr>
          <w:rtl/>
        </w:rPr>
        <w:t xml:space="preserve"> ضمان دقّة واكتمال واتّساق البيانات المستخدمة.</w:t>
      </w:r>
    </w:p>
    <w:p w14:paraId="2BC90D65" w14:textId="77777777" w:rsidR="006B59BE" w:rsidRPr="005F0E21" w:rsidRDefault="006B59BE" w:rsidP="00FC05DF">
      <w:pPr>
        <w:rPr>
          <w:rtl/>
        </w:rPr>
      </w:pPr>
      <w:r w:rsidRPr="006A2658">
        <w:rPr>
          <w:color w:val="168489"/>
          <w:rtl/>
        </w:rPr>
        <w:t>3. أمن وخصوصية البيانات:</w:t>
      </w:r>
      <w:r w:rsidRPr="005F0E21">
        <w:rPr>
          <w:rtl/>
        </w:rPr>
        <w:t xml:space="preserve"> حماية البيانات من الوصول غير المصرّح به وضمان الامتثال للتشريعات.</w:t>
      </w:r>
    </w:p>
    <w:p w14:paraId="5B13B78D" w14:textId="77777777" w:rsidR="006B59BE" w:rsidRPr="005F0E21" w:rsidRDefault="006B59BE" w:rsidP="00FC05DF">
      <w:pPr>
        <w:rPr>
          <w:rtl/>
        </w:rPr>
      </w:pPr>
      <w:r w:rsidRPr="006A2658">
        <w:rPr>
          <w:color w:val="168489"/>
          <w:rtl/>
        </w:rPr>
        <w:t>4. هندسة البيانات:</w:t>
      </w:r>
      <w:r w:rsidRPr="005F0E21">
        <w:rPr>
          <w:rtl/>
        </w:rPr>
        <w:t xml:space="preserve"> تصميم وتطوير البنية التحتية لجمع وتخزين ومعالجة البيانات.</w:t>
      </w:r>
    </w:p>
    <w:p w14:paraId="1E759097" w14:textId="77777777" w:rsidR="006B59BE" w:rsidRPr="005F0E21" w:rsidRDefault="006B59BE" w:rsidP="00FC05DF">
      <w:pPr>
        <w:rPr>
          <w:rtl/>
        </w:rPr>
      </w:pPr>
      <w:r w:rsidRPr="006A2658">
        <w:rPr>
          <w:color w:val="168489"/>
          <w:rtl/>
        </w:rPr>
        <w:t>5. تكامل البيانات:</w:t>
      </w:r>
      <w:r w:rsidRPr="005F0E21">
        <w:rPr>
          <w:rtl/>
        </w:rPr>
        <w:t xml:space="preserve"> ربط مصادر البيانات المختلفة لتوفير رؤية شاملة.</w:t>
      </w:r>
    </w:p>
    <w:p w14:paraId="1F38A7B5" w14:textId="77777777" w:rsidR="006B59BE" w:rsidRPr="005F0E21" w:rsidRDefault="006B59BE" w:rsidP="00FC05DF">
      <w:pPr>
        <w:rPr>
          <w:rtl/>
        </w:rPr>
      </w:pPr>
      <w:r w:rsidRPr="006A2658">
        <w:rPr>
          <w:color w:val="168489"/>
          <w:rtl/>
        </w:rPr>
        <w:t>6. تحليلات البيانات:</w:t>
      </w:r>
      <w:r w:rsidRPr="005F0E21">
        <w:rPr>
          <w:rtl/>
        </w:rPr>
        <w:t xml:space="preserve"> تطبيق الأدوات والتقنيات لاستخراج الرؤى من البيانات.</w:t>
      </w:r>
    </w:p>
    <w:p w14:paraId="5B867CBB" w14:textId="77777777" w:rsidR="006B59BE" w:rsidRDefault="006B59BE" w:rsidP="006A2658">
      <w:pPr>
        <w:pStyle w:val="ad"/>
        <w:rPr>
          <w:b w:val="0"/>
          <w:bCs/>
          <w:color w:val="168489"/>
          <w:rtl/>
        </w:rPr>
      </w:pPr>
      <w:r w:rsidRPr="006A2658">
        <w:rPr>
          <w:b w:val="0"/>
          <w:bCs/>
          <w:color w:val="168489"/>
          <w:rtl/>
        </w:rPr>
        <w:t>دور إدارة البيانات في التخطيط الاستراتيجي:</w:t>
      </w:r>
    </w:p>
    <w:p w14:paraId="1AA9BD66" w14:textId="42906352" w:rsidR="008E0B6C" w:rsidRPr="006A2658" w:rsidRDefault="008E0B6C" w:rsidP="008E0B6C">
      <w:pPr>
        <w:pStyle w:val="ad"/>
        <w:rPr>
          <w:b w:val="0"/>
          <w:bCs/>
          <w:color w:val="168489"/>
          <w:rtl/>
        </w:rPr>
      </w:pPr>
      <w:r w:rsidRPr="008E0B6C">
        <w:rPr>
          <w:b w:val="0"/>
          <w:bCs/>
          <w:noProof/>
          <w:color w:val="168489"/>
        </w:rPr>
        <mc:AlternateContent>
          <mc:Choice Requires="wpg">
            <w:drawing>
              <wp:inline distT="0" distB="0" distL="0" distR="0" wp14:anchorId="383F1768" wp14:editId="5E03CA45">
                <wp:extent cx="5819525" cy="1252094"/>
                <wp:effectExtent l="0" t="0" r="10160" b="24765"/>
                <wp:docPr id="1973967808" name="Group 15"/>
                <wp:cNvGraphicFramePr/>
                <a:graphic xmlns:a="http://schemas.openxmlformats.org/drawingml/2006/main">
                  <a:graphicData uri="http://schemas.microsoft.com/office/word/2010/wordprocessingGroup">
                    <wpg:wgp>
                      <wpg:cNvGrpSpPr/>
                      <wpg:grpSpPr>
                        <a:xfrm>
                          <a:off x="0" y="0"/>
                          <a:ext cx="5819525" cy="1252094"/>
                          <a:chOff x="0" y="0"/>
                          <a:chExt cx="5819525" cy="1252094"/>
                        </a:xfrm>
                      </wpg:grpSpPr>
                      <wpg:grpSp>
                        <wpg:cNvPr id="1973967809" name="Group 1973967809"/>
                        <wpg:cNvGrpSpPr/>
                        <wpg:grpSpPr>
                          <a:xfrm>
                            <a:off x="0" y="0"/>
                            <a:ext cx="1132732" cy="1252094"/>
                            <a:chOff x="0" y="0"/>
                            <a:chExt cx="2120066" cy="1805054"/>
                          </a:xfrm>
                        </wpg:grpSpPr>
                        <wpg:grpSp>
                          <wpg:cNvPr id="1973967810" name="Group 1973967810"/>
                          <wpg:cNvGrpSpPr/>
                          <wpg:grpSpPr>
                            <a:xfrm>
                              <a:off x="0" y="0"/>
                              <a:ext cx="2120066" cy="1805054"/>
                              <a:chOff x="0" y="0"/>
                              <a:chExt cx="2809460" cy="2392014"/>
                            </a:xfrm>
                          </wpg:grpSpPr>
                          <wps:wsp>
                            <wps:cNvPr id="1973967811" name="Freeform: Shape 1973967811"/>
                            <wps:cNvSpPr/>
                            <wps:spPr>
                              <a:xfrm flipH="1" flipV="1">
                                <a:off x="0"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812" name="Freeform: Shape 1973967812"/>
                            <wps:cNvSpPr/>
                            <wps:spPr>
                              <a:xfrm>
                                <a:off x="106016"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7813" name="TextBox 126"/>
                          <wps:cNvSpPr txBox="1">
                            <a:spLocks noChangeArrowheads="1"/>
                          </wps:cNvSpPr>
                          <wps:spPr bwMode="auto">
                            <a:xfrm flipV="1">
                              <a:off x="104862" y="475126"/>
                              <a:ext cx="1831839" cy="689816"/>
                            </a:xfrm>
                            <a:prstGeom prst="rect">
                              <a:avLst/>
                            </a:prstGeom>
                          </wps:spPr>
                          <wps:txbx>
                            <w:txbxContent>
                              <w:p w14:paraId="15472349" w14:textId="52D19EAA"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تعديل المسار</w:t>
                                </w:r>
                              </w:p>
                            </w:txbxContent>
                          </wps:txbx>
                          <wps:bodyPr rot="0" vert="horz" wrap="square" lIns="0" tIns="45720" rIns="0" bIns="45720" anchor="b" anchorCtr="0" upright="1">
                            <a:noAutofit/>
                          </wps:bodyPr>
                        </wps:wsp>
                      </wpg:grpSp>
                      <wpg:grpSp>
                        <wpg:cNvPr id="1973967814" name="Group 1973967814"/>
                        <wpg:cNvGrpSpPr/>
                        <wpg:grpSpPr>
                          <a:xfrm>
                            <a:off x="1170601" y="0"/>
                            <a:ext cx="4648924" cy="1252094"/>
                            <a:chOff x="1170601" y="0"/>
                            <a:chExt cx="4648924" cy="1252094"/>
                          </a:xfrm>
                        </wpg:grpSpPr>
                        <wpg:grpSp>
                          <wpg:cNvPr id="1973967815" name="Group 1973967815"/>
                          <wpg:cNvGrpSpPr/>
                          <wpg:grpSpPr>
                            <a:xfrm>
                              <a:off x="1170601" y="0"/>
                              <a:ext cx="1132732" cy="1252094"/>
                              <a:chOff x="1170601" y="0"/>
                              <a:chExt cx="2120066" cy="1805054"/>
                            </a:xfrm>
                          </wpg:grpSpPr>
                          <wpg:grpSp>
                            <wpg:cNvPr id="1973967816" name="Group 1973967816"/>
                            <wpg:cNvGrpSpPr/>
                            <wpg:grpSpPr>
                              <a:xfrm>
                                <a:off x="1170601" y="0"/>
                                <a:ext cx="2120066" cy="1805054"/>
                                <a:chOff x="1170601" y="0"/>
                                <a:chExt cx="2809460" cy="2392014"/>
                              </a:xfrm>
                            </wpg:grpSpPr>
                            <wps:wsp>
                              <wps:cNvPr id="1973967817" name="Freeform: Shape 1973967817"/>
                              <wps:cNvSpPr/>
                              <wps:spPr>
                                <a:xfrm flipH="1" flipV="1">
                                  <a:off x="1170601"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818" name="Freeform: Shape 1973967818"/>
                              <wps:cNvSpPr/>
                              <wps:spPr>
                                <a:xfrm>
                                  <a:off x="1276617"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7819" name="TextBox 153"/>
                            <wps:cNvSpPr txBox="1">
                              <a:spLocks noChangeArrowheads="1"/>
                            </wps:cNvSpPr>
                            <wps:spPr bwMode="auto">
                              <a:xfrm flipV="1">
                                <a:off x="1275471" y="374561"/>
                                <a:ext cx="1831839" cy="1042606"/>
                              </a:xfrm>
                              <a:prstGeom prst="rect">
                                <a:avLst/>
                              </a:prstGeom>
                            </wps:spPr>
                            <wps:txbx>
                              <w:txbxContent>
                                <w:p w14:paraId="4F670F5F" w14:textId="520FAECA"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تتبّع تنفيذ الاستراتيجية</w:t>
                                  </w:r>
                                </w:p>
                              </w:txbxContent>
                            </wps:txbx>
                            <wps:bodyPr rot="0" vert="horz" wrap="square" lIns="0" tIns="45720" rIns="0" bIns="45720" anchor="b" anchorCtr="0" upright="1">
                              <a:noAutofit/>
                            </wps:bodyPr>
                          </wps:wsp>
                        </wpg:grpSp>
                        <wpg:grpSp>
                          <wpg:cNvPr id="1973967820" name="Group 1973967820"/>
                          <wpg:cNvGrpSpPr/>
                          <wpg:grpSpPr>
                            <a:xfrm>
                              <a:off x="3511166" y="0"/>
                              <a:ext cx="1132732" cy="1252094"/>
                              <a:chOff x="3511166" y="0"/>
                              <a:chExt cx="2120066" cy="1805054"/>
                            </a:xfrm>
                          </wpg:grpSpPr>
                          <wpg:grpSp>
                            <wpg:cNvPr id="1973967821" name="Group 1973967821"/>
                            <wpg:cNvGrpSpPr/>
                            <wpg:grpSpPr>
                              <a:xfrm>
                                <a:off x="3511166" y="0"/>
                                <a:ext cx="2120066" cy="1805054"/>
                                <a:chOff x="3511166" y="0"/>
                                <a:chExt cx="2809460" cy="2392014"/>
                              </a:xfrm>
                            </wpg:grpSpPr>
                            <wps:wsp>
                              <wps:cNvPr id="1973967822" name="Freeform: Shape 1973967822"/>
                              <wps:cNvSpPr/>
                              <wps:spPr>
                                <a:xfrm flipH="1" flipV="1">
                                  <a:off x="3511166"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823" name="Freeform: Shape 1973967823"/>
                              <wps:cNvSpPr/>
                              <wps:spPr>
                                <a:xfrm>
                                  <a:off x="3617182"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7824" name="TextBox 144"/>
                            <wps:cNvSpPr txBox="1">
                              <a:spLocks noChangeArrowheads="1"/>
                            </wps:cNvSpPr>
                            <wps:spPr bwMode="auto">
                              <a:xfrm flipV="1">
                                <a:off x="3616036" y="399521"/>
                                <a:ext cx="1831839" cy="992685"/>
                              </a:xfrm>
                              <a:prstGeom prst="rect">
                                <a:avLst/>
                              </a:prstGeom>
                            </wps:spPr>
                            <wps:txbx>
                              <w:txbxContent>
                                <w:p w14:paraId="1A103DE7" w14:textId="58C39431"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تحديد الفرص والتهديدات</w:t>
                                  </w:r>
                                </w:p>
                              </w:txbxContent>
                            </wps:txbx>
                            <wps:bodyPr rot="0" vert="horz" wrap="square" lIns="0" tIns="45720" rIns="0" bIns="45720" anchor="b" anchorCtr="0" upright="1">
                              <a:noAutofit/>
                            </wps:bodyPr>
                          </wps:wsp>
                        </wpg:grpSp>
                        <wpg:grpSp>
                          <wpg:cNvPr id="1973967825" name="Group 1973967825"/>
                          <wpg:cNvGrpSpPr/>
                          <wpg:grpSpPr>
                            <a:xfrm>
                              <a:off x="2346228" y="0"/>
                              <a:ext cx="1132732" cy="1252094"/>
                              <a:chOff x="2346228" y="0"/>
                              <a:chExt cx="2120066" cy="1805054"/>
                            </a:xfrm>
                          </wpg:grpSpPr>
                          <wpg:grpSp>
                            <wpg:cNvPr id="1973967826" name="Group 1973967826"/>
                            <wpg:cNvGrpSpPr/>
                            <wpg:grpSpPr>
                              <a:xfrm>
                                <a:off x="2346228" y="0"/>
                                <a:ext cx="2120066" cy="1805054"/>
                                <a:chOff x="2346228" y="0"/>
                                <a:chExt cx="2809460" cy="2392014"/>
                              </a:xfrm>
                            </wpg:grpSpPr>
                            <wps:wsp>
                              <wps:cNvPr id="1973967827" name="Freeform: Shape 1973967827"/>
                              <wps:cNvSpPr/>
                              <wps:spPr>
                                <a:xfrm flipH="1" flipV="1">
                                  <a:off x="2346228"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828" name="Freeform: Shape 1973967828"/>
                              <wps:cNvSpPr/>
                              <wps:spPr>
                                <a:xfrm>
                                  <a:off x="2452244"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7829" name="TextBox 148"/>
                            <wps:cNvSpPr txBox="1">
                              <a:spLocks noChangeArrowheads="1"/>
                            </wps:cNvSpPr>
                            <wps:spPr bwMode="auto">
                              <a:xfrm flipV="1">
                                <a:off x="2451098" y="425635"/>
                                <a:ext cx="1831839" cy="940459"/>
                              </a:xfrm>
                              <a:prstGeom prst="rect">
                                <a:avLst/>
                              </a:prstGeom>
                            </wps:spPr>
                            <wps:txbx>
                              <w:txbxContent>
                                <w:p w14:paraId="79013C04" w14:textId="01B9917B"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تقييم البدائل الاستراتيجية</w:t>
                                  </w:r>
                                </w:p>
                              </w:txbxContent>
                            </wps:txbx>
                            <wps:bodyPr rot="0" vert="horz" wrap="square" lIns="0" tIns="45720" rIns="0" bIns="45720" anchor="b" anchorCtr="0" upright="1">
                              <a:noAutofit/>
                            </wps:bodyPr>
                          </wps:wsp>
                        </wpg:grpSp>
                        <wpg:grpSp>
                          <wpg:cNvPr id="1973967830" name="Group 1973967830"/>
                          <wpg:cNvGrpSpPr/>
                          <wpg:grpSpPr>
                            <a:xfrm>
                              <a:off x="4686793" y="0"/>
                              <a:ext cx="1132732" cy="1252094"/>
                              <a:chOff x="4686793" y="0"/>
                              <a:chExt cx="2120066" cy="1805054"/>
                            </a:xfrm>
                          </wpg:grpSpPr>
                          <wpg:grpSp>
                            <wpg:cNvPr id="1973967831" name="Group 1973967831"/>
                            <wpg:cNvGrpSpPr/>
                            <wpg:grpSpPr>
                              <a:xfrm>
                                <a:off x="4686793" y="0"/>
                                <a:ext cx="2120066" cy="1805054"/>
                                <a:chOff x="4686793" y="0"/>
                                <a:chExt cx="2809460" cy="2392014"/>
                              </a:xfrm>
                            </wpg:grpSpPr>
                            <wps:wsp>
                              <wps:cNvPr id="1973967832" name="Freeform: Shape 1973967832"/>
                              <wps:cNvSpPr/>
                              <wps:spPr>
                                <a:xfrm flipH="1" flipV="1">
                                  <a:off x="4686793"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833" name="Freeform: Shape 1973967833"/>
                              <wps:cNvSpPr/>
                              <wps:spPr>
                                <a:xfrm>
                                  <a:off x="4792809"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7834" name="TextBox 140"/>
                            <wps:cNvSpPr txBox="1">
                              <a:spLocks noChangeArrowheads="1"/>
                            </wps:cNvSpPr>
                            <wps:spPr bwMode="auto">
                              <a:xfrm flipV="1">
                                <a:off x="4856773" y="401113"/>
                                <a:ext cx="1701620" cy="989503"/>
                              </a:xfrm>
                              <a:prstGeom prst="rect">
                                <a:avLst/>
                              </a:prstGeom>
                            </wps:spPr>
                            <wps:txbx>
                              <w:txbxContent>
                                <w:p w14:paraId="1F9B579D" w14:textId="02DFDEEB" w:rsid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فهم الواقع الحالي</w:t>
                                  </w:r>
                                </w:p>
                              </w:txbxContent>
                            </wps:txbx>
                            <wps:bodyPr rot="0" vert="horz" wrap="square" lIns="0" tIns="45720" rIns="0" bIns="45720" anchor="b" anchorCtr="0" upright="1">
                              <a:noAutofit/>
                            </wps:bodyPr>
                          </wps:wsp>
                        </wpg:grpSp>
                      </wpg:grpSp>
                    </wpg:wgp>
                  </a:graphicData>
                </a:graphic>
              </wp:inline>
            </w:drawing>
          </mc:Choice>
          <mc:Fallback>
            <w:pict>
              <v:group w14:anchorId="383F1768" id="Group 15" o:spid="_x0000_s2020" style="width:458.25pt;height:98.6pt;mso-position-horizontal-relative:char;mso-position-vertical-relative:line" coordsize="58195,1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">
                <v:group id="Group 1973967809" o:spid="_x0000_s2021" style="position:absolute;width:11327;height:12520"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">
                  <v:group id="Group 1973967810" o:spid="_x0000_s2022" style="position:absolute;width:21200;height:18050"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">
                    <v:shape id="Freeform: Shape 1973967811" o:spid="_x0000_s2023" style="position:absolute;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7812" o:spid="_x0000_s2024" style="position:absolute;left:1060;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26" o:spid="_x0000_s2025" type="#_x0000_t202" style="position:absolute;left:1048;top:4751;width:18319;height:6898;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" filled="f" stroked="f">
                    <v:textbox inset="0,,0">
                      <w:txbxContent>
                        <w:p w14:paraId="15472349" w14:textId="52D19EAA"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تعديل المسار</w:t>
                          </w:r>
                        </w:p>
                      </w:txbxContent>
                    </v:textbox>
                  </v:shape>
                </v:group>
                <v:group id="Group 1973967814" o:spid="_x0000_s2026" style="position:absolute;left:11706;width:46489;height:12520" coordorigin="11706" coordsize="46489,1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">
                  <v:group id="Group 1973967815" o:spid="_x0000_s2027" style="position:absolute;left:11706;width:11327;height:12520" coordorigin="11706"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">
                    <v:group id="Group 1973967816" o:spid="_x0000_s2028" style="position:absolute;left:11706;width:21200;height:18050" coordorigin="11706"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">
                      <v:shape id="Freeform: Shape 1973967817" o:spid="_x0000_s2029" style="position:absolute;left:11706;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7818" o:spid="_x0000_s2030" style="position:absolute;left:12766;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53" o:spid="_x0000_s2031" type="#_x0000_t202" style="position:absolute;left:12754;top:3745;width:18319;height:10426;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" filled="f" stroked="f">
                      <v:textbox inset="0,,0">
                        <w:txbxContent>
                          <w:p w14:paraId="4F670F5F" w14:textId="520FAECA"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تتبّع تنفيذ الاستراتيجية</w:t>
                            </w:r>
                          </w:p>
                        </w:txbxContent>
                      </v:textbox>
                    </v:shape>
                  </v:group>
                  <v:group id="Group 1973967820" o:spid="_x0000_s2032" style="position:absolute;left:35111;width:11327;height:12520" coordorigin="35111"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">
                    <v:group id="Group 1973967821" o:spid="_x0000_s2033" style="position:absolute;left:35111;width:21201;height:18050" coordorigin="35111"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">
                      <v:shape id="Freeform: Shape 1973967822" o:spid="_x0000_s2034" style="position:absolute;left:35111;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7823" o:spid="_x0000_s2035" style="position:absolute;left:36171;width:25710;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4" o:spid="_x0000_s2036" type="#_x0000_t202" style="position:absolute;left:36160;top:3995;width:18318;height:992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" filled="f" stroked="f">
                      <v:textbox inset="0,,0">
                        <w:txbxContent>
                          <w:p w14:paraId="1A103DE7" w14:textId="58C39431"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تحديد الفرص والتهديدات</w:t>
                            </w:r>
                          </w:p>
                        </w:txbxContent>
                      </v:textbox>
                    </v:shape>
                  </v:group>
                  <v:group id="Group 1973967825" o:spid="_x0000_s2037" style="position:absolute;left:23462;width:11327;height:12520" coordorigin="2346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">
                    <v:group id="Group 1973967826" o:spid="_x0000_s2038" style="position:absolute;left:23462;width:21200;height:18050" coordorigin="2346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">
                      <v:shape id="Freeform: Shape 1973967827" o:spid="_x0000_s2039" style="position:absolute;left:23462;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7828" o:spid="_x0000_s2040" style="position:absolute;left:24522;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8" o:spid="_x0000_s2041" type="#_x0000_t202" style="position:absolute;left:24510;top:4256;width:18319;height:940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" filled="f" stroked="f">
                      <v:textbox inset="0,,0">
                        <w:txbxContent>
                          <w:p w14:paraId="79013C04" w14:textId="01B9917B"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تقييم البدائل الاستراتيجية</w:t>
                            </w:r>
                          </w:p>
                        </w:txbxContent>
                      </v:textbox>
                    </v:shape>
                  </v:group>
                  <v:group id="Group 1973967830" o:spid="_x0000_s2042" style="position:absolute;left:46867;width:11328;height:12520" coordorigin="46867"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">
                    <v:group id="Group 1973967831" o:spid="_x0000_s2043" style="position:absolute;left:46867;width:21201;height:18050" coordorigin="46867"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">
                      <v:shape id="Freeform: Shape 1973967832" o:spid="_x0000_s2044" style="position:absolute;left:46867;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7833" o:spid="_x0000_s2045" style="position:absolute;left:47928;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0" o:spid="_x0000_s2046" type="#_x0000_t202" style="position:absolute;left:48567;top:4011;width:17016;height:989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" filled="f" stroked="f">
                      <v:textbox inset="0,,0">
                        <w:txbxContent>
                          <w:p w14:paraId="1F9B579D" w14:textId="02DFDEEB" w:rsid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فهم الواقع الحالي</w:t>
                            </w:r>
                          </w:p>
                        </w:txbxContent>
                      </v:textbox>
                    </v:shape>
                  </v:group>
                </v:group>
                <w10:anchorlock/>
              </v:group>
            </w:pict>
          </mc:Fallback>
        </mc:AlternateContent>
      </w:r>
    </w:p>
    <w:p w14:paraId="516BF1B1" w14:textId="77777777" w:rsidR="006B59BE" w:rsidRPr="005F0E21" w:rsidRDefault="006B59BE" w:rsidP="00FC05DF">
      <w:pPr>
        <w:rPr>
          <w:rtl/>
        </w:rPr>
      </w:pPr>
      <w:r w:rsidRPr="006A2658">
        <w:rPr>
          <w:color w:val="168489"/>
          <w:rtl/>
        </w:rPr>
        <w:t>1. فهم الواقع الحالي:</w:t>
      </w:r>
      <w:r w:rsidRPr="005F0E21">
        <w:rPr>
          <w:rtl/>
        </w:rPr>
        <w:t xml:space="preserve"> توفير صورة دقيقة عن الوضع الراهن للمؤسّسة والبيئة المحيطة.</w:t>
      </w:r>
    </w:p>
    <w:p w14:paraId="3523F263" w14:textId="77777777" w:rsidR="006B59BE" w:rsidRPr="005F0E21" w:rsidRDefault="006B59BE" w:rsidP="00FC05DF">
      <w:pPr>
        <w:rPr>
          <w:rtl/>
        </w:rPr>
      </w:pPr>
      <w:r w:rsidRPr="006A2658">
        <w:rPr>
          <w:color w:val="168489"/>
          <w:rtl/>
        </w:rPr>
        <w:t>2. تحديد الفرص والتهديدات:</w:t>
      </w:r>
      <w:r w:rsidRPr="005F0E21">
        <w:rPr>
          <w:rtl/>
        </w:rPr>
        <w:t xml:space="preserve"> كشف الاتجاهات والأنماط التي قد تمثّل فرصاً أو تهديدات.</w:t>
      </w:r>
    </w:p>
    <w:p w14:paraId="3F1686B3" w14:textId="77777777" w:rsidR="006B59BE" w:rsidRPr="005F0E21" w:rsidRDefault="006B59BE" w:rsidP="00FC05DF">
      <w:pPr>
        <w:rPr>
          <w:rtl/>
        </w:rPr>
      </w:pPr>
      <w:r w:rsidRPr="006A2658">
        <w:rPr>
          <w:color w:val="168489"/>
          <w:rtl/>
        </w:rPr>
        <w:t>3. تقييم البدائل الاستراتيجية:</w:t>
      </w:r>
      <w:r w:rsidRPr="005F0E21">
        <w:rPr>
          <w:rtl/>
        </w:rPr>
        <w:t xml:space="preserve"> استخدام النماذج التنبؤية لتقييم تأثير الخيارات المختلفة.</w:t>
      </w:r>
    </w:p>
    <w:p w14:paraId="5E3A467C" w14:textId="77777777" w:rsidR="006B59BE" w:rsidRPr="005F0E21" w:rsidRDefault="006B59BE" w:rsidP="00FC05DF">
      <w:pPr>
        <w:rPr>
          <w:rtl/>
        </w:rPr>
      </w:pPr>
      <w:r w:rsidRPr="006A2658">
        <w:rPr>
          <w:color w:val="168489"/>
          <w:rtl/>
        </w:rPr>
        <w:t>4. تتبّع تنفيذ الاستراتيجية:</w:t>
      </w:r>
      <w:r w:rsidRPr="005F0E21">
        <w:rPr>
          <w:rtl/>
        </w:rPr>
        <w:t xml:space="preserve"> قياس مدى التقدّم في تنفيذ الخطّة الاستراتيجية.</w:t>
      </w:r>
    </w:p>
    <w:p w14:paraId="7CAEEB7E" w14:textId="77777777" w:rsidR="006B59BE" w:rsidRPr="005F0E21" w:rsidRDefault="006B59BE" w:rsidP="00FC05DF">
      <w:pPr>
        <w:rPr>
          <w:rtl/>
        </w:rPr>
      </w:pPr>
      <w:r w:rsidRPr="006A2658">
        <w:rPr>
          <w:color w:val="168489"/>
          <w:rtl/>
        </w:rPr>
        <w:t>5. تعديل المسار:</w:t>
      </w:r>
      <w:r w:rsidRPr="005F0E21">
        <w:rPr>
          <w:rtl/>
        </w:rPr>
        <w:t xml:space="preserve"> توفير إشارات تحذيرية مبكّرة عند الانحراف عن المستهدفات.</w:t>
      </w:r>
    </w:p>
    <w:p w14:paraId="5D8D48EB" w14:textId="18E7AFE9" w:rsidR="006B59BE" w:rsidRPr="006A2658" w:rsidRDefault="006A2658" w:rsidP="006A2658">
      <w:pPr>
        <w:pStyle w:val="ad"/>
        <w:rPr>
          <w:b w:val="0"/>
          <w:bCs/>
          <w:color w:val="168489"/>
          <w:rtl/>
        </w:rPr>
      </w:pPr>
      <w:r w:rsidRPr="00E42DAD">
        <w:rPr>
          <w:noProof/>
        </w:rPr>
        <w:lastRenderedPageBreak/>
        <mc:AlternateContent>
          <mc:Choice Requires="wpg">
            <w:drawing>
              <wp:anchor distT="0" distB="0" distL="114300" distR="114300" simplePos="0" relativeHeight="252862464" behindDoc="0" locked="0" layoutInCell="1" allowOverlap="1" wp14:anchorId="0B543505" wp14:editId="051FE50F">
                <wp:simplePos x="0" y="0"/>
                <wp:positionH relativeFrom="margin">
                  <wp:posOffset>4995545</wp:posOffset>
                </wp:positionH>
                <wp:positionV relativeFrom="paragraph">
                  <wp:posOffset>20601</wp:posOffset>
                </wp:positionV>
                <wp:extent cx="735965" cy="661670"/>
                <wp:effectExtent l="0" t="0" r="6985" b="5080"/>
                <wp:wrapSquare wrapText="bothSides"/>
                <wp:docPr id="1717196162"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163" name="Picture 1717196163"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164" name="Rectangle: Rounded Corners 1717196164"/>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43A25D9" id="Group 20" o:spid="_x0000_s1026" style="position:absolute;margin-left:393.35pt;margin-top:1.6pt;width:57.95pt;height:52.1pt;z-index:252862464;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">
                <v:shape id="Picture 1717196163"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">
                  <v:imagedata r:id="rId122" o:title="Reference "/>
                </v:shape>
                <v:roundrect id="Rectangle: Rounded Corners 1717196164"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" fillcolor="#168489" strokecolor="#168489" strokeweight="1pt">
                  <v:stroke joinstyle="miter"/>
                </v:roundrect>
                <w10:wrap type="square" anchorx="margin"/>
              </v:group>
            </w:pict>
          </mc:Fallback>
        </mc:AlternateContent>
      </w:r>
      <w:r w:rsidR="006B59BE" w:rsidRPr="006A2658">
        <w:rPr>
          <w:b w:val="0"/>
          <w:bCs/>
          <w:color w:val="168489"/>
          <w:rtl/>
        </w:rPr>
        <w:t xml:space="preserve">مثال: </w:t>
      </w:r>
    </w:p>
    <w:p w14:paraId="10333ADD" w14:textId="77777777" w:rsidR="006B59BE" w:rsidRPr="006A2658" w:rsidRDefault="006B59BE" w:rsidP="006A2658">
      <w:pPr>
        <w:pStyle w:val="ad"/>
        <w:rPr>
          <w:b w:val="0"/>
          <w:bCs/>
          <w:rtl/>
        </w:rPr>
      </w:pPr>
      <w:r w:rsidRPr="006A2658">
        <w:rPr>
          <w:b w:val="0"/>
          <w:bCs/>
          <w:rtl/>
        </w:rPr>
        <w:t>دور البيانات في التخطيط الاستراتيجي لشركة والمارت</w:t>
      </w:r>
    </w:p>
    <w:p w14:paraId="1865DB72" w14:textId="06372D15" w:rsidR="006B59BE" w:rsidRPr="005F0E21" w:rsidRDefault="008E0B6C" w:rsidP="00FC05DF">
      <w:pPr>
        <w:rPr>
          <w:rtl/>
        </w:rPr>
      </w:pPr>
      <w:r>
        <w:rPr>
          <w:noProof/>
        </w:rPr>
        <w:drawing>
          <wp:anchor distT="0" distB="0" distL="114300" distR="114300" simplePos="0" relativeHeight="252937216" behindDoc="0" locked="0" layoutInCell="1" allowOverlap="1" wp14:anchorId="3FE8CEF3" wp14:editId="6838BA12">
            <wp:simplePos x="0" y="0"/>
            <wp:positionH relativeFrom="margin">
              <wp:align>left</wp:align>
            </wp:positionH>
            <wp:positionV relativeFrom="paragraph">
              <wp:posOffset>17839</wp:posOffset>
            </wp:positionV>
            <wp:extent cx="1336675" cy="1509395"/>
            <wp:effectExtent l="0" t="0" r="0" b="0"/>
            <wp:wrapSquare wrapText="bothSides"/>
            <wp:docPr id="1973967835" name="Picture 1973967835" descr="Walmart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Walmart - Wikipedia"/>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1336675" cy="1509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5F0E21">
        <w:rPr>
          <w:rtl/>
        </w:rPr>
        <w:t>نجحت شركة والمارت في تحويل نفسها من تاجر تجزئة تقليدي إلى شركة تجارة إلكترونية رائدة من خلال الاستخدام الاستراتيجي للبيانات:</w:t>
      </w:r>
      <w:r w:rsidRPr="008E0B6C">
        <w:t xml:space="preserve"> </w:t>
      </w:r>
    </w:p>
    <w:p w14:paraId="16A06FDF" w14:textId="77777777" w:rsidR="006B59BE" w:rsidRPr="005F0E21" w:rsidRDefault="006B59BE" w:rsidP="00FC05DF">
      <w:pPr>
        <w:rPr>
          <w:rtl/>
        </w:rPr>
      </w:pPr>
      <w:r w:rsidRPr="005F0E21">
        <w:rPr>
          <w:rtl/>
        </w:rPr>
        <w:t>- استخدمت تحليلات بيانات المستهلك لفهم التحوّل في سلوك التسوّق نحو القنوات الرقمية.</w:t>
      </w:r>
    </w:p>
    <w:p w14:paraId="23F06E1E" w14:textId="77777777" w:rsidR="006B59BE" w:rsidRPr="005F0E21" w:rsidRDefault="006B59BE" w:rsidP="00FC05DF">
      <w:pPr>
        <w:rPr>
          <w:rtl/>
        </w:rPr>
      </w:pPr>
      <w:r w:rsidRPr="005F0E21">
        <w:rPr>
          <w:rtl/>
        </w:rPr>
        <w:t>- طوّرت استراتيجية "الحضور المتكامل" بناءً على بيانات أنماط الشراء التي أظهرت أن العملاء يستخدمون قنوات متعدّدة.</w:t>
      </w:r>
    </w:p>
    <w:p w14:paraId="59BD3FE7" w14:textId="77777777" w:rsidR="006B59BE" w:rsidRPr="005F0E21" w:rsidRDefault="006B59BE" w:rsidP="00FC05DF">
      <w:pPr>
        <w:rPr>
          <w:rtl/>
        </w:rPr>
      </w:pPr>
      <w:r w:rsidRPr="005F0E21">
        <w:rPr>
          <w:rtl/>
        </w:rPr>
        <w:t>- حدّدت مواقع المتاجر الجديدة باستخدام تحليلات جغرافية متقدّمة.</w:t>
      </w:r>
    </w:p>
    <w:p w14:paraId="4C4953F0" w14:textId="77777777" w:rsidR="006B59BE" w:rsidRPr="005F0E21" w:rsidRDefault="006B59BE" w:rsidP="00FC05DF">
      <w:pPr>
        <w:rPr>
          <w:rtl/>
        </w:rPr>
      </w:pPr>
      <w:r w:rsidRPr="005F0E21">
        <w:rPr>
          <w:rtl/>
        </w:rPr>
        <w:t>- أعادت تصميم سلسلة التوريد بناءً على بيانات وقت وصول المنتجات وتكاليف النقل.</w:t>
      </w:r>
    </w:p>
    <w:p w14:paraId="342601EB" w14:textId="77777777" w:rsidR="006B59BE" w:rsidRPr="005F0E21" w:rsidRDefault="006B59BE" w:rsidP="00FC05DF">
      <w:pPr>
        <w:rPr>
          <w:rtl/>
        </w:rPr>
      </w:pPr>
      <w:r w:rsidRPr="005F0E21">
        <w:rPr>
          <w:rtl/>
        </w:rPr>
        <w:t>نتيجة لذلك، زادت مبيعات والمارت الإلكترونية بنسبة 79% خلال جائحة كوفيد-19، متفوّقة على معدّل نمو السوق.</w:t>
      </w:r>
    </w:p>
    <w:p w14:paraId="31246525" w14:textId="19C7A4AC" w:rsidR="006B59BE" w:rsidRDefault="00FC05DF" w:rsidP="00FC05DF">
      <w:pPr>
        <w:rPr>
          <w:rtl/>
        </w:rPr>
      </w:pPr>
      <w:r w:rsidRPr="002A078C">
        <w:rPr>
          <w:rFonts w:ascii="Sakkal Majalla" w:hAnsi="Sakkal Majalla"/>
          <w:noProof/>
          <w:color w:val="002060"/>
          <w:sz w:val="34"/>
        </w:rPr>
        <mc:AlternateContent>
          <mc:Choice Requires="wpg">
            <w:drawing>
              <wp:inline distT="0" distB="0" distL="0" distR="0" wp14:anchorId="1B051B9A" wp14:editId="20D5FD15">
                <wp:extent cx="5731510" cy="895350"/>
                <wp:effectExtent l="0" t="0" r="21590" b="19050"/>
                <wp:docPr id="74544554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45445545"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45445546" name="مجموعة 39"/>
                        <wpg:cNvGrpSpPr/>
                        <wpg:grpSpPr>
                          <a:xfrm>
                            <a:off x="0" y="0"/>
                            <a:ext cx="5731510" cy="895350"/>
                            <a:chOff x="0" y="0"/>
                            <a:chExt cx="5878196" cy="918845"/>
                          </a:xfrm>
                        </wpg:grpSpPr>
                        <wpg:grpSp>
                          <wpg:cNvPr id="745445547" name="مجموعة 40"/>
                          <wpg:cNvGrpSpPr/>
                          <wpg:grpSpPr>
                            <a:xfrm>
                              <a:off x="0" y="0"/>
                              <a:ext cx="5878196" cy="918845"/>
                              <a:chOff x="0" y="0"/>
                              <a:chExt cx="6240348" cy="919070"/>
                            </a:xfrm>
                          </wpg:grpSpPr>
                          <wpg:grpSp>
                            <wpg:cNvPr id="745445548" name="مجموعة 41"/>
                            <wpg:cNvGrpSpPr/>
                            <wpg:grpSpPr>
                              <a:xfrm>
                                <a:off x="0" y="169208"/>
                                <a:ext cx="5433072" cy="580613"/>
                                <a:chOff x="0" y="169208"/>
                                <a:chExt cx="5433072" cy="580613"/>
                              </a:xfrm>
                            </wpg:grpSpPr>
                            <wps:wsp>
                              <wps:cNvPr id="74544554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5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5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52" name="مربع نص 41"/>
                          <wps:cNvSpPr txBox="1"/>
                          <wps:spPr>
                            <a:xfrm>
                              <a:off x="204484" y="257055"/>
                              <a:ext cx="4616071" cy="387740"/>
                            </a:xfrm>
                            <a:prstGeom prst="rect">
                              <a:avLst/>
                            </a:prstGeom>
                            <a:noFill/>
                          </wps:spPr>
                          <wps:txbx>
                            <w:txbxContent>
                              <w:p w14:paraId="0A809B99" w14:textId="4CB83C55"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مؤشرات الأداء الذكية ولوحات القيادة</w:t>
                                </w:r>
                              </w:p>
                            </w:txbxContent>
                          </wps:txbx>
                          <wps:bodyPr wrap="square" rtlCol="1">
                            <a:spAutoFit/>
                          </wps:bodyPr>
                        </wps:wsp>
                      </wpg:grpSp>
                    </wpg:wgp>
                  </a:graphicData>
                </a:graphic>
              </wp:inline>
            </w:drawing>
          </mc:Choice>
          <mc:Fallback>
            <w:pict>
              <v:group w14:anchorId="1B051B9A" id="_x0000_s2047"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">
                <v:shape id="صورة 38" o:spid="_x0000_s2048"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">
                  <v:imagedata r:id="rId95" o:title=""/>
                </v:shape>
                <v:group id="مجموعة 39" o:spid="_x0000_s204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">
                  <v:group id="مجموعة 40" o:spid="_x0000_s205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">
                    <v:group id="مجموعة 41" o:spid="_x0000_s205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">
                      <v:shape id="شكل حر 42" o:spid="_x0000_s205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05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" fillcolor="#168489" stroked="f" strokeweight="1pt">
                        <v:stroke joinstyle="miter"/>
                      </v:roundrect>
                    </v:group>
                    <v:oval id="شكل بيضاوي 44" o:spid="_x0000_s205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" filled="f" strokecolor="#a5a5a5 [2092]" strokeweight="1pt">
                      <v:stroke joinstyle="miter"/>
                    </v:oval>
                  </v:group>
                  <v:shape id="مربع نص 41" o:spid="_x0000_s2055"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" filled="f" stroked="f">
                    <v:textbox style="mso-fit-shape-to-text:t">
                      <w:txbxContent>
                        <w:p w14:paraId="0A809B99" w14:textId="4CB83C55"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مؤشرات الأداء الذكية ولوحات القيادة</w:t>
                          </w:r>
                        </w:p>
                      </w:txbxContent>
                    </v:textbox>
                  </v:shape>
                </v:group>
                <w10:anchorlock/>
              </v:group>
            </w:pict>
          </mc:Fallback>
        </mc:AlternateContent>
      </w:r>
    </w:p>
    <w:p w14:paraId="79CEE680" w14:textId="0A82C0C7" w:rsidR="006B59BE" w:rsidRPr="005F0E21" w:rsidRDefault="008E0B6C" w:rsidP="00FC05DF">
      <w:pPr>
        <w:rPr>
          <w:rtl/>
        </w:rPr>
      </w:pPr>
      <w:r>
        <w:rPr>
          <w:noProof/>
        </w:rPr>
        <w:drawing>
          <wp:anchor distT="0" distB="0" distL="114300" distR="114300" simplePos="0" relativeHeight="252938240" behindDoc="0" locked="0" layoutInCell="1" allowOverlap="1" wp14:anchorId="54C3E112" wp14:editId="552A4DDC">
            <wp:simplePos x="0" y="0"/>
            <wp:positionH relativeFrom="margin">
              <wp:align>left</wp:align>
            </wp:positionH>
            <wp:positionV relativeFrom="paragraph">
              <wp:posOffset>14841</wp:posOffset>
            </wp:positionV>
            <wp:extent cx="1223010" cy="1223010"/>
            <wp:effectExtent l="0" t="0" r="0" b="0"/>
            <wp:wrapSquare wrapText="bothSides"/>
            <wp:docPr id="1973967836" name="Picture 1973967836" descr="Metric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Metrics "/>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5F0E21">
        <w:rPr>
          <w:rtl/>
        </w:rPr>
        <w:t>مؤشّرات الأداء الرئيسية (</w:t>
      </w:r>
      <w:r w:rsidR="006B59BE" w:rsidRPr="005F0E21">
        <w:t>KPIs</w:t>
      </w:r>
      <w:r w:rsidR="006B59BE" w:rsidRPr="005F0E21">
        <w:rPr>
          <w:rtl/>
        </w:rPr>
        <w:t>) هي مقاييس كمّية تستخدم لتقييم مدى نجاح المؤسّسة في تحقيق أهدافها الاستراتيجية. لوحات القيادة هي أدوات بصرية تعرض هذه المؤشّرات بطريقة سهلة الفهم وفي الوقت المناسب.</w:t>
      </w:r>
      <w:r w:rsidRPr="008E0B6C">
        <w:t xml:space="preserve"> </w:t>
      </w:r>
    </w:p>
    <w:p w14:paraId="116DAA20" w14:textId="77777777" w:rsidR="006B59BE" w:rsidRDefault="006B59BE" w:rsidP="006A2658">
      <w:pPr>
        <w:pStyle w:val="ad"/>
        <w:rPr>
          <w:b w:val="0"/>
          <w:bCs/>
          <w:color w:val="168489"/>
          <w:rtl/>
        </w:rPr>
      </w:pPr>
      <w:r w:rsidRPr="006A2658">
        <w:rPr>
          <w:b w:val="0"/>
          <w:bCs/>
          <w:color w:val="168489"/>
          <w:rtl/>
        </w:rPr>
        <w:t>خصائص مؤشّرات الأداء الذكية:</w:t>
      </w:r>
    </w:p>
    <w:p w14:paraId="563771BD" w14:textId="45E1EBB5" w:rsidR="008E0B6C" w:rsidRPr="006A2658" w:rsidRDefault="008E0B6C" w:rsidP="008E0B6C">
      <w:pPr>
        <w:pStyle w:val="ad"/>
        <w:rPr>
          <w:b w:val="0"/>
          <w:bCs/>
          <w:color w:val="168489"/>
          <w:rtl/>
        </w:rPr>
      </w:pPr>
      <w:r w:rsidRPr="008E0B6C">
        <w:rPr>
          <w:b w:val="0"/>
          <w:bCs/>
          <w:noProof/>
          <w:color w:val="168489"/>
        </w:rPr>
        <mc:AlternateContent>
          <mc:Choice Requires="wpg">
            <w:drawing>
              <wp:inline distT="0" distB="0" distL="0" distR="0" wp14:anchorId="071C5872" wp14:editId="4CAEDA37">
                <wp:extent cx="5637781" cy="2191679"/>
                <wp:effectExtent l="0" t="0" r="1270" b="0"/>
                <wp:docPr id="1973967837" name="Group 2"/>
                <wp:cNvGraphicFramePr/>
                <a:graphic xmlns:a="http://schemas.openxmlformats.org/drawingml/2006/main">
                  <a:graphicData uri="http://schemas.microsoft.com/office/word/2010/wordprocessingGroup">
                    <wpg:wgp>
                      <wpg:cNvGrpSpPr/>
                      <wpg:grpSpPr>
                        <a:xfrm>
                          <a:off x="0" y="0"/>
                          <a:ext cx="5637781" cy="2191679"/>
                          <a:chOff x="0" y="-75035"/>
                          <a:chExt cx="5904129" cy="2295468"/>
                        </a:xfrm>
                      </wpg:grpSpPr>
                      <wpg:grpSp>
                        <wpg:cNvPr id="1973967838" name="مجموعة 296"/>
                        <wpg:cNvGrpSpPr/>
                        <wpg:grpSpPr>
                          <a:xfrm>
                            <a:off x="2984106" y="1507564"/>
                            <a:ext cx="2882061" cy="682408"/>
                            <a:chOff x="2984106" y="1507564"/>
                            <a:chExt cx="3124348" cy="739775"/>
                          </a:xfrm>
                        </wpg:grpSpPr>
                        <wpg:grpSp>
                          <wpg:cNvPr id="1973967839" name="مجموعة 297"/>
                          <wpg:cNvGrpSpPr/>
                          <wpg:grpSpPr>
                            <a:xfrm>
                              <a:off x="2984106" y="1507564"/>
                              <a:ext cx="3124348" cy="739775"/>
                              <a:chOff x="2984106" y="1507564"/>
                              <a:chExt cx="3124348" cy="739775"/>
                            </a:xfrm>
                          </wpg:grpSpPr>
                          <wps:wsp>
                            <wps:cNvPr id="1973967840" name="شكل بيضاوي 299"/>
                            <wps:cNvSpPr/>
                            <wps:spPr>
                              <a:xfrm>
                                <a:off x="5440106" y="1543277"/>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841" name="شكل حر: شكل 300"/>
                            <wps:cNvSpPr/>
                            <wps:spPr>
                              <a:xfrm>
                                <a:off x="2984106" y="1507564"/>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842" name="مربع نص 298"/>
                          <wps:cNvSpPr txBox="1"/>
                          <wps:spPr>
                            <a:xfrm>
                              <a:off x="3072781" y="1722192"/>
                              <a:ext cx="2255830" cy="409587"/>
                            </a:xfrm>
                            <a:prstGeom prst="rect">
                              <a:avLst/>
                            </a:prstGeom>
                            <a:noFill/>
                          </wps:spPr>
                          <wps:txbx>
                            <w:txbxContent>
                              <w:p w14:paraId="08B1F56F" w14:textId="4969BFF0"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التوازن</w:t>
                                </w:r>
                              </w:p>
                            </w:txbxContent>
                          </wps:txbx>
                          <wps:bodyPr wrap="square" rtlCol="1">
                            <a:noAutofit/>
                          </wps:bodyPr>
                        </wps:wsp>
                      </wpg:grpSp>
                      <wpg:grpSp>
                        <wpg:cNvPr id="1973967843" name="مجموعة 301"/>
                        <wpg:cNvGrpSpPr/>
                        <wpg:grpSpPr>
                          <a:xfrm>
                            <a:off x="33554" y="1507560"/>
                            <a:ext cx="2882061" cy="682407"/>
                            <a:chOff x="33554" y="1507560"/>
                            <a:chExt cx="3124348" cy="739775"/>
                          </a:xfrm>
                        </wpg:grpSpPr>
                        <wpg:grpSp>
                          <wpg:cNvPr id="1973967844" name="مجموعة 302"/>
                          <wpg:cNvGrpSpPr/>
                          <wpg:grpSpPr>
                            <a:xfrm>
                              <a:off x="33554" y="1507560"/>
                              <a:ext cx="3124348" cy="739775"/>
                              <a:chOff x="33554" y="1507560"/>
                              <a:chExt cx="3124348" cy="739775"/>
                            </a:xfrm>
                          </wpg:grpSpPr>
                          <wps:wsp>
                            <wps:cNvPr id="1973967845" name="شكل بيضاوي 304"/>
                            <wps:cNvSpPr/>
                            <wps:spPr>
                              <a:xfrm>
                                <a:off x="2489554" y="1543273"/>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846" name="شكل حر: شكل 305"/>
                            <wps:cNvSpPr/>
                            <wps:spPr>
                              <a:xfrm>
                                <a:off x="33554" y="1507560"/>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847" name="مربع نص 303"/>
                          <wps:cNvSpPr txBox="1"/>
                          <wps:spPr>
                            <a:xfrm>
                              <a:off x="375638" y="1710208"/>
                              <a:ext cx="1976347" cy="409588"/>
                            </a:xfrm>
                            <a:prstGeom prst="rect">
                              <a:avLst/>
                            </a:prstGeom>
                            <a:noFill/>
                          </wps:spPr>
                          <wps:txbx>
                            <w:txbxContent>
                              <w:p w14:paraId="4FA72CAC" w14:textId="6535426F"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الاختصار</w:t>
                                </w:r>
                              </w:p>
                            </w:txbxContent>
                          </wps:txbx>
                          <wps:bodyPr wrap="square" rtlCol="1">
                            <a:noAutofit/>
                          </wps:bodyPr>
                        </wps:wsp>
                      </wpg:grpSp>
                      <wps:wsp>
                        <wps:cNvPr id="1973967848" name="TextBox 6"/>
                        <wps:cNvSpPr txBox="1"/>
                        <wps:spPr>
                          <a:xfrm>
                            <a:off x="5191024" y="1436081"/>
                            <a:ext cx="713105" cy="784225"/>
                          </a:xfrm>
                          <a:prstGeom prst="rect">
                            <a:avLst/>
                          </a:prstGeom>
                          <a:noFill/>
                        </wps:spPr>
                        <wps:txbx>
                          <w:txbxContent>
                            <w:p w14:paraId="7C2C1E81"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05</w:t>
                              </w:r>
                            </w:p>
                          </w:txbxContent>
                        </wps:txbx>
                        <wps:bodyPr wrap="square" rtlCol="0">
                          <a:noAutofit/>
                        </wps:bodyPr>
                      </wps:wsp>
                      <wps:wsp>
                        <wps:cNvPr id="1973967849" name="TextBox 6"/>
                        <wps:cNvSpPr txBox="1"/>
                        <wps:spPr>
                          <a:xfrm>
                            <a:off x="2241555" y="1436208"/>
                            <a:ext cx="713105" cy="784225"/>
                          </a:xfrm>
                          <a:prstGeom prst="rect">
                            <a:avLst/>
                          </a:prstGeom>
                          <a:noFill/>
                        </wps:spPr>
                        <wps:txbx>
                          <w:txbxContent>
                            <w:p w14:paraId="3452B711"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06</w:t>
                              </w:r>
                            </w:p>
                          </w:txbxContent>
                        </wps:txbx>
                        <wps:bodyPr wrap="square" rtlCol="0">
                          <a:noAutofit/>
                        </wps:bodyPr>
                      </wps:wsp>
                      <wpg:grpSp>
                        <wpg:cNvPr id="1973967850" name="Group 1973967850"/>
                        <wpg:cNvGrpSpPr/>
                        <wpg:grpSpPr>
                          <a:xfrm>
                            <a:off x="0" y="-75035"/>
                            <a:ext cx="5904129" cy="1539804"/>
                            <a:chOff x="0" y="-75035"/>
                            <a:chExt cx="5904129" cy="1539804"/>
                          </a:xfrm>
                        </wpg:grpSpPr>
                        <wpg:grpSp>
                          <wpg:cNvPr id="1973967851" name="مجموعة 296"/>
                          <wpg:cNvGrpSpPr/>
                          <wpg:grpSpPr>
                            <a:xfrm>
                              <a:off x="2984106" y="753783"/>
                              <a:ext cx="2882061" cy="682408"/>
                              <a:chOff x="2984106" y="753783"/>
                              <a:chExt cx="3124348" cy="739775"/>
                            </a:xfrm>
                          </wpg:grpSpPr>
                          <wpg:grpSp>
                            <wpg:cNvPr id="1973967852" name="مجموعة 297"/>
                            <wpg:cNvGrpSpPr/>
                            <wpg:grpSpPr>
                              <a:xfrm>
                                <a:off x="2984106" y="753783"/>
                                <a:ext cx="3124348" cy="739775"/>
                                <a:chOff x="2984106" y="753783"/>
                                <a:chExt cx="3124348" cy="739775"/>
                              </a:xfrm>
                            </wpg:grpSpPr>
                            <wps:wsp>
                              <wps:cNvPr id="1973967853" name="شكل بيضاوي 299"/>
                              <wps:cNvSpPr/>
                              <wps:spPr>
                                <a:xfrm>
                                  <a:off x="5440106" y="789496"/>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854" name="شكل حر: شكل 300"/>
                              <wps:cNvSpPr/>
                              <wps:spPr>
                                <a:xfrm>
                                  <a:off x="2984106" y="753783"/>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855" name="مربع نص 298"/>
                            <wps:cNvSpPr txBox="1"/>
                            <wps:spPr>
                              <a:xfrm>
                                <a:off x="3072781" y="968622"/>
                                <a:ext cx="2255830" cy="409587"/>
                              </a:xfrm>
                              <a:prstGeom prst="rect">
                                <a:avLst/>
                              </a:prstGeom>
                              <a:noFill/>
                            </wps:spPr>
                            <wps:txbx>
                              <w:txbxContent>
                                <w:p w14:paraId="64D0EAE9" w14:textId="711370DE"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الاستباقية</w:t>
                                  </w:r>
                                </w:p>
                              </w:txbxContent>
                            </wps:txbx>
                            <wps:bodyPr wrap="square" rtlCol="1">
                              <a:noAutofit/>
                            </wps:bodyPr>
                          </wps:wsp>
                        </wpg:grpSp>
                        <wpg:grpSp>
                          <wpg:cNvPr id="1973967856" name="مجموعة 301"/>
                          <wpg:cNvGrpSpPr/>
                          <wpg:grpSpPr>
                            <a:xfrm>
                              <a:off x="33554" y="753780"/>
                              <a:ext cx="2882061" cy="682407"/>
                              <a:chOff x="33554" y="753780"/>
                              <a:chExt cx="3124348" cy="739775"/>
                            </a:xfrm>
                          </wpg:grpSpPr>
                          <wpg:grpSp>
                            <wpg:cNvPr id="1973967857" name="مجموعة 302"/>
                            <wpg:cNvGrpSpPr/>
                            <wpg:grpSpPr>
                              <a:xfrm>
                                <a:off x="33554" y="753780"/>
                                <a:ext cx="3124348" cy="739775"/>
                                <a:chOff x="33554" y="753780"/>
                                <a:chExt cx="3124348" cy="739775"/>
                              </a:xfrm>
                            </wpg:grpSpPr>
                            <wps:wsp>
                              <wps:cNvPr id="1973967858" name="شكل بيضاوي 304"/>
                              <wps:cNvSpPr/>
                              <wps:spPr>
                                <a:xfrm>
                                  <a:off x="2489554" y="789493"/>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859" name="شكل حر: شكل 305"/>
                              <wps:cNvSpPr/>
                              <wps:spPr>
                                <a:xfrm>
                                  <a:off x="33554" y="753780"/>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860" name="مربع نص 303"/>
                            <wps:cNvSpPr txBox="1"/>
                            <wps:spPr>
                              <a:xfrm>
                                <a:off x="375638" y="956639"/>
                                <a:ext cx="1976347" cy="409588"/>
                              </a:xfrm>
                              <a:prstGeom prst="rect">
                                <a:avLst/>
                              </a:prstGeom>
                              <a:noFill/>
                            </wps:spPr>
                            <wps:txbx>
                              <w:txbxContent>
                                <w:p w14:paraId="12717A23" w14:textId="303D1133"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القابلية للتنفيذ</w:t>
                                  </w:r>
                                </w:p>
                              </w:txbxContent>
                            </wps:txbx>
                            <wps:bodyPr wrap="square" rtlCol="1">
                              <a:noAutofit/>
                            </wps:bodyPr>
                          </wps:wsp>
                        </wpg:grpSp>
                        <wps:wsp>
                          <wps:cNvPr id="1973967861" name="TextBox 6"/>
                          <wps:cNvSpPr txBox="1"/>
                          <wps:spPr>
                            <a:xfrm>
                              <a:off x="5191024" y="680544"/>
                              <a:ext cx="713105" cy="784225"/>
                            </a:xfrm>
                            <a:prstGeom prst="rect">
                              <a:avLst/>
                            </a:prstGeom>
                            <a:noFill/>
                          </wps:spPr>
                          <wps:txbx>
                            <w:txbxContent>
                              <w:p w14:paraId="648FE7E0"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03</w:t>
                                </w:r>
                              </w:p>
                            </w:txbxContent>
                          </wps:txbx>
                          <wps:bodyPr wrap="square" rtlCol="0">
                            <a:noAutofit/>
                          </wps:bodyPr>
                        </wps:wsp>
                        <wpg:grpSp>
                          <wpg:cNvPr id="1973967862" name="Group 1973967862"/>
                          <wpg:cNvGrpSpPr/>
                          <wpg:grpSpPr>
                            <a:xfrm>
                              <a:off x="0" y="-75035"/>
                              <a:ext cx="5904129" cy="784226"/>
                              <a:chOff x="0" y="-75035"/>
                              <a:chExt cx="5904129" cy="784226"/>
                            </a:xfrm>
                          </wpg:grpSpPr>
                          <wpg:grpSp>
                            <wpg:cNvPr id="1973967863" name="مجموعة 286"/>
                            <wpg:cNvGrpSpPr/>
                            <wpg:grpSpPr>
                              <a:xfrm>
                                <a:off x="2983835" y="3"/>
                                <a:ext cx="2882332" cy="682407"/>
                                <a:chOff x="2983812" y="3"/>
                                <a:chExt cx="3124642" cy="739775"/>
                              </a:xfrm>
                            </wpg:grpSpPr>
                            <wpg:grpSp>
                              <wpg:cNvPr id="1973967864" name="مجموعة 287"/>
                              <wpg:cNvGrpSpPr/>
                              <wpg:grpSpPr>
                                <a:xfrm>
                                  <a:off x="2984106" y="3"/>
                                  <a:ext cx="3124348" cy="739775"/>
                                  <a:chOff x="2984106" y="3"/>
                                  <a:chExt cx="3124348" cy="739775"/>
                                </a:xfrm>
                              </wpg:grpSpPr>
                              <wps:wsp>
                                <wps:cNvPr id="1973967865" name="شكل بيضاوي 289"/>
                                <wps:cNvSpPr/>
                                <wps:spPr>
                                  <a:xfrm>
                                    <a:off x="5440106" y="35716"/>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866" name="شكل حر: شكل 290"/>
                                <wps:cNvSpPr/>
                                <wps:spPr>
                                  <a:xfrm>
                                    <a:off x="2984106" y="3"/>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867" name="مربع نص 288"/>
                              <wps:cNvSpPr txBox="1"/>
                              <wps:spPr>
                                <a:xfrm>
                                  <a:off x="2983812" y="207499"/>
                                  <a:ext cx="2318473" cy="409588"/>
                                </a:xfrm>
                                <a:prstGeom prst="rect">
                                  <a:avLst/>
                                </a:prstGeom>
                                <a:noFill/>
                              </wps:spPr>
                              <wps:txbx>
                                <w:txbxContent>
                                  <w:p w14:paraId="6AA32A6B" w14:textId="3CF9F0E2"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الارتباط بالاستراتيجية</w:t>
                                    </w:r>
                                  </w:p>
                                </w:txbxContent>
                              </wps:txbx>
                              <wps:bodyPr wrap="square" rtlCol="1">
                                <a:noAutofit/>
                              </wps:bodyPr>
                            </wps:wsp>
                          </wpg:grpSp>
                          <wpg:grpSp>
                            <wpg:cNvPr id="1973967868" name="مجموعة 291"/>
                            <wpg:cNvGrpSpPr/>
                            <wpg:grpSpPr>
                              <a:xfrm>
                                <a:off x="0" y="0"/>
                                <a:ext cx="2915615" cy="682407"/>
                                <a:chOff x="0" y="0"/>
                                <a:chExt cx="3160723" cy="739775"/>
                              </a:xfrm>
                            </wpg:grpSpPr>
                            <wpg:grpSp>
                              <wpg:cNvPr id="1973967869" name="مجموعة 292"/>
                              <wpg:cNvGrpSpPr/>
                              <wpg:grpSpPr>
                                <a:xfrm>
                                  <a:off x="36375" y="0"/>
                                  <a:ext cx="3124348" cy="739775"/>
                                  <a:chOff x="36375" y="0"/>
                                  <a:chExt cx="3124348" cy="739775"/>
                                </a:xfrm>
                              </wpg:grpSpPr>
                              <wps:wsp>
                                <wps:cNvPr id="1973967870" name="شكل بيضاوي 294"/>
                                <wps:cNvSpPr/>
                                <wps:spPr>
                                  <a:xfrm>
                                    <a:off x="2492375" y="35713"/>
                                    <a:ext cx="668348" cy="668348"/>
                                  </a:xfrm>
                                  <a:prstGeom prst="ellipse">
                                    <a:avLst/>
                                  </a:prstGeom>
                                  <a:noFill/>
                                  <a:ln w="190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7871" name="شكل حر: شكل 295"/>
                                <wps:cNvSpPr/>
                                <wps:spPr>
                                  <a:xfrm>
                                    <a:off x="36375" y="0"/>
                                    <a:ext cx="2668043" cy="739775"/>
                                  </a:xfrm>
                                  <a:custGeom>
                                    <a:avLst/>
                                    <a:gdLst>
                                      <a:gd name="connsiteX0" fmla="*/ 123298 w 2668043"/>
                                      <a:gd name="connsiteY0" fmla="*/ 0 h 739775"/>
                                      <a:gd name="connsiteX1" fmla="*/ 459528 w 2668043"/>
                                      <a:gd name="connsiteY1" fmla="*/ 0 h 739775"/>
                                      <a:gd name="connsiteX2" fmla="*/ 808650 w 2668043"/>
                                      <a:gd name="connsiteY2" fmla="*/ 0 h 739775"/>
                                      <a:gd name="connsiteX3" fmla="*/ 1148821 w 2668043"/>
                                      <a:gd name="connsiteY3" fmla="*/ 0 h 739775"/>
                                      <a:gd name="connsiteX4" fmla="*/ 2633872 w 2668043"/>
                                      <a:gd name="connsiteY4" fmla="*/ 0 h 739775"/>
                                      <a:gd name="connsiteX5" fmla="*/ 2668041 w 2668043"/>
                                      <a:gd name="connsiteY5" fmla="*/ 6898 h 739775"/>
                                      <a:gd name="connsiteX6" fmla="*/ 2611273 w 2668043"/>
                                      <a:gd name="connsiteY6" fmla="*/ 24520 h 739775"/>
                                      <a:gd name="connsiteX7" fmla="*/ 2382348 w 2668043"/>
                                      <a:gd name="connsiteY7" fmla="*/ 369887 h 739775"/>
                                      <a:gd name="connsiteX8" fmla="*/ 2611273 w 2668043"/>
                                      <a:gd name="connsiteY8" fmla="*/ 715254 h 739775"/>
                                      <a:gd name="connsiteX9" fmla="*/ 2668043 w 2668043"/>
                                      <a:gd name="connsiteY9" fmla="*/ 732877 h 739775"/>
                                      <a:gd name="connsiteX10" fmla="*/ 2633872 w 2668043"/>
                                      <a:gd name="connsiteY10" fmla="*/ 739775 h 739775"/>
                                      <a:gd name="connsiteX11" fmla="*/ 1148821 w 2668043"/>
                                      <a:gd name="connsiteY11" fmla="*/ 739775 h 739775"/>
                                      <a:gd name="connsiteX12" fmla="*/ 459528 w 2668043"/>
                                      <a:gd name="connsiteY12" fmla="*/ 739775 h 739775"/>
                                      <a:gd name="connsiteX13" fmla="*/ 123298 w 2668043"/>
                                      <a:gd name="connsiteY13" fmla="*/ 739775 h 739775"/>
                                      <a:gd name="connsiteX14" fmla="*/ 0 w 2668043"/>
                                      <a:gd name="connsiteY14" fmla="*/ 616477 h 739775"/>
                                      <a:gd name="connsiteX15" fmla="*/ 0 w 2668043"/>
                                      <a:gd name="connsiteY15" fmla="*/ 308240 h 739775"/>
                                      <a:gd name="connsiteX16" fmla="*/ 0 w 2668043"/>
                                      <a:gd name="connsiteY16" fmla="*/ 123298 h 739775"/>
                                      <a:gd name="connsiteX17" fmla="*/ 123298 w 2668043"/>
                                      <a:gd name="connsiteY17" fmla="*/ 0 h 739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2668043" h="739775">
                                        <a:moveTo>
                                          <a:pt x="123298" y="0"/>
                                        </a:moveTo>
                                        <a:lnTo>
                                          <a:pt x="459528" y="0"/>
                                        </a:lnTo>
                                        <a:lnTo>
                                          <a:pt x="808650" y="0"/>
                                        </a:lnTo>
                                        <a:lnTo>
                                          <a:pt x="1148821" y="0"/>
                                        </a:lnTo>
                                        <a:lnTo>
                                          <a:pt x="2633872" y="0"/>
                                        </a:lnTo>
                                        <a:lnTo>
                                          <a:pt x="2668041" y="6898"/>
                                        </a:lnTo>
                                        <a:lnTo>
                                          <a:pt x="2611273" y="24520"/>
                                        </a:lnTo>
                                        <a:cubicBezTo>
                                          <a:pt x="2476744" y="81422"/>
                                          <a:pt x="2382348" y="214631"/>
                                          <a:pt x="2382348" y="369887"/>
                                        </a:cubicBezTo>
                                        <a:cubicBezTo>
                                          <a:pt x="2382348" y="525143"/>
                                          <a:pt x="2476744" y="658353"/>
                                          <a:pt x="2611273" y="715254"/>
                                        </a:cubicBezTo>
                                        <a:lnTo>
                                          <a:pt x="2668043" y="732877"/>
                                        </a:lnTo>
                                        <a:lnTo>
                                          <a:pt x="2633872" y="739775"/>
                                        </a:lnTo>
                                        <a:lnTo>
                                          <a:pt x="1148821" y="739775"/>
                                        </a:lnTo>
                                        <a:lnTo>
                                          <a:pt x="459528" y="739775"/>
                                        </a:lnTo>
                                        <a:lnTo>
                                          <a:pt x="123298" y="739775"/>
                                        </a:lnTo>
                                        <a:cubicBezTo>
                                          <a:pt x="55202" y="739775"/>
                                          <a:pt x="0" y="684573"/>
                                          <a:pt x="0" y="616477"/>
                                        </a:cubicBezTo>
                                        <a:lnTo>
                                          <a:pt x="0" y="308240"/>
                                        </a:lnTo>
                                        <a:lnTo>
                                          <a:pt x="0" y="123298"/>
                                        </a:lnTo>
                                        <a:cubicBezTo>
                                          <a:pt x="0" y="55202"/>
                                          <a:pt x="55202" y="0"/>
                                          <a:pt x="123298" y="0"/>
                                        </a:cubicBez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7872" name="مربع نص 293"/>
                              <wps:cNvSpPr txBox="1"/>
                              <wps:spPr>
                                <a:xfrm>
                                  <a:off x="0" y="207495"/>
                                  <a:ext cx="2368725" cy="409588"/>
                                </a:xfrm>
                                <a:prstGeom prst="rect">
                                  <a:avLst/>
                                </a:prstGeom>
                                <a:noFill/>
                              </wps:spPr>
                              <wps:txbx>
                                <w:txbxContent>
                                  <w:p w14:paraId="4610979D" w14:textId="52CBED82"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القابلية للقياس</w:t>
                                    </w:r>
                                  </w:p>
                                </w:txbxContent>
                              </wps:txbx>
                              <wps:bodyPr wrap="square" rtlCol="1">
                                <a:noAutofit/>
                              </wps:bodyPr>
                            </wps:wsp>
                          </wpg:grpSp>
                          <wps:wsp>
                            <wps:cNvPr id="1973967873" name="TextBox 6"/>
                            <wps:cNvSpPr txBox="1"/>
                            <wps:spPr>
                              <a:xfrm>
                                <a:off x="5191024" y="-75035"/>
                                <a:ext cx="713105" cy="784225"/>
                              </a:xfrm>
                              <a:prstGeom prst="rect">
                                <a:avLst/>
                              </a:prstGeom>
                              <a:noFill/>
                            </wps:spPr>
                            <wps:txbx>
                              <w:txbxContent>
                                <w:p w14:paraId="4A7A02C9" w14:textId="77777777" w:rsidR="008E0B6C" w:rsidRDefault="008E0B6C" w:rsidP="008E0B6C">
                                  <w:pPr>
                                    <w:jc w:val="center"/>
                                    <w:rPr>
                                      <w:rFonts w:ascii="SST Arabic Medium" w:eastAsia="Calibri" w:hAnsi="SST Arabic Medium" w:cs="SST Arabic Medium"/>
                                      <w:b/>
                                      <w:bCs/>
                                      <w:color w:val="168489"/>
                                      <w:kern w:val="24"/>
                                      <w:sz w:val="48"/>
                                      <w:szCs w:val="48"/>
                                      <w:lang w:val="en-GB"/>
                                    </w:rPr>
                                  </w:pPr>
                                  <w:r>
                                    <w:rPr>
                                      <w:rFonts w:ascii="SST Arabic Medium" w:eastAsia="Calibri" w:hAnsi="SST Arabic Medium" w:cs="SST Arabic Medium"/>
                                      <w:b/>
                                      <w:bCs/>
                                      <w:color w:val="168489"/>
                                      <w:kern w:val="24"/>
                                      <w:sz w:val="48"/>
                                      <w:szCs w:val="48"/>
                                      <w:lang w:val="en-GB"/>
                                    </w:rPr>
                                    <w:t>01</w:t>
                                  </w:r>
                                </w:p>
                              </w:txbxContent>
                            </wps:txbx>
                            <wps:bodyPr wrap="square" rtlCol="0">
                              <a:noAutofit/>
                            </wps:bodyPr>
                          </wps:wsp>
                          <wps:wsp>
                            <wps:cNvPr id="1973967874" name="TextBox 6"/>
                            <wps:cNvSpPr txBox="1"/>
                            <wps:spPr>
                              <a:xfrm>
                                <a:off x="2241555" y="-75034"/>
                                <a:ext cx="713105" cy="784225"/>
                              </a:xfrm>
                              <a:prstGeom prst="rect">
                                <a:avLst/>
                              </a:prstGeom>
                              <a:noFill/>
                            </wps:spPr>
                            <wps:txbx>
                              <w:txbxContent>
                                <w:p w14:paraId="67AB5EE6"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02</w:t>
                                  </w:r>
                                </w:p>
                              </w:txbxContent>
                            </wps:txbx>
                            <wps:bodyPr wrap="square" rtlCol="0">
                              <a:noAutofit/>
                            </wps:bodyPr>
                          </wps:wsp>
                        </wpg:grpSp>
                        <wps:wsp>
                          <wps:cNvPr id="1973967875" name="TextBox 6"/>
                          <wps:cNvSpPr txBox="1"/>
                          <wps:spPr>
                            <a:xfrm>
                              <a:off x="2241555" y="680544"/>
                              <a:ext cx="713105" cy="784225"/>
                            </a:xfrm>
                            <a:prstGeom prst="rect">
                              <a:avLst/>
                            </a:prstGeom>
                            <a:noFill/>
                          </wps:spPr>
                          <wps:txbx>
                            <w:txbxContent>
                              <w:p w14:paraId="11DFBA58"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04</w:t>
                                </w:r>
                              </w:p>
                            </w:txbxContent>
                          </wps:txbx>
                          <wps:bodyPr wrap="square" rtlCol="0">
                            <a:noAutofit/>
                          </wps:bodyPr>
                        </wps:wsp>
                      </wpg:grpSp>
                    </wpg:wgp>
                  </a:graphicData>
                </a:graphic>
              </wp:inline>
            </w:drawing>
          </mc:Choice>
          <mc:Fallback>
            <w:pict>
              <v:group w14:anchorId="071C5872" id="Group 2" o:spid="_x0000_s2056" style="width:443.9pt;height:172.55pt;mso-position-horizontal-relative:char;mso-position-vertical-relative:line" coordorigin=",-750" coordsize="59041,22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">
                <v:group id="مجموعة 296" o:spid="_x0000_s2057" style="position:absolute;left:29841;top:15075;width:28820;height:6824" coordorigin="29841,15075"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">
                  <v:group id="مجموعة 297" o:spid="_x0000_s2058" style="position:absolute;left:29841;top:15075;width:31243;height:7398" coordorigin="29841,15075"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">
                    <v:oval id="شكل بيضاوي 299" o:spid="_x0000_s2059" style="position:absolute;left:54401;top:15432;width:6683;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" filled="f" strokecolor="#168489" strokeweight="1.5pt">
                      <v:stroke joinstyle="miter"/>
                    </v:oval>
                    <v:shape id="شكل حر: شكل 300" o:spid="_x0000_s2060" style="position:absolute;left:29841;top:15075;width:26680;height:7398;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298" o:spid="_x0000_s2061" type="#_x0000_t202" style="position:absolute;left:30727;top:17221;width:2255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" filled="f" stroked="f">
                    <v:textbox>
                      <w:txbxContent>
                        <w:p w14:paraId="08B1F56F" w14:textId="4969BFF0"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التوازن</w:t>
                          </w:r>
                        </w:p>
                      </w:txbxContent>
                    </v:textbox>
                  </v:shape>
                </v:group>
                <v:group id="مجموعة 301" o:spid="_x0000_s2062" style="position:absolute;left:335;top:15075;width:28821;height:6824" coordorigin="335,15075"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">
                  <v:group id="مجموعة 302" o:spid="_x0000_s2063" style="position:absolute;left:335;top:15075;width:31244;height:7398" coordorigin="335,15075"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">
                    <v:oval id="شكل بيضاوي 304" o:spid="_x0000_s2064" style="position:absolute;left:24895;top:15432;width:6684;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" filled="f" strokecolor="#168489" strokeweight="1.5pt">
                      <v:stroke joinstyle="miter"/>
                    </v:oval>
                    <v:shape id="شكل حر: شكل 305" o:spid="_x0000_s2065" style="position:absolute;left:335;top:15075;width:26680;height:7398;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303" o:spid="_x0000_s2066" type="#_x0000_t202" style="position:absolute;left:3756;top:17102;width:19763;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" filled="f" stroked="f">
                    <v:textbox>
                      <w:txbxContent>
                        <w:p w14:paraId="4FA72CAC" w14:textId="6535426F"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الاختصار</w:t>
                          </w:r>
                        </w:p>
                      </w:txbxContent>
                    </v:textbox>
                  </v:shape>
                </v:group>
                <v:shape id="TextBox 6" o:spid="_x0000_s2067" type="#_x0000_t202" style="position:absolute;left:51910;top:14360;width:7131;height:7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" filled="f" stroked="f">
                  <v:textbox>
                    <w:txbxContent>
                      <w:p w14:paraId="7C2C1E81"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05</w:t>
                        </w:r>
                      </w:p>
                    </w:txbxContent>
                  </v:textbox>
                </v:shape>
                <v:shape id="TextBox 6" o:spid="_x0000_s2068" type="#_x0000_t202" style="position:absolute;left:22415;top:14362;width:7131;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" filled="f" stroked="f">
                  <v:textbox>
                    <w:txbxContent>
                      <w:p w14:paraId="3452B711"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06</w:t>
                        </w:r>
                      </w:p>
                    </w:txbxContent>
                  </v:textbox>
                </v:shape>
                <v:group id="Group 1973967850" o:spid="_x0000_s2069" style="position:absolute;top:-750;width:59041;height:15397" coordorigin=",-750" coordsize="59041,15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">
                  <v:group id="مجموعة 296" o:spid="_x0000_s2070" style="position:absolute;left:29841;top:7537;width:28820;height:6824" coordorigin="29841,7537"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">
                    <v:group id="مجموعة 297" o:spid="_x0000_s2071" style="position:absolute;left:29841;top:7537;width:31243;height:7398" coordorigin="29841,7537"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">
                      <v:oval id="شكل بيضاوي 299" o:spid="_x0000_s2072" style="position:absolute;left:54401;top:7894;width:6683;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" filled="f" strokecolor="#168489" strokeweight="1.5pt">
                        <v:stroke joinstyle="miter"/>
                      </v:oval>
                      <v:shape id="شكل حر: شكل 300" o:spid="_x0000_s2073" style="position:absolute;left:29841;top:7537;width:26680;height:7398;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298" o:spid="_x0000_s2074" type="#_x0000_t202" style="position:absolute;left:30727;top:9686;width:2255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" filled="f" stroked="f">
                      <v:textbox>
                        <w:txbxContent>
                          <w:p w14:paraId="64D0EAE9" w14:textId="711370DE"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الاستباقية</w:t>
                            </w:r>
                          </w:p>
                        </w:txbxContent>
                      </v:textbox>
                    </v:shape>
                  </v:group>
                  <v:group id="مجموعة 301" o:spid="_x0000_s2075" style="position:absolute;left:335;top:7537;width:28821;height:6824" coordorigin="335,7537"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">
                    <v:group id="مجموعة 302" o:spid="_x0000_s2076" style="position:absolute;left:335;top:7537;width:31244;height:7398" coordorigin="335,7537"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">
                      <v:oval id="شكل بيضاوي 304" o:spid="_x0000_s2077" style="position:absolute;left:24895;top:7894;width:6684;height:6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" filled="f" strokecolor="#168489" strokeweight="1.5pt">
                        <v:stroke joinstyle="miter"/>
                      </v:oval>
                      <v:shape id="شكل حر: شكل 305" o:spid="_x0000_s2078" style="position:absolute;left:335;top:7537;width:26680;height:7398;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303" o:spid="_x0000_s2079" type="#_x0000_t202" style="position:absolute;left:3756;top:9566;width:19763;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" filled="f" stroked="f">
                      <v:textbox>
                        <w:txbxContent>
                          <w:p w14:paraId="12717A23" w14:textId="303D1133"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القابلية للتنفيذ</w:t>
                            </w:r>
                          </w:p>
                        </w:txbxContent>
                      </v:textbox>
                    </v:shape>
                  </v:group>
                  <v:shape id="TextBox 6" o:spid="_x0000_s2080" type="#_x0000_t202" style="position:absolute;left:51910;top:6805;width:7131;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" filled="f" stroked="f">
                    <v:textbox>
                      <w:txbxContent>
                        <w:p w14:paraId="648FE7E0"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03</w:t>
                          </w:r>
                        </w:p>
                      </w:txbxContent>
                    </v:textbox>
                  </v:shape>
                  <v:group id="Group 1973967862" o:spid="_x0000_s2081" style="position:absolute;top:-750;width:59041;height:7841" coordorigin=",-750" coordsize="59041,7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">
                    <v:group id="مجموعة 286" o:spid="_x0000_s2082" style="position:absolute;left:29838;width:28823;height:6824" coordorigin="29838" coordsize="31246,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">
                      <v:group id="مجموعة 287" o:spid="_x0000_s2083" style="position:absolute;left:29841;width:31243;height:7397" coordorigin="29841"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">
                        <v:oval id="شكل بيضاوي 289" o:spid="_x0000_s2084" style="position:absolute;left:54401;top:357;width:6683;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" filled="f" strokecolor="#168489" strokeweight="1.5pt">
                          <v:stroke joinstyle="miter"/>
                        </v:oval>
                        <v:shape id="شكل حر: شكل 290" o:spid="_x0000_s2085" style="position:absolute;left:29841;width:26680;height:7397;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288" o:spid="_x0000_s2086" type="#_x0000_t202" style="position:absolute;left:29838;top:2074;width:23184;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" filled="f" stroked="f">
                        <v:textbox>
                          <w:txbxContent>
                            <w:p w14:paraId="6AA32A6B" w14:textId="3CF9F0E2"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الارتباط بالاستراتيجية</w:t>
                              </w:r>
                            </w:p>
                          </w:txbxContent>
                        </v:textbox>
                      </v:shape>
                    </v:group>
                    <v:group id="مجموعة 291" o:spid="_x0000_s2087" style="position:absolute;width:29156;height:6824" coordsize="31607,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">
                      <v:group id="مجموعة 292" o:spid="_x0000_s2088" style="position:absolute;left:363;width:31244;height:7397" coordorigin="363" coordsize="31243,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">
                        <v:oval id="شكل بيضاوي 294" o:spid="_x0000_s2089" style="position:absolute;left:24923;top:357;width:6684;height:6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" filled="f" strokecolor="#168489" strokeweight="1.5pt">
                          <v:stroke joinstyle="miter"/>
                        </v:oval>
                        <v:shape id="شكل حر: شكل 295" o:spid="_x0000_s2090" style="position:absolute;left:363;width:26681;height:7397;visibility:visible;mso-wrap-style:square;v-text-anchor:middle" coordsize="2668043,739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" path="m123298,l459528,,808650,r340171,l2633872,r34169,6898l2611273,24520c2476744,81422,2382348,214631,2382348,369887v,155256,94396,288466,228925,345367l2668043,732877r-34171,6898l1148821,739775r-689293,l123298,739775c55202,739775,,684573,,616477l,308240,,123298c,55202,55202,,123298,xe" fillcolor="#f2f2f2 [3052]" strokecolor="#168489" strokeweight="1pt">
                          <v:stroke joinstyle="miter"/>
                          <v:path arrowok="t" o:connecttype="custom" o:connectlocs="123298,0;459528,0;808650,0;1148821,0;2633872,0;2668041,6898;2611273,24520;2382348,369887;2611273,715254;2668043,732877;2633872,739775;1148821,739775;459528,739775;123298,739775;0,616477;0,308240;0,123298;123298,0" o:connectangles="0,0,0,0,0,0,0,0,0,0,0,0,0,0,0,0,0,0"/>
                        </v:shape>
                      </v:group>
                      <v:shape id="مربع نص 293" o:spid="_x0000_s2091" type="#_x0000_t202" style="position:absolute;top:2074;width:23687;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" filled="f" stroked="f">
                        <v:textbox>
                          <w:txbxContent>
                            <w:p w14:paraId="4610979D" w14:textId="52CBED82" w:rsidR="008E0B6C" w:rsidRDefault="008E0B6C" w:rsidP="008E0B6C">
                              <w:pP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القابلية للقياس</w:t>
                              </w:r>
                            </w:p>
                          </w:txbxContent>
                        </v:textbox>
                      </v:shape>
                    </v:group>
                    <v:shape id="TextBox 6" o:spid="_x0000_s2092" type="#_x0000_t202" style="position:absolute;left:51910;top:-750;width:7131;height:7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" filled="f" stroked="f">
                      <v:textbox>
                        <w:txbxContent>
                          <w:p w14:paraId="4A7A02C9" w14:textId="77777777" w:rsidR="008E0B6C" w:rsidRDefault="008E0B6C" w:rsidP="008E0B6C">
                            <w:pPr>
                              <w:jc w:val="center"/>
                              <w:rPr>
                                <w:rFonts w:ascii="SST Arabic Medium" w:eastAsia="Calibri" w:hAnsi="SST Arabic Medium" w:cs="SST Arabic Medium"/>
                                <w:b/>
                                <w:bCs/>
                                <w:color w:val="168489"/>
                                <w:kern w:val="24"/>
                                <w:sz w:val="48"/>
                                <w:szCs w:val="48"/>
                                <w:lang w:val="en-GB"/>
                              </w:rPr>
                            </w:pPr>
                            <w:r>
                              <w:rPr>
                                <w:rFonts w:ascii="SST Arabic Medium" w:eastAsia="Calibri" w:hAnsi="SST Arabic Medium" w:cs="SST Arabic Medium"/>
                                <w:b/>
                                <w:bCs/>
                                <w:color w:val="168489"/>
                                <w:kern w:val="24"/>
                                <w:sz w:val="48"/>
                                <w:szCs w:val="48"/>
                                <w:lang w:val="en-GB"/>
                              </w:rPr>
                              <w:t>01</w:t>
                            </w:r>
                          </w:p>
                        </w:txbxContent>
                      </v:textbox>
                    </v:shape>
                    <v:shape id="TextBox 6" o:spid="_x0000_s2093" type="#_x0000_t202" style="position:absolute;left:22415;top:-750;width:7131;height:78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" filled="f" stroked="f">
                      <v:textbox>
                        <w:txbxContent>
                          <w:p w14:paraId="67AB5EE6"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02</w:t>
                            </w:r>
                          </w:p>
                        </w:txbxContent>
                      </v:textbox>
                    </v:shape>
                  </v:group>
                  <v:shape id="TextBox 6" o:spid="_x0000_s2094" type="#_x0000_t202" style="position:absolute;left:22415;top:6805;width:7131;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" filled="f" stroked="f">
                    <v:textbox>
                      <w:txbxContent>
                        <w:p w14:paraId="11DFBA58" w14:textId="77777777" w:rsidR="008E0B6C" w:rsidRDefault="008E0B6C" w:rsidP="008E0B6C">
                          <w:pPr>
                            <w:jc w:val="center"/>
                            <w:rPr>
                              <w:rFonts w:ascii="SST Arabic Medium" w:hAnsi="SST Arabic Medium" w:cs="SST Arabic Medium"/>
                              <w:b/>
                              <w:bCs/>
                              <w:color w:val="168489"/>
                              <w:kern w:val="24"/>
                              <w:sz w:val="48"/>
                              <w:szCs w:val="48"/>
                              <w:lang w:val="en-GB"/>
                            </w:rPr>
                          </w:pPr>
                          <w:r>
                            <w:rPr>
                              <w:rFonts w:ascii="SST Arabic Medium" w:hAnsi="SST Arabic Medium" w:cs="SST Arabic Medium"/>
                              <w:b/>
                              <w:bCs/>
                              <w:color w:val="168489"/>
                              <w:kern w:val="24"/>
                              <w:sz w:val="48"/>
                              <w:szCs w:val="48"/>
                              <w:lang w:val="en-GB"/>
                            </w:rPr>
                            <w:t>04</w:t>
                          </w:r>
                        </w:p>
                      </w:txbxContent>
                    </v:textbox>
                  </v:shape>
                </v:group>
                <w10:anchorlock/>
              </v:group>
            </w:pict>
          </mc:Fallback>
        </mc:AlternateContent>
      </w:r>
    </w:p>
    <w:p w14:paraId="37243736" w14:textId="77777777" w:rsidR="006B59BE" w:rsidRPr="005F0E21" w:rsidRDefault="006B59BE" w:rsidP="00FC05DF">
      <w:pPr>
        <w:rPr>
          <w:rtl/>
        </w:rPr>
      </w:pPr>
      <w:r w:rsidRPr="006A2658">
        <w:rPr>
          <w:color w:val="168489"/>
          <w:rtl/>
        </w:rPr>
        <w:lastRenderedPageBreak/>
        <w:t xml:space="preserve">1. الارتباط بالاستراتيجية: </w:t>
      </w:r>
      <w:r w:rsidRPr="005F0E21">
        <w:rPr>
          <w:rtl/>
        </w:rPr>
        <w:t>تعكس بوضوح الأهداف الاستراتيجية للمؤسّسة.</w:t>
      </w:r>
    </w:p>
    <w:p w14:paraId="0366E531" w14:textId="77777777" w:rsidR="006B59BE" w:rsidRPr="005F0E21" w:rsidRDefault="006B59BE" w:rsidP="00FC05DF">
      <w:pPr>
        <w:rPr>
          <w:rtl/>
        </w:rPr>
      </w:pPr>
      <w:r w:rsidRPr="006A2658">
        <w:rPr>
          <w:color w:val="168489"/>
          <w:rtl/>
        </w:rPr>
        <w:t>2. القابلية للقياس:</w:t>
      </w:r>
      <w:r w:rsidRPr="005F0E21">
        <w:rPr>
          <w:rtl/>
        </w:rPr>
        <w:t xml:space="preserve"> يمكن قياسها بشكل موضوعي ودقيق.</w:t>
      </w:r>
    </w:p>
    <w:p w14:paraId="1D7342B9" w14:textId="77777777" w:rsidR="006B59BE" w:rsidRPr="005F0E21" w:rsidRDefault="006B59BE" w:rsidP="00FC05DF">
      <w:pPr>
        <w:rPr>
          <w:rtl/>
        </w:rPr>
      </w:pPr>
      <w:r w:rsidRPr="006A2658">
        <w:rPr>
          <w:color w:val="168489"/>
          <w:rtl/>
        </w:rPr>
        <w:t>3. الاستباقية:</w:t>
      </w:r>
      <w:r w:rsidRPr="005F0E21">
        <w:rPr>
          <w:rtl/>
        </w:rPr>
        <w:t xml:space="preserve"> تنبّه إلى المشكلات قبل وقوعها، وليس فقط تسجيل ما حدث.</w:t>
      </w:r>
    </w:p>
    <w:p w14:paraId="69D37657" w14:textId="77777777" w:rsidR="006B59BE" w:rsidRPr="005F0E21" w:rsidRDefault="006B59BE" w:rsidP="00FC05DF">
      <w:pPr>
        <w:rPr>
          <w:rtl/>
        </w:rPr>
      </w:pPr>
      <w:r w:rsidRPr="006A2658">
        <w:rPr>
          <w:color w:val="168489"/>
          <w:rtl/>
        </w:rPr>
        <w:t>4. القابلية للتنفيذ:</w:t>
      </w:r>
      <w:r w:rsidRPr="005F0E21">
        <w:rPr>
          <w:rtl/>
        </w:rPr>
        <w:t xml:space="preserve"> ترتبط بإجراءات محدّدة يمكن اتخاذها.</w:t>
      </w:r>
    </w:p>
    <w:p w14:paraId="706FDE37" w14:textId="77777777" w:rsidR="006B59BE" w:rsidRPr="005F0E21" w:rsidRDefault="006B59BE" w:rsidP="00FC05DF">
      <w:pPr>
        <w:rPr>
          <w:rtl/>
        </w:rPr>
      </w:pPr>
      <w:r w:rsidRPr="006A2658">
        <w:rPr>
          <w:color w:val="168489"/>
          <w:rtl/>
        </w:rPr>
        <w:t>5. التوازن:</w:t>
      </w:r>
      <w:r w:rsidRPr="005F0E21">
        <w:rPr>
          <w:rtl/>
        </w:rPr>
        <w:t xml:space="preserve"> تغطّي مختلف جوانب الأداء (مالي، عملاء، عمليات داخلية، تعلّم ونمو).</w:t>
      </w:r>
    </w:p>
    <w:p w14:paraId="0EACD26E" w14:textId="77777777" w:rsidR="006B59BE" w:rsidRPr="005F0E21" w:rsidRDefault="006B59BE" w:rsidP="00FC05DF">
      <w:pPr>
        <w:rPr>
          <w:rtl/>
        </w:rPr>
      </w:pPr>
      <w:r w:rsidRPr="006A2658">
        <w:rPr>
          <w:color w:val="168489"/>
          <w:rtl/>
        </w:rPr>
        <w:t xml:space="preserve">6. الاختصار: </w:t>
      </w:r>
      <w:r w:rsidRPr="005F0E21">
        <w:rPr>
          <w:rtl/>
        </w:rPr>
        <w:t>التركيز على عدد محدود من المؤشّرات الأكثر أهمية (5-7 مؤشّرات).</w:t>
      </w:r>
    </w:p>
    <w:p w14:paraId="17116F8D" w14:textId="77777777" w:rsidR="006B59BE" w:rsidRPr="006A2658" w:rsidRDefault="006B59BE" w:rsidP="006A2658">
      <w:pPr>
        <w:pStyle w:val="ad"/>
        <w:rPr>
          <w:b w:val="0"/>
          <w:bCs/>
          <w:color w:val="168489"/>
          <w:rtl/>
        </w:rPr>
      </w:pPr>
      <w:r w:rsidRPr="006A2658">
        <w:rPr>
          <w:b w:val="0"/>
          <w:bCs/>
          <w:color w:val="168489"/>
          <w:rtl/>
        </w:rPr>
        <w:t>إطار عمل بطاقة الأداء المتوازن (</w:t>
      </w:r>
      <w:r w:rsidRPr="006A2658">
        <w:rPr>
          <w:b w:val="0"/>
          <w:bCs/>
          <w:color w:val="168489"/>
        </w:rPr>
        <w:t>Balanced Scorecard</w:t>
      </w:r>
      <w:r w:rsidRPr="006A2658">
        <w:rPr>
          <w:b w:val="0"/>
          <w:bCs/>
          <w:color w:val="168489"/>
          <w:rtl/>
        </w:rPr>
        <w:t>):</w:t>
      </w:r>
    </w:p>
    <w:p w14:paraId="12F1206F" w14:textId="77777777" w:rsidR="006B59BE" w:rsidRDefault="006B59BE" w:rsidP="00FC05DF">
      <w:pPr>
        <w:rPr>
          <w:rtl/>
        </w:rPr>
      </w:pPr>
      <w:r w:rsidRPr="005F0E21">
        <w:rPr>
          <w:rtl/>
        </w:rPr>
        <w:t>طوّر روبرت كابلان وديفيد نورتون إطار عمل بطاقة الأداء المتوازن، الذي يقسّم مؤشّرات الأداء إلى أربعة محاور:</w:t>
      </w:r>
    </w:p>
    <w:p w14:paraId="70781780" w14:textId="6B8C2295" w:rsidR="008E0B6C" w:rsidRDefault="008E0B6C" w:rsidP="008E0B6C">
      <w:pPr>
        <w:rPr>
          <w:rtl/>
        </w:rPr>
      </w:pPr>
      <w:r w:rsidRPr="008E0B6C">
        <w:rPr>
          <w:noProof/>
        </w:rPr>
        <mc:AlternateContent>
          <mc:Choice Requires="wpg">
            <w:drawing>
              <wp:inline distT="0" distB="0" distL="0" distR="0" wp14:anchorId="7A179D8B" wp14:editId="1A50AE53">
                <wp:extent cx="5506482" cy="1883437"/>
                <wp:effectExtent l="0" t="0" r="0" b="0"/>
                <wp:docPr id="1973967876" name="Group 2"/>
                <wp:cNvGraphicFramePr/>
                <a:graphic xmlns:a="http://schemas.openxmlformats.org/drawingml/2006/main">
                  <a:graphicData uri="http://schemas.microsoft.com/office/word/2010/wordprocessingGroup">
                    <wpg:wgp>
                      <wpg:cNvGrpSpPr/>
                      <wpg:grpSpPr>
                        <a:xfrm>
                          <a:off x="0" y="0"/>
                          <a:ext cx="5506482" cy="1883437"/>
                          <a:chOff x="0" y="0"/>
                          <a:chExt cx="5506482" cy="1883437"/>
                        </a:xfrm>
                      </wpg:grpSpPr>
                      <wpg:grpSp>
                        <wpg:cNvPr id="1973967877" name="Group 1973967877"/>
                        <wpg:cNvGrpSpPr/>
                        <wpg:grpSpPr>
                          <a:xfrm>
                            <a:off x="0" y="0"/>
                            <a:ext cx="5506482" cy="1883437"/>
                            <a:chOff x="0" y="0"/>
                            <a:chExt cx="5506482" cy="1883437"/>
                          </a:xfrm>
                        </wpg:grpSpPr>
                        <wpg:grpSp>
                          <wpg:cNvPr id="1973967878" name="Group 1973967878"/>
                          <wpg:cNvGrpSpPr/>
                          <wpg:grpSpPr>
                            <a:xfrm>
                              <a:off x="0" y="0"/>
                              <a:ext cx="1426603" cy="1883437"/>
                              <a:chOff x="0" y="0"/>
                              <a:chExt cx="1426738" cy="1883649"/>
                            </a:xfrm>
                          </wpg:grpSpPr>
                          <wps:wsp>
                            <wps:cNvPr id="1973967879" name="Freeform: Shape 1973967879"/>
                            <wps:cNvSpPr/>
                            <wps:spPr>
                              <a:xfrm rot="16200000" flipV="1">
                                <a:off x="-2" y="18563"/>
                                <a:ext cx="1155964" cy="1155959"/>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chemeClr val="accent5">
                                  <a:lumMod val="75000"/>
                                </a:schemeClr>
                              </a:solidFill>
                              <a:ln w="12700">
                                <a:miter lim="400000"/>
                              </a:ln>
                            </wps:spPr>
                            <wps:bodyPr wrap="square" lIns="38100" tIns="38100" rIns="38100" bIns="38100" anchor="ctr">
                              <a:noAutofit/>
                            </wps:bodyPr>
                          </wps:wsp>
                          <wps:wsp>
                            <wps:cNvPr id="1973967880" name="مربع نص 28"/>
                            <wps:cNvSpPr txBox="1"/>
                            <wps:spPr>
                              <a:xfrm>
                                <a:off x="16270" y="1155857"/>
                                <a:ext cx="1410468" cy="727792"/>
                              </a:xfrm>
                              <a:prstGeom prst="rect">
                                <a:avLst/>
                              </a:prstGeom>
                              <a:noFill/>
                            </wps:spPr>
                            <wps:txbx>
                              <w:txbxContent>
                                <w:p w14:paraId="739E6A3A" w14:textId="77777777" w:rsidR="008E0B6C" w:rsidRDefault="008E0B6C" w:rsidP="008E0B6C">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منظور التعلّم والنمو</w:t>
                                  </w:r>
                                </w:p>
                              </w:txbxContent>
                            </wps:txbx>
                            <wps:bodyPr wrap="square" rtlCol="1">
                              <a:spAutoFit/>
                            </wps:bodyPr>
                          </wps:wsp>
                          <wps:wsp>
                            <wps:cNvPr id="1973967881" name="مربع نص 28"/>
                            <wps:cNvSpPr txBox="1"/>
                            <wps:spPr>
                              <a:xfrm>
                                <a:off x="78311" y="0"/>
                                <a:ext cx="247015" cy="445135"/>
                              </a:xfrm>
                              <a:prstGeom prst="rect">
                                <a:avLst/>
                              </a:prstGeom>
                              <a:noFill/>
                            </wps:spPr>
                            <wps:txbx>
                              <w:txbxContent>
                                <w:p w14:paraId="7B57DC61" w14:textId="77777777" w:rsidR="008E0B6C" w:rsidRDefault="008E0B6C" w:rsidP="008E0B6C">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4</w:t>
                                  </w:r>
                                </w:p>
                              </w:txbxContent>
                            </wps:txbx>
                            <wps:bodyPr wrap="square" rtlCol="1">
                              <a:spAutoFit/>
                            </wps:bodyPr>
                          </wps:wsp>
                        </wpg:grpSp>
                        <wpg:grpSp>
                          <wpg:cNvPr id="1973967882" name="Group 1973967882"/>
                          <wpg:cNvGrpSpPr/>
                          <wpg:grpSpPr>
                            <a:xfrm>
                              <a:off x="1349937" y="0"/>
                              <a:ext cx="4156545" cy="1883437"/>
                              <a:chOff x="1349937" y="0"/>
                              <a:chExt cx="4156545" cy="1883437"/>
                            </a:xfrm>
                          </wpg:grpSpPr>
                          <wpg:grpSp>
                            <wpg:cNvPr id="1973967883" name="Group 1973967883"/>
                            <wpg:cNvGrpSpPr/>
                            <wpg:grpSpPr>
                              <a:xfrm>
                                <a:off x="2742076" y="0"/>
                                <a:ext cx="1430020" cy="1754891"/>
                                <a:chOff x="2742076" y="0"/>
                                <a:chExt cx="1430156" cy="1755088"/>
                              </a:xfrm>
                            </wpg:grpSpPr>
                            <wps:wsp>
                              <wps:cNvPr id="1973967884" name="Freeform: Shape 1973967884"/>
                              <wps:cNvSpPr/>
                              <wps:spPr>
                                <a:xfrm rot="16200000" flipV="1">
                                  <a:off x="2807726" y="18563"/>
                                  <a:ext cx="1155964" cy="1155959"/>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chemeClr val="bg1">
                                    <a:lumMod val="50000"/>
                                  </a:schemeClr>
                                </a:solidFill>
                                <a:ln w="12700">
                                  <a:miter lim="400000"/>
                                </a:ln>
                              </wps:spPr>
                              <wps:bodyPr wrap="square" lIns="38100" tIns="38100" rIns="38100" bIns="38100" anchor="ctr">
                                <a:noAutofit/>
                              </wps:bodyPr>
                            </wps:wsp>
                            <wps:wsp>
                              <wps:cNvPr id="1973967885" name="مربع نص 28"/>
                              <wps:cNvSpPr txBox="1"/>
                              <wps:spPr>
                                <a:xfrm>
                                  <a:off x="2742076" y="1345467"/>
                                  <a:ext cx="1430156" cy="409621"/>
                                </a:xfrm>
                                <a:prstGeom prst="rect">
                                  <a:avLst/>
                                </a:prstGeom>
                                <a:noFill/>
                              </wps:spPr>
                              <wps:txbx>
                                <w:txbxContent>
                                  <w:p w14:paraId="65BC4C46" w14:textId="77777777" w:rsidR="008E0B6C" w:rsidRDefault="008E0B6C" w:rsidP="008E0B6C">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منظور العملاء</w:t>
                                    </w:r>
                                  </w:p>
                                </w:txbxContent>
                              </wps:txbx>
                              <wps:bodyPr wrap="square" rtlCol="1">
                                <a:spAutoFit/>
                              </wps:bodyPr>
                            </wps:wsp>
                            <wps:wsp>
                              <wps:cNvPr id="1973967886" name="مربع نص 28"/>
                              <wps:cNvSpPr txBox="1"/>
                              <wps:spPr>
                                <a:xfrm>
                                  <a:off x="2885877" y="0"/>
                                  <a:ext cx="247015" cy="445135"/>
                                </a:xfrm>
                                <a:prstGeom prst="rect">
                                  <a:avLst/>
                                </a:prstGeom>
                                <a:noFill/>
                              </wps:spPr>
                              <wps:txbx>
                                <w:txbxContent>
                                  <w:p w14:paraId="04D0D453" w14:textId="77777777" w:rsidR="008E0B6C" w:rsidRDefault="008E0B6C" w:rsidP="008E0B6C">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2</w:t>
                                    </w:r>
                                  </w:p>
                                </w:txbxContent>
                              </wps:txbx>
                              <wps:bodyPr wrap="square" rtlCol="1">
                                <a:spAutoFit/>
                              </wps:bodyPr>
                            </wps:wsp>
                          </wpg:grpSp>
                          <wpg:grpSp>
                            <wpg:cNvPr id="1973967887" name="Group 1973967887"/>
                            <wpg:cNvGrpSpPr/>
                            <wpg:grpSpPr>
                              <a:xfrm>
                                <a:off x="4157657" y="0"/>
                                <a:ext cx="1348825" cy="1754891"/>
                                <a:chOff x="4157657" y="0"/>
                                <a:chExt cx="1348950" cy="1755088"/>
                              </a:xfrm>
                            </wpg:grpSpPr>
                            <wps:wsp>
                              <wps:cNvPr id="1973967888" name="Freeform: Shape 1973967888"/>
                              <wps:cNvSpPr/>
                              <wps:spPr>
                                <a:xfrm rot="16200000" flipV="1">
                                  <a:off x="4157655" y="18563"/>
                                  <a:ext cx="1155964" cy="1155959"/>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168489"/>
                                </a:solidFill>
                                <a:ln w="12700">
                                  <a:miter lim="400000"/>
                                </a:ln>
                              </wps:spPr>
                              <wps:bodyPr wrap="square" lIns="38100" tIns="38100" rIns="38100" bIns="38100" anchor="ctr">
                                <a:noAutofit/>
                              </wps:bodyPr>
                            </wps:wsp>
                            <wps:wsp>
                              <wps:cNvPr id="1973967889" name="مربع نص 28"/>
                              <wps:cNvSpPr txBox="1"/>
                              <wps:spPr>
                                <a:xfrm>
                                  <a:off x="4250461" y="1345467"/>
                                  <a:ext cx="1256146" cy="409621"/>
                                </a:xfrm>
                                <a:prstGeom prst="rect">
                                  <a:avLst/>
                                </a:prstGeom>
                                <a:noFill/>
                              </wps:spPr>
                              <wps:txbx>
                                <w:txbxContent>
                                  <w:p w14:paraId="502F4EEF" w14:textId="77777777" w:rsidR="008E0B6C" w:rsidRDefault="008E0B6C" w:rsidP="008E0B6C">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المنظور المالي</w:t>
                                    </w:r>
                                  </w:p>
                                </w:txbxContent>
                              </wps:txbx>
                              <wps:bodyPr wrap="square" rtlCol="1">
                                <a:spAutoFit/>
                              </wps:bodyPr>
                            </wps:wsp>
                            <wps:wsp>
                              <wps:cNvPr id="1973967890" name="مربع نص 28"/>
                              <wps:cNvSpPr txBox="1"/>
                              <wps:spPr>
                                <a:xfrm>
                                  <a:off x="4235572" y="0"/>
                                  <a:ext cx="246380" cy="445135"/>
                                </a:xfrm>
                                <a:prstGeom prst="rect">
                                  <a:avLst/>
                                </a:prstGeom>
                                <a:noFill/>
                              </wps:spPr>
                              <wps:txbx>
                                <w:txbxContent>
                                  <w:p w14:paraId="49C7400C" w14:textId="77777777" w:rsidR="008E0B6C" w:rsidRDefault="008E0B6C" w:rsidP="008E0B6C">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1</w:t>
                                    </w:r>
                                  </w:p>
                                </w:txbxContent>
                              </wps:txbx>
                              <wps:bodyPr wrap="square" rtlCol="1">
                                <a:spAutoFit/>
                              </wps:bodyPr>
                            </wps:wsp>
                          </wpg:grpSp>
                          <wpg:grpSp>
                            <wpg:cNvPr id="1973967891" name="Group 1973967891"/>
                            <wpg:cNvGrpSpPr/>
                            <wpg:grpSpPr>
                              <a:xfrm>
                                <a:off x="1349937" y="0"/>
                                <a:ext cx="1391712" cy="1883437"/>
                                <a:chOff x="1349937" y="0"/>
                                <a:chExt cx="1391843" cy="1883649"/>
                              </a:xfrm>
                            </wpg:grpSpPr>
                            <wps:wsp>
                              <wps:cNvPr id="1973967892" name="Freeform: Shape 1973967892"/>
                              <wps:cNvSpPr/>
                              <wps:spPr>
                                <a:xfrm rot="16200000" flipV="1">
                                  <a:off x="1349935" y="18563"/>
                                  <a:ext cx="1155964" cy="1155959"/>
                                </a:xfrm>
                                <a:custGeom>
                                  <a:avLst/>
                                  <a:gdLst>
                                    <a:gd name="connsiteX0" fmla="*/ 903732 w 2383587"/>
                                    <a:gd name="connsiteY0" fmla="*/ 0 h 2383577"/>
                                    <a:gd name="connsiteX1" fmla="*/ 1284870 w 2383587"/>
                                    <a:gd name="connsiteY1" fmla="*/ 157611 h 2383577"/>
                                    <a:gd name="connsiteX2" fmla="*/ 1588517 w 2383587"/>
                                    <a:gd name="connsiteY2" fmla="*/ 461273 h 2383577"/>
                                    <a:gd name="connsiteX3" fmla="*/ 1588517 w 2383587"/>
                                    <a:gd name="connsiteY3" fmla="*/ 1223460 h 2383577"/>
                                    <a:gd name="connsiteX4" fmla="*/ 1588517 w 2383587"/>
                                    <a:gd name="connsiteY4" fmla="*/ 1545550 h 2383577"/>
                                    <a:gd name="connsiteX5" fmla="*/ 1593112 w 2383587"/>
                                    <a:gd name="connsiteY5" fmla="*/ 1550128 h 2383577"/>
                                    <a:gd name="connsiteX6" fmla="*/ 1832422 w 2383587"/>
                                    <a:gd name="connsiteY6" fmla="*/ 1602322 h 2383577"/>
                                    <a:gd name="connsiteX7" fmla="*/ 2264973 w 2383587"/>
                                    <a:gd name="connsiteY7" fmla="*/ 1692860 h 2383577"/>
                                    <a:gd name="connsiteX8" fmla="*/ 2246476 w 2383587"/>
                                    <a:gd name="connsiteY8" fmla="*/ 2283243 h 2383577"/>
                                    <a:gd name="connsiteX9" fmla="*/ 1703634 w 2383587"/>
                                    <a:gd name="connsiteY9" fmla="*/ 2275574 h 2383577"/>
                                    <a:gd name="connsiteX10" fmla="*/ 1602303 w 2383587"/>
                                    <a:gd name="connsiteY10" fmla="*/ 1832386 h 2383577"/>
                                    <a:gd name="connsiteX11" fmla="*/ 1550260 w 2383587"/>
                                    <a:gd name="connsiteY11" fmla="*/ 1593165 h 2383577"/>
                                    <a:gd name="connsiteX12" fmla="*/ 1545549 w 2383587"/>
                                    <a:gd name="connsiteY12" fmla="*/ 1588472 h 2383577"/>
                                    <a:gd name="connsiteX13" fmla="*/ 1223520 w 2383587"/>
                                    <a:gd name="connsiteY13" fmla="*/ 1588472 h 2383577"/>
                                    <a:gd name="connsiteX14" fmla="*/ 461244 w 2383587"/>
                                    <a:gd name="connsiteY14" fmla="*/ 1588472 h 2383577"/>
                                    <a:gd name="connsiteX15" fmla="*/ 157597 w 2383587"/>
                                    <a:gd name="connsiteY15" fmla="*/ 1284811 h 2383577"/>
                                    <a:gd name="connsiteX16" fmla="*/ 157597 w 2383587"/>
                                    <a:gd name="connsiteY16" fmla="*/ 522623 h 2383577"/>
                                    <a:gd name="connsiteX17" fmla="*/ 522594 w 2383587"/>
                                    <a:gd name="connsiteY17" fmla="*/ 157611 h 2383577"/>
                                    <a:gd name="connsiteX18" fmla="*/ 903732 w 2383587"/>
                                    <a:gd name="connsiteY18" fmla="*/ 0 h 23835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Lst>
                                  <a:rect l="l" t="t" r="r" b="b"/>
                                  <a:pathLst>
                                    <a:path w="2383587" h="2383577">
                                      <a:moveTo>
                                        <a:pt x="903732" y="0"/>
                                      </a:moveTo>
                                      <a:cubicBezTo>
                                        <a:pt x="1041769" y="0"/>
                                        <a:pt x="1179806" y="52537"/>
                                        <a:pt x="1284870" y="157611"/>
                                      </a:cubicBezTo>
                                      <a:lnTo>
                                        <a:pt x="1588517" y="461273"/>
                                      </a:lnTo>
                                      <a:cubicBezTo>
                                        <a:pt x="1798646" y="671421"/>
                                        <a:pt x="1798646" y="1013427"/>
                                        <a:pt x="1588517" y="1223460"/>
                                      </a:cubicBezTo>
                                      <a:cubicBezTo>
                                        <a:pt x="1499594" y="1312510"/>
                                        <a:pt x="1499594" y="1456615"/>
                                        <a:pt x="1588517" y="1545550"/>
                                      </a:cubicBezTo>
                                      <a:lnTo>
                                        <a:pt x="1593112" y="1550128"/>
                                      </a:lnTo>
                                      <a:cubicBezTo>
                                        <a:pt x="1656071" y="1613081"/>
                                        <a:pt x="1749589" y="1634485"/>
                                        <a:pt x="1832422" y="1602322"/>
                                      </a:cubicBezTo>
                                      <a:cubicBezTo>
                                        <a:pt x="1976606" y="1545550"/>
                                        <a:pt x="2148362" y="1576225"/>
                                        <a:pt x="2264973" y="1692860"/>
                                      </a:cubicBezTo>
                                      <a:cubicBezTo>
                                        <a:pt x="2429031" y="1856880"/>
                                        <a:pt x="2422942" y="2126891"/>
                                        <a:pt x="2246476" y="2283243"/>
                                      </a:cubicBezTo>
                                      <a:cubicBezTo>
                                        <a:pt x="2091608" y="2419793"/>
                                        <a:pt x="1853906" y="2416703"/>
                                        <a:pt x="1703634" y="2275574"/>
                                      </a:cubicBezTo>
                                      <a:cubicBezTo>
                                        <a:pt x="1577833" y="2157566"/>
                                        <a:pt x="1544056" y="1981184"/>
                                        <a:pt x="1602303" y="1832386"/>
                                      </a:cubicBezTo>
                                      <a:cubicBezTo>
                                        <a:pt x="1634587" y="1749517"/>
                                        <a:pt x="1613103" y="1656004"/>
                                        <a:pt x="1550260" y="1593165"/>
                                      </a:cubicBezTo>
                                      <a:lnTo>
                                        <a:pt x="1545549" y="1588472"/>
                                      </a:lnTo>
                                      <a:cubicBezTo>
                                        <a:pt x="1456627" y="1499537"/>
                                        <a:pt x="1312443" y="1499537"/>
                                        <a:pt x="1223520" y="1588472"/>
                                      </a:cubicBezTo>
                                      <a:cubicBezTo>
                                        <a:pt x="1013392" y="1798620"/>
                                        <a:pt x="671373" y="1798620"/>
                                        <a:pt x="461244" y="1588472"/>
                                      </a:cubicBezTo>
                                      <a:lnTo>
                                        <a:pt x="157597" y="1284811"/>
                                      </a:lnTo>
                                      <a:cubicBezTo>
                                        <a:pt x="-52532" y="1074777"/>
                                        <a:pt x="-52532" y="732771"/>
                                        <a:pt x="157597" y="522623"/>
                                      </a:cubicBezTo>
                                      <a:lnTo>
                                        <a:pt x="522594" y="157611"/>
                                      </a:lnTo>
                                      <a:cubicBezTo>
                                        <a:pt x="627658" y="52537"/>
                                        <a:pt x="765695" y="0"/>
                                        <a:pt x="903732" y="0"/>
                                      </a:cubicBezTo>
                                      <a:close/>
                                    </a:path>
                                  </a:pathLst>
                                </a:custGeom>
                                <a:solidFill>
                                  <a:srgbClr val="FFD366"/>
                                </a:solidFill>
                                <a:ln w="12700">
                                  <a:miter lim="400000"/>
                                </a:ln>
                              </wps:spPr>
                              <wps:bodyPr wrap="square" lIns="38100" tIns="38100" rIns="38100" bIns="38100" anchor="ctr">
                                <a:noAutofit/>
                              </wps:bodyPr>
                            </wps:wsp>
                            <wps:wsp>
                              <wps:cNvPr id="1973967893" name="مربع نص 28"/>
                              <wps:cNvSpPr txBox="1"/>
                              <wps:spPr>
                                <a:xfrm>
                                  <a:off x="1457689" y="1155857"/>
                                  <a:ext cx="1284091" cy="727792"/>
                                </a:xfrm>
                                <a:prstGeom prst="rect">
                                  <a:avLst/>
                                </a:prstGeom>
                              </wps:spPr>
                              <wps:txbx>
                                <w:txbxContent>
                                  <w:p w14:paraId="66CFA0C3" w14:textId="77777777" w:rsidR="008E0B6C" w:rsidRDefault="008E0B6C" w:rsidP="008E0B6C">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منظور العمليات الداخلية</w:t>
                                    </w:r>
                                  </w:p>
                                </w:txbxContent>
                              </wps:txbx>
                              <wps:bodyPr wrap="square" rtlCol="1">
                                <a:spAutoFit/>
                              </wps:bodyPr>
                            </wps:wsp>
                            <wps:wsp>
                              <wps:cNvPr id="1973967894" name="مربع نص 28"/>
                              <wps:cNvSpPr txBox="1"/>
                              <wps:spPr>
                                <a:xfrm>
                                  <a:off x="1428117" y="0"/>
                                  <a:ext cx="247015" cy="445135"/>
                                </a:xfrm>
                                <a:prstGeom prst="rect">
                                  <a:avLst/>
                                </a:prstGeom>
                                <a:noFill/>
                              </wps:spPr>
                              <wps:txbx>
                                <w:txbxContent>
                                  <w:p w14:paraId="1D706A28" w14:textId="77777777" w:rsidR="008E0B6C" w:rsidRDefault="008E0B6C" w:rsidP="008E0B6C">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3</w:t>
                                    </w:r>
                                  </w:p>
                                </w:txbxContent>
                              </wps:txbx>
                              <wps:bodyPr wrap="square" rtlCol="1">
                                <a:spAutoFit/>
                              </wps:bodyPr>
                            </wps:wsp>
                          </wpg:grpSp>
                        </wpg:grpSp>
                      </wpg:grpSp>
                      <pic:pic xmlns:pic="http://schemas.openxmlformats.org/drawingml/2006/picture">
                        <pic:nvPicPr>
                          <pic:cNvPr id="1973967895" name="Graphic 51" descr="Coins with solid fill"/>
                          <pic:cNvPicPr>
                            <a:picLocks noChangeAspect="1"/>
                          </pic:cNvPicPr>
                        </pic:nvPicPr>
                        <pic:blipFill>
                          <a:blip r:embed="rId341" cstate="print">
                            <a:extLst>
                              <a:ext uri="{28A0092B-C50C-407E-A947-70E740481C1C}">
                                <a14:useLocalDpi xmlns:a14="http://schemas.microsoft.com/office/drawing/2010/main" val="0"/>
                              </a:ext>
                              <a:ext uri="{96DAC541-7B7A-43D3-8B79-37D633B846F1}">
                                <asvg:svgBlip xmlns:asvg="http://schemas.microsoft.com/office/drawing/2016/SVG/main" r:embed="rId342"/>
                              </a:ext>
                            </a:extLst>
                          </a:blip>
                          <a:stretch>
                            <a:fillRect/>
                          </a:stretch>
                        </pic:blipFill>
                        <pic:spPr>
                          <a:xfrm>
                            <a:off x="4609028" y="488800"/>
                            <a:ext cx="540109" cy="540109"/>
                          </a:xfrm>
                          <a:prstGeom prst="rect">
                            <a:avLst/>
                          </a:prstGeom>
                        </pic:spPr>
                      </pic:pic>
                      <pic:pic xmlns:pic="http://schemas.openxmlformats.org/drawingml/2006/picture">
                        <pic:nvPicPr>
                          <pic:cNvPr id="1973967896" name="Graphic 34" descr="Classroom with solid fill"/>
                          <pic:cNvPicPr>
                            <a:picLocks noChangeAspect="1"/>
                          </pic:cNvPicPr>
                        </pic:nvPicPr>
                        <pic:blipFill>
                          <a:blip r:embed="rId343" cstate="print">
                            <a:extLst>
                              <a:ext uri="{28A0092B-C50C-407E-A947-70E740481C1C}">
                                <a14:useLocalDpi xmlns:a14="http://schemas.microsoft.com/office/drawing/2010/main" val="0"/>
                              </a:ext>
                              <a:ext uri="{96DAC541-7B7A-43D3-8B79-37D633B846F1}">
                                <asvg:svgBlip xmlns:asvg="http://schemas.microsoft.com/office/drawing/2016/SVG/main" r:embed="rId344"/>
                              </a:ext>
                            </a:extLst>
                          </a:blip>
                          <a:stretch>
                            <a:fillRect/>
                          </a:stretch>
                        </pic:blipFill>
                        <pic:spPr>
                          <a:xfrm>
                            <a:off x="417142" y="488800"/>
                            <a:ext cx="555421" cy="555421"/>
                          </a:xfrm>
                          <a:prstGeom prst="rect">
                            <a:avLst/>
                          </a:prstGeom>
                        </pic:spPr>
                      </pic:pic>
                      <pic:pic xmlns:pic="http://schemas.openxmlformats.org/drawingml/2006/picture">
                        <pic:nvPicPr>
                          <pic:cNvPr id="1973967897" name="Graphic 50" descr="Target Audience with solid fill"/>
                          <pic:cNvPicPr>
                            <a:picLocks noChangeAspect="1"/>
                          </pic:cNvPicPr>
                        </pic:nvPicPr>
                        <pic:blipFill>
                          <a:blip r:embed="rId345" cstate="print">
                            <a:extLst>
                              <a:ext uri="{28A0092B-C50C-407E-A947-70E740481C1C}">
                                <a14:useLocalDpi xmlns:a14="http://schemas.microsoft.com/office/drawing/2010/main" val="0"/>
                              </a:ext>
                              <a:ext uri="{96DAC541-7B7A-43D3-8B79-37D633B846F1}">
                                <asvg:svgBlip xmlns:asvg="http://schemas.microsoft.com/office/drawing/2016/SVG/main" r:embed="rId346"/>
                              </a:ext>
                            </a:extLst>
                          </a:blip>
                          <a:stretch>
                            <a:fillRect/>
                          </a:stretch>
                        </pic:blipFill>
                        <pic:spPr>
                          <a:xfrm>
                            <a:off x="3175433" y="454250"/>
                            <a:ext cx="653676" cy="653676"/>
                          </a:xfrm>
                          <a:prstGeom prst="rect">
                            <a:avLst/>
                          </a:prstGeom>
                        </pic:spPr>
                      </pic:pic>
                      <pic:pic xmlns:pic="http://schemas.openxmlformats.org/drawingml/2006/picture">
                        <pic:nvPicPr>
                          <pic:cNvPr id="1973967898" name="Graphic 7" descr="Books on shelf with solid fill"/>
                          <pic:cNvPicPr>
                            <a:picLocks noChangeAspect="1"/>
                          </pic:cNvPicPr>
                        </pic:nvPicPr>
                        <pic:blipFill>
                          <a:blip r:embed="rId347" cstate="print">
                            <a:extLst>
                              <a:ext uri="{28A0092B-C50C-407E-A947-70E740481C1C}">
                                <a14:useLocalDpi xmlns:a14="http://schemas.microsoft.com/office/drawing/2010/main" val="0"/>
                              </a:ext>
                              <a:ext uri="{96DAC541-7B7A-43D3-8B79-37D633B846F1}">
                                <asvg:svgBlip xmlns:asvg="http://schemas.microsoft.com/office/drawing/2016/SVG/main" r:embed="rId348"/>
                              </a:ext>
                            </a:extLst>
                          </a:blip>
                          <a:stretch>
                            <a:fillRect/>
                          </a:stretch>
                        </pic:blipFill>
                        <pic:spPr>
                          <a:xfrm>
                            <a:off x="1739076" y="444600"/>
                            <a:ext cx="628507" cy="628507"/>
                          </a:xfrm>
                          <a:prstGeom prst="rect">
                            <a:avLst/>
                          </a:prstGeom>
                        </pic:spPr>
                      </pic:pic>
                    </wpg:wgp>
                  </a:graphicData>
                </a:graphic>
              </wp:inline>
            </w:drawing>
          </mc:Choice>
          <mc:Fallback>
            <w:pict>
              <v:group w14:anchorId="7A179D8B" id="_x0000_s2095" style="width:433.6pt;height:148.3pt;mso-position-horizontal-relative:char;mso-position-vertical-relative:line" coordsize="55064,1883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">
                <v:group id="Group 1973967877" o:spid="_x0000_s2096" style="position:absolute;width:55064;height:18834" coordsize="55064,18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">
                  <v:group id="Group 1973967878" o:spid="_x0000_s2097" style="position:absolute;width:14266;height:18834" coordsize="14267,18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">
                    <v:shape id="Freeform: Shape 1973967879" o:spid="_x0000_s2098" style="position:absolute;top:185;width:11560;height:11559;rotation:90;flip:y;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2e74b5 [2408]" stroked="f" strokeweight="1pt">
                      <v:stroke miterlimit="4" joinstyle="miter"/>
                      <v:path arrowok="t" o:connecttype="custom" o:connectlocs="438281,0;623121,76436;770380,223703;770380,593339;770380,749543;772609,751763;888666,777075;1098440,820983;1089470,1107300;826208,1103581;777066,888649;751827,772634;749542,770358;593368,770358;223689,770358;76430,623092;76430,253456;253441,76436;438281,0" o:connectangles="0,0,0,0,0,0,0,0,0,0,0,0,0,0,0,0,0,0,0"/>
                    </v:shape>
                    <v:shape id="مربع نص 28" o:spid="_x0000_s2099" type="#_x0000_t202" style="position:absolute;left:162;top:11558;width:14105;height:7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" filled="f" stroked="f">
                      <v:textbox style="mso-fit-shape-to-text:t">
                        <w:txbxContent>
                          <w:p w14:paraId="739E6A3A" w14:textId="77777777" w:rsidR="008E0B6C" w:rsidRDefault="008E0B6C" w:rsidP="008E0B6C">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منظور التعلّم والنمو</w:t>
                            </w:r>
                          </w:p>
                        </w:txbxContent>
                      </v:textbox>
                    </v:shape>
                    <v:shape id="مربع نص 28" o:spid="_x0000_s2100" type="#_x0000_t202" style="position:absolute;left:783;width:2470;height: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" filled="f" stroked="f">
                      <v:textbox style="mso-fit-shape-to-text:t">
                        <w:txbxContent>
                          <w:p w14:paraId="7B57DC61" w14:textId="77777777" w:rsidR="008E0B6C" w:rsidRDefault="008E0B6C" w:rsidP="008E0B6C">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4</w:t>
                            </w:r>
                          </w:p>
                        </w:txbxContent>
                      </v:textbox>
                    </v:shape>
                  </v:group>
                  <v:group id="Group 1973967882" o:spid="_x0000_s2101" style="position:absolute;left:13499;width:41565;height:18834" coordorigin="13499" coordsize="41565,18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">
                    <v:group id="Group 1973967883" o:spid="_x0000_s2102" style="position:absolute;left:27420;width:14300;height:17548" coordorigin="27420" coordsize="14301,17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">
                      <v:shape id="Freeform: Shape 1973967884" o:spid="_x0000_s2103" style="position:absolute;left:28077;top:185;width:11560;height:11559;rotation:90;flip:y;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7f7f7f [1612]" stroked="f" strokeweight="1pt">
                        <v:stroke miterlimit="4" joinstyle="miter"/>
                        <v:path arrowok="t" o:connecttype="custom" o:connectlocs="438281,0;623121,76436;770380,223703;770380,593339;770380,749543;772609,751763;888666,777075;1098440,820983;1089470,1107300;826208,1103581;777066,888649;751827,772634;749542,770358;593368,770358;223689,770358;76430,623092;76430,253456;253441,76436;438281,0" o:connectangles="0,0,0,0,0,0,0,0,0,0,0,0,0,0,0,0,0,0,0"/>
                      </v:shape>
                      <v:shape id="مربع نص 28" o:spid="_x0000_s2104" type="#_x0000_t202" style="position:absolute;left:27420;top:13454;width:14302;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" filled="f" stroked="f">
                        <v:textbox style="mso-fit-shape-to-text:t">
                          <w:txbxContent>
                            <w:p w14:paraId="65BC4C46" w14:textId="77777777" w:rsidR="008E0B6C" w:rsidRDefault="008E0B6C" w:rsidP="008E0B6C">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منظور العملاء</w:t>
                              </w:r>
                            </w:p>
                          </w:txbxContent>
                        </v:textbox>
                      </v:shape>
                      <v:shape id="مربع نص 28" o:spid="_x0000_s2105" type="#_x0000_t202" style="position:absolute;left:28858;width:2470;height: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" filled="f" stroked="f">
                        <v:textbox style="mso-fit-shape-to-text:t">
                          <w:txbxContent>
                            <w:p w14:paraId="04D0D453" w14:textId="77777777" w:rsidR="008E0B6C" w:rsidRDefault="008E0B6C" w:rsidP="008E0B6C">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2</w:t>
                              </w:r>
                            </w:p>
                          </w:txbxContent>
                        </v:textbox>
                      </v:shape>
                    </v:group>
                    <v:group id="Group 1973967887" o:spid="_x0000_s2106" style="position:absolute;left:41576;width:13488;height:17548" coordorigin="41576" coordsize="13489,17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">
                      <v:shape id="Freeform: Shape 1973967888" o:spid="_x0000_s2107" style="position:absolute;left:41576;top:185;width:11560;height:11560;rotation:90;flip:y;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168489" stroked="f" strokeweight="1pt">
                        <v:stroke miterlimit="4" joinstyle="miter"/>
                        <v:path arrowok="t" o:connecttype="custom" o:connectlocs="438281,0;623121,76436;770380,223703;770380,593339;770380,749543;772609,751763;888666,777075;1098440,820983;1089470,1107300;826208,1103581;777066,888649;751827,772634;749542,770358;593368,770358;223689,770358;76430,623092;76430,253456;253441,76436;438281,0" o:connectangles="0,0,0,0,0,0,0,0,0,0,0,0,0,0,0,0,0,0,0"/>
                      </v:shape>
                      <v:shape id="مربع نص 28" o:spid="_x0000_s2108" type="#_x0000_t202" style="position:absolute;left:42504;top:13454;width:12562;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" filled="f" stroked="f">
                        <v:textbox style="mso-fit-shape-to-text:t">
                          <w:txbxContent>
                            <w:p w14:paraId="502F4EEF" w14:textId="77777777" w:rsidR="008E0B6C" w:rsidRDefault="008E0B6C" w:rsidP="008E0B6C">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المنظور المالي</w:t>
                              </w:r>
                            </w:p>
                          </w:txbxContent>
                        </v:textbox>
                      </v:shape>
                      <v:shape id="مربع نص 28" o:spid="_x0000_s2109" type="#_x0000_t202" style="position:absolute;left:42355;width:2464;height: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" filled="f" stroked="f">
                        <v:textbox style="mso-fit-shape-to-text:t">
                          <w:txbxContent>
                            <w:p w14:paraId="49C7400C" w14:textId="77777777" w:rsidR="008E0B6C" w:rsidRDefault="008E0B6C" w:rsidP="008E0B6C">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1</w:t>
                              </w:r>
                            </w:p>
                          </w:txbxContent>
                        </v:textbox>
                      </v:shape>
                    </v:group>
                    <v:group id="Group 1973967891" o:spid="_x0000_s2110" style="position:absolute;left:13499;width:13917;height:18834" coordorigin="13499" coordsize="13918,188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">
                      <v:shape id="Freeform: Shape 1973967892" o:spid="_x0000_s2111" style="position:absolute;left:13499;top:185;width:11560;height:11559;rotation:90;flip:y;visibility:visible;mso-wrap-style:square;v-text-anchor:middle" coordsize="2383587,2383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" path="m903732,v138037,,276074,52537,381138,157611l1588517,461273v210129,210148,210129,552154,,762187c1499594,1312510,1499594,1456615,1588517,1545550r4595,4578c1656071,1613081,1749589,1634485,1832422,1602322v144184,-56772,315940,-26097,432551,90538c2429031,1856880,2422942,2126891,2246476,2283243v-154868,136550,-392570,133460,-542842,-7669c1577833,2157566,1544056,1981184,1602303,1832386v32284,-82869,10800,-176382,-52043,-239221l1545549,1588472v-88922,-88935,-233106,-88935,-322029,c1013392,1798620,671373,1798620,461244,1588472l157597,1284811v-210129,-210034,-210129,-552040,,-762188l522594,157611c627658,52537,765695,,903732,xe" fillcolor="#ffd366" stroked="f" strokeweight="1pt">
                        <v:stroke miterlimit="4" joinstyle="miter"/>
                        <v:path arrowok="t" o:connecttype="custom" o:connectlocs="438281,0;623121,76436;770380,223703;770380,593339;770380,749543;772609,751763;888666,777075;1098440,820983;1089470,1107300;826208,1103581;777066,888649;751827,772634;749542,770358;593368,770358;223689,770358;76430,623092;76430,253456;253441,76436;438281,0" o:connectangles="0,0,0,0,0,0,0,0,0,0,0,0,0,0,0,0,0,0,0"/>
                      </v:shape>
                      <v:shape id="مربع نص 28" o:spid="_x0000_s2112" type="#_x0000_t202" style="position:absolute;left:14576;top:11558;width:12841;height:7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" filled="f" stroked="f">
                        <v:textbox style="mso-fit-shape-to-text:t">
                          <w:txbxContent>
                            <w:p w14:paraId="66CFA0C3" w14:textId="77777777" w:rsidR="008E0B6C" w:rsidRDefault="008E0B6C" w:rsidP="008E0B6C">
                              <w:pPr>
                                <w:jc w:val="center"/>
                                <w:rPr>
                                  <w:rFonts w:ascii="Adobe Arabic" w:hAnsi="Adobe Arabic" w:cs="Adobe Arabic"/>
                                  <w:b/>
                                  <w:bCs/>
                                  <w:color w:val="000000"/>
                                  <w:kern w:val="24"/>
                                  <w:sz w:val="40"/>
                                  <w:szCs w:val="40"/>
                                  <w:lang w:bidi="ar-EG"/>
                                </w:rPr>
                              </w:pPr>
                              <w:r>
                                <w:rPr>
                                  <w:rFonts w:ascii="Adobe Arabic" w:hAnsi="Adobe Arabic" w:cs="Adobe Arabic"/>
                                  <w:b/>
                                  <w:bCs/>
                                  <w:color w:val="000000"/>
                                  <w:kern w:val="24"/>
                                  <w:sz w:val="40"/>
                                  <w:szCs w:val="40"/>
                                  <w:rtl/>
                                  <w:lang w:bidi="ar-EG"/>
                                </w:rPr>
                                <w:t>منظور العمليات الداخلية</w:t>
                              </w:r>
                            </w:p>
                          </w:txbxContent>
                        </v:textbox>
                      </v:shape>
                      <v:shape id="مربع نص 28" o:spid="_x0000_s2113" type="#_x0000_t202" style="position:absolute;left:14281;width:2470;height:4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" filled="f" stroked="f">
                        <v:textbox style="mso-fit-shape-to-text:t">
                          <w:txbxContent>
                            <w:p w14:paraId="1D706A28" w14:textId="77777777" w:rsidR="008E0B6C" w:rsidRDefault="008E0B6C" w:rsidP="008E0B6C">
                              <w:pPr>
                                <w:bidi w:val="0"/>
                                <w:jc w:val="center"/>
                                <w:rPr>
                                  <w:rFonts w:ascii="Aller" w:eastAsia="Calibri" w:hAnsi="Aller" w:cs="GE Dinar Two Medium"/>
                                  <w:color w:val="FFFFFF"/>
                                  <w:kern w:val="24"/>
                                  <w:sz w:val="40"/>
                                  <w:szCs w:val="40"/>
                                  <w:lang w:val="en-GB"/>
                                </w:rPr>
                              </w:pPr>
                              <w:r>
                                <w:rPr>
                                  <w:rFonts w:ascii="Aller" w:eastAsia="Calibri" w:hAnsi="Aller" w:cs="GE Dinar Two Medium"/>
                                  <w:color w:val="FFFFFF"/>
                                  <w:kern w:val="24"/>
                                  <w:sz w:val="40"/>
                                  <w:szCs w:val="40"/>
                                  <w:lang w:val="en-GB"/>
                                </w:rPr>
                                <w:t>3</w:t>
                              </w:r>
                            </w:p>
                          </w:txbxContent>
                        </v:textbox>
                      </v:shape>
                    </v:group>
                  </v:group>
                </v:group>
                <v:shape id="Graphic 51" o:spid="_x0000_s2114" type="#_x0000_t75" alt="Coins with solid fill" style="position:absolute;left:46090;top:4888;width:5401;height:5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">
                  <v:imagedata r:id="rId349" o:title="Coins with solid fill"/>
                </v:shape>
                <v:shape id="Graphic 34" o:spid="_x0000_s2115" type="#_x0000_t75" alt="Classroom with solid fill" style="position:absolute;left:4171;top:4888;width:5554;height:5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">
                  <v:imagedata r:id="rId350" o:title="Classroom with solid fill"/>
                </v:shape>
                <v:shape id="Graphic 50" o:spid="_x0000_s2116" type="#_x0000_t75" alt="Target Audience with solid fill" style="position:absolute;left:31754;top:4542;width:6537;height:65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">
                  <v:imagedata r:id="rId351" o:title="Target Audience with solid fill"/>
                </v:shape>
                <v:shape id="Graphic 7" o:spid="_x0000_s2117" type="#_x0000_t75" alt="Books on shelf with solid fill" style="position:absolute;left:17390;top:4446;width:6285;height:62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">
                  <v:imagedata r:id="rId352" o:title="Books on shelf with solid fill"/>
                </v:shape>
                <w10:anchorlock/>
              </v:group>
            </w:pict>
          </mc:Fallback>
        </mc:AlternateContent>
      </w:r>
    </w:p>
    <w:p w14:paraId="76A58E6D" w14:textId="01F87C69" w:rsidR="004F50BE" w:rsidRPr="005F0E21" w:rsidRDefault="004F50BE" w:rsidP="00FC05DF">
      <w:pPr>
        <w:rPr>
          <w:rtl/>
        </w:rPr>
      </w:pPr>
      <w:r w:rsidRPr="002A078C">
        <w:rPr>
          <w:rFonts w:ascii="Sakkal Majalla" w:hAnsi="Sakkal Majalla"/>
          <w:noProof/>
          <w:sz w:val="34"/>
        </w:rPr>
        <mc:AlternateContent>
          <mc:Choice Requires="wpg">
            <w:drawing>
              <wp:inline distT="0" distB="0" distL="0" distR="0" wp14:anchorId="34C980B7" wp14:editId="36D98202">
                <wp:extent cx="5731510" cy="891540"/>
                <wp:effectExtent l="0" t="0" r="2540" b="22860"/>
                <wp:docPr id="157985671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79856719" name="مجموعة 47"/>
                        <wpg:cNvGrpSpPr/>
                        <wpg:grpSpPr>
                          <a:xfrm>
                            <a:off x="0" y="0"/>
                            <a:ext cx="5731510" cy="895351"/>
                            <a:chOff x="0" y="0"/>
                            <a:chExt cx="5878196" cy="918845"/>
                          </a:xfrm>
                        </wpg:grpSpPr>
                        <wpg:grpSp>
                          <wpg:cNvPr id="1579856720" name="مجموعة 48"/>
                          <wpg:cNvGrpSpPr/>
                          <wpg:grpSpPr>
                            <a:xfrm>
                              <a:off x="0" y="0"/>
                              <a:ext cx="5878196" cy="918845"/>
                              <a:chOff x="0" y="0"/>
                              <a:chExt cx="6240348" cy="919070"/>
                            </a:xfrm>
                          </wpg:grpSpPr>
                          <wpg:grpSp>
                            <wpg:cNvPr id="1579856721" name="مجموعة 49"/>
                            <wpg:cNvGrpSpPr/>
                            <wpg:grpSpPr>
                              <a:xfrm>
                                <a:off x="0" y="169208"/>
                                <a:ext cx="5433072" cy="580613"/>
                                <a:chOff x="0" y="169208"/>
                                <a:chExt cx="5433072" cy="580613"/>
                              </a:xfrm>
                            </wpg:grpSpPr>
                            <wps:wsp>
                              <wps:cNvPr id="157985672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2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2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25" name="مربع نص 41"/>
                          <wps:cNvSpPr txBox="1"/>
                          <wps:spPr>
                            <a:xfrm>
                              <a:off x="204466" y="256739"/>
                              <a:ext cx="4615440" cy="389397"/>
                            </a:xfrm>
                            <a:prstGeom prst="rect">
                              <a:avLst/>
                            </a:prstGeom>
                            <a:noFill/>
                          </wps:spPr>
                          <wps:txbx>
                            <w:txbxContent>
                              <w:p w14:paraId="4855D146" w14:textId="30916ACB"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المنظور المالي:</w:t>
                                </w:r>
                              </w:p>
                            </w:txbxContent>
                          </wps:txbx>
                          <wps:bodyPr wrap="square" rtlCol="1">
                            <a:spAutoFit/>
                          </wps:bodyPr>
                        </wps:wsp>
                      </wpg:grpSp>
                      <pic:pic xmlns:pic="http://schemas.openxmlformats.org/drawingml/2006/picture">
                        <pic:nvPicPr>
                          <pic:cNvPr id="1579856726"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4C980B7" id="_x0000_s211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JrDJfl1BwAA/R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21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">
                  <v:group id="مجموعة 48" o:spid="_x0000_s21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">
                    <v:group id="مجموعة 49" o:spid="_x0000_s21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">
                      <v:shape id="شكل حر 50" o:spid="_x0000_s21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" fillcolor="#a5a5a5 [2092]" stroked="f" strokeweight="1pt">
                        <v:stroke joinstyle="miter"/>
                      </v:roundrect>
                    </v:group>
                    <v:oval id="شكل بيضاوي 52" o:spid="_x0000_s21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" filled="f" strokecolor="#168489" strokeweight="1pt">
                      <v:stroke joinstyle="miter"/>
                    </v:oval>
                  </v:group>
                  <v:shape id="مربع نص 41" o:spid="_x0000_s212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" filled="f" stroked="f">
                    <v:textbox style="mso-fit-shape-to-text:t">
                      <w:txbxContent>
                        <w:p w14:paraId="4855D146" w14:textId="30916ACB"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المنظور المالي:</w:t>
                          </w:r>
                        </w:p>
                      </w:txbxContent>
                    </v:textbox>
                  </v:shape>
                </v:group>
                <v:shape id="صورة 54" o:spid="_x0000_s21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">
                  <v:imagedata r:id="rId117" o:title=""/>
                </v:shape>
                <w10:anchorlock/>
              </v:group>
            </w:pict>
          </mc:Fallback>
        </mc:AlternateContent>
      </w:r>
    </w:p>
    <w:p w14:paraId="4775FC3E" w14:textId="0A5CD28D" w:rsidR="006B59BE" w:rsidRDefault="006B59BE" w:rsidP="006A2658">
      <w:pPr>
        <w:rPr>
          <w:rtl/>
        </w:rPr>
      </w:pPr>
      <w:r w:rsidRPr="005F0E21">
        <w:rPr>
          <w:rtl/>
        </w:rPr>
        <w:t>كيف ننظر إلى المساهمين؟ (مثل: العائد على الاستثمار، التدفّق النقدي، نمو الإيرادات)</w:t>
      </w:r>
    </w:p>
    <w:p w14:paraId="04406405" w14:textId="2AE995DA" w:rsidR="004F50BE" w:rsidRPr="005F0E21" w:rsidRDefault="004F50BE" w:rsidP="004F50BE">
      <w:pPr>
        <w:rPr>
          <w:rtl/>
        </w:rPr>
      </w:pPr>
      <w:r w:rsidRPr="002A078C">
        <w:rPr>
          <w:rFonts w:ascii="Sakkal Majalla" w:hAnsi="Sakkal Majalla"/>
          <w:noProof/>
          <w:sz w:val="34"/>
        </w:rPr>
        <mc:AlternateContent>
          <mc:Choice Requires="wpg">
            <w:drawing>
              <wp:inline distT="0" distB="0" distL="0" distR="0" wp14:anchorId="5E2684B1" wp14:editId="58D486B4">
                <wp:extent cx="5731510" cy="891540"/>
                <wp:effectExtent l="0" t="0" r="2540" b="22860"/>
                <wp:docPr id="157985672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79856728" name="مجموعة 47"/>
                        <wpg:cNvGrpSpPr/>
                        <wpg:grpSpPr>
                          <a:xfrm>
                            <a:off x="0" y="0"/>
                            <a:ext cx="5731510" cy="895351"/>
                            <a:chOff x="0" y="0"/>
                            <a:chExt cx="5878196" cy="918845"/>
                          </a:xfrm>
                        </wpg:grpSpPr>
                        <wpg:grpSp>
                          <wpg:cNvPr id="1579856729" name="مجموعة 48"/>
                          <wpg:cNvGrpSpPr/>
                          <wpg:grpSpPr>
                            <a:xfrm>
                              <a:off x="0" y="0"/>
                              <a:ext cx="5878196" cy="918845"/>
                              <a:chOff x="0" y="0"/>
                              <a:chExt cx="6240348" cy="919070"/>
                            </a:xfrm>
                          </wpg:grpSpPr>
                          <wpg:grpSp>
                            <wpg:cNvPr id="1579856730" name="مجموعة 49"/>
                            <wpg:cNvGrpSpPr/>
                            <wpg:grpSpPr>
                              <a:xfrm>
                                <a:off x="0" y="169208"/>
                                <a:ext cx="5433072" cy="580613"/>
                                <a:chOff x="0" y="169208"/>
                                <a:chExt cx="5433072" cy="580613"/>
                              </a:xfrm>
                            </wpg:grpSpPr>
                            <wps:wsp>
                              <wps:cNvPr id="157985673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3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3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34" name="مربع نص 41"/>
                          <wps:cNvSpPr txBox="1"/>
                          <wps:spPr>
                            <a:xfrm>
                              <a:off x="204466" y="256739"/>
                              <a:ext cx="4615440" cy="389397"/>
                            </a:xfrm>
                            <a:prstGeom prst="rect">
                              <a:avLst/>
                            </a:prstGeom>
                            <a:noFill/>
                          </wps:spPr>
                          <wps:txbx>
                            <w:txbxContent>
                              <w:p w14:paraId="7381945B" w14:textId="7C0C9850"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منظور العملاء:</w:t>
                                </w:r>
                              </w:p>
                            </w:txbxContent>
                          </wps:txbx>
                          <wps:bodyPr wrap="square" rtlCol="1">
                            <a:spAutoFit/>
                          </wps:bodyPr>
                        </wps:wsp>
                      </wpg:grpSp>
                      <pic:pic xmlns:pic="http://schemas.openxmlformats.org/drawingml/2006/picture">
                        <pic:nvPicPr>
                          <pic:cNvPr id="1579856735"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E2684B1" id="_x0000_s21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5ZhjnHQHAAD9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21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">
                  <v:group id="مجموعة 48" o:spid="_x0000_s21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">
                    <v:group id="مجموعة 49" o:spid="_x0000_s21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">
                      <v:shape id="شكل حر 50" o:spid="_x0000_s21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" fillcolor="#a5a5a5 [2092]" stroked="f" strokeweight="1pt">
                        <v:stroke joinstyle="miter"/>
                      </v:roundrect>
                    </v:group>
                    <v:oval id="شكل بيضاوي 52" o:spid="_x0000_s21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" filled="f" strokecolor="#168489" strokeweight="1pt">
                      <v:stroke joinstyle="miter"/>
                    </v:oval>
                  </v:group>
                  <v:shape id="مربع نص 41" o:spid="_x0000_s213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" filled="f" stroked="f">
                    <v:textbox style="mso-fit-shape-to-text:t">
                      <w:txbxContent>
                        <w:p w14:paraId="7381945B" w14:textId="7C0C9850"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منظور العملاء:</w:t>
                          </w:r>
                        </w:p>
                      </w:txbxContent>
                    </v:textbox>
                  </v:shape>
                </v:group>
                <v:shape id="صورة 54" o:spid="_x0000_s21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">
                  <v:imagedata r:id="rId117" o:title=""/>
                </v:shape>
                <w10:anchorlock/>
              </v:group>
            </w:pict>
          </mc:Fallback>
        </mc:AlternateContent>
      </w:r>
    </w:p>
    <w:p w14:paraId="145AC007" w14:textId="1846E7FE" w:rsidR="006B59BE" w:rsidRDefault="006B59BE" w:rsidP="006A2658">
      <w:pPr>
        <w:rPr>
          <w:rtl/>
        </w:rPr>
      </w:pPr>
      <w:r w:rsidRPr="005F0E21">
        <w:rPr>
          <w:rtl/>
        </w:rPr>
        <w:t>كيف ينظر إلينا العملاء؟ (مثل: رضا العملاء، معدّل الاحتفاظ بالعملاء، حصّة السوق)</w:t>
      </w:r>
    </w:p>
    <w:p w14:paraId="05C0D709" w14:textId="7A6F1E9E" w:rsidR="004F50BE" w:rsidRPr="005F0E21" w:rsidRDefault="004F50BE" w:rsidP="008E0B6C">
      <w:pPr>
        <w:keepNext/>
        <w:rPr>
          <w:rtl/>
        </w:rPr>
      </w:pPr>
      <w:r w:rsidRPr="002A078C">
        <w:rPr>
          <w:rFonts w:ascii="Sakkal Majalla" w:hAnsi="Sakkal Majalla"/>
          <w:noProof/>
          <w:sz w:val="34"/>
        </w:rPr>
        <w:lastRenderedPageBreak/>
        <mc:AlternateContent>
          <mc:Choice Requires="wpg">
            <w:drawing>
              <wp:inline distT="0" distB="0" distL="0" distR="0" wp14:anchorId="13F67F13" wp14:editId="0B49ABA2">
                <wp:extent cx="5731510" cy="891540"/>
                <wp:effectExtent l="0" t="0" r="2540" b="22860"/>
                <wp:docPr id="157985673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79856737" name="مجموعة 47"/>
                        <wpg:cNvGrpSpPr/>
                        <wpg:grpSpPr>
                          <a:xfrm>
                            <a:off x="0" y="0"/>
                            <a:ext cx="5731510" cy="895351"/>
                            <a:chOff x="0" y="0"/>
                            <a:chExt cx="5878196" cy="918845"/>
                          </a:xfrm>
                        </wpg:grpSpPr>
                        <wpg:grpSp>
                          <wpg:cNvPr id="1579856738" name="مجموعة 48"/>
                          <wpg:cNvGrpSpPr/>
                          <wpg:grpSpPr>
                            <a:xfrm>
                              <a:off x="0" y="0"/>
                              <a:ext cx="5878196" cy="918845"/>
                              <a:chOff x="0" y="0"/>
                              <a:chExt cx="6240348" cy="919070"/>
                            </a:xfrm>
                          </wpg:grpSpPr>
                          <wpg:grpSp>
                            <wpg:cNvPr id="1579856739" name="مجموعة 49"/>
                            <wpg:cNvGrpSpPr/>
                            <wpg:grpSpPr>
                              <a:xfrm>
                                <a:off x="0" y="169208"/>
                                <a:ext cx="5433072" cy="580613"/>
                                <a:chOff x="0" y="169208"/>
                                <a:chExt cx="5433072" cy="580613"/>
                              </a:xfrm>
                            </wpg:grpSpPr>
                            <wps:wsp>
                              <wps:cNvPr id="157985674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4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4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43" name="مربع نص 41"/>
                          <wps:cNvSpPr txBox="1"/>
                          <wps:spPr>
                            <a:xfrm>
                              <a:off x="204466" y="256739"/>
                              <a:ext cx="4615440" cy="389397"/>
                            </a:xfrm>
                            <a:prstGeom prst="rect">
                              <a:avLst/>
                            </a:prstGeom>
                            <a:noFill/>
                          </wps:spPr>
                          <wps:txbx>
                            <w:txbxContent>
                              <w:p w14:paraId="3B8A3551" w14:textId="661F5C12"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منظور العمليات الداخلية:</w:t>
                                </w:r>
                              </w:p>
                            </w:txbxContent>
                          </wps:txbx>
                          <wps:bodyPr wrap="square" rtlCol="1">
                            <a:spAutoFit/>
                          </wps:bodyPr>
                        </wps:wsp>
                      </wpg:grpSp>
                      <pic:pic xmlns:pic="http://schemas.openxmlformats.org/drawingml/2006/picture">
                        <pic:nvPicPr>
                          <pic:cNvPr id="1579856744"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3F67F13" id="_x0000_s213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NzWH6G4HAAD9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21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">
                  <v:group id="مجموعة 48" o:spid="_x0000_s21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">
                    <v:group id="مجموعة 49" o:spid="_x0000_s21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">
                      <v:shape id="شكل حر 50" o:spid="_x0000_s21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" fillcolor="#a5a5a5 [2092]" stroked="f" strokeweight="1pt">
                        <v:stroke joinstyle="miter"/>
                      </v:roundrect>
                    </v:group>
                    <v:oval id="شكل بيضاوي 52" o:spid="_x0000_s21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" filled="f" strokecolor="#168489" strokeweight="1pt">
                      <v:stroke joinstyle="miter"/>
                    </v:oval>
                  </v:group>
                  <v:shape id="مربع نص 41" o:spid="_x0000_s214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" filled="f" stroked="f">
                    <v:textbox style="mso-fit-shape-to-text:t">
                      <w:txbxContent>
                        <w:p w14:paraId="3B8A3551" w14:textId="661F5C12"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منظور العمليات الداخلية:</w:t>
                          </w:r>
                        </w:p>
                      </w:txbxContent>
                    </v:textbox>
                  </v:shape>
                </v:group>
                <v:shape id="صورة 54" o:spid="_x0000_s21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">
                  <v:imagedata r:id="rId117" o:title=""/>
                </v:shape>
                <w10:anchorlock/>
              </v:group>
            </w:pict>
          </mc:Fallback>
        </mc:AlternateContent>
      </w:r>
    </w:p>
    <w:p w14:paraId="7885766D" w14:textId="76A2D049" w:rsidR="006B59BE" w:rsidRDefault="006B59BE" w:rsidP="006A2658">
      <w:pPr>
        <w:rPr>
          <w:rtl/>
        </w:rPr>
      </w:pPr>
      <w:r w:rsidRPr="005F0E21">
        <w:rPr>
          <w:rtl/>
        </w:rPr>
        <w:t>في ماذا يجب أن نتفوّق؟ (مثل: وقت الدورة، معدّلات العيوب، الإنتاجية)</w:t>
      </w:r>
    </w:p>
    <w:p w14:paraId="4CFC17AF" w14:textId="28DB2DE1" w:rsidR="004F50BE" w:rsidRPr="005F0E21" w:rsidRDefault="004F50BE" w:rsidP="004F50BE">
      <w:pPr>
        <w:rPr>
          <w:rtl/>
        </w:rPr>
      </w:pPr>
      <w:r w:rsidRPr="002A078C">
        <w:rPr>
          <w:rFonts w:ascii="Sakkal Majalla" w:hAnsi="Sakkal Majalla"/>
          <w:noProof/>
          <w:sz w:val="34"/>
        </w:rPr>
        <mc:AlternateContent>
          <mc:Choice Requires="wpg">
            <w:drawing>
              <wp:inline distT="0" distB="0" distL="0" distR="0" wp14:anchorId="7B7BC8A2" wp14:editId="53B2994F">
                <wp:extent cx="5731510" cy="891540"/>
                <wp:effectExtent l="0" t="0" r="2540" b="22860"/>
                <wp:docPr id="157985674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79856746" name="مجموعة 47"/>
                        <wpg:cNvGrpSpPr/>
                        <wpg:grpSpPr>
                          <a:xfrm>
                            <a:off x="0" y="0"/>
                            <a:ext cx="5731510" cy="895351"/>
                            <a:chOff x="0" y="0"/>
                            <a:chExt cx="5878196" cy="918845"/>
                          </a:xfrm>
                        </wpg:grpSpPr>
                        <wpg:grpSp>
                          <wpg:cNvPr id="1579856747" name="مجموعة 48"/>
                          <wpg:cNvGrpSpPr/>
                          <wpg:grpSpPr>
                            <a:xfrm>
                              <a:off x="0" y="0"/>
                              <a:ext cx="5878196" cy="918845"/>
                              <a:chOff x="0" y="0"/>
                              <a:chExt cx="6240348" cy="919070"/>
                            </a:xfrm>
                          </wpg:grpSpPr>
                          <wpg:grpSp>
                            <wpg:cNvPr id="1579856748" name="مجموعة 49"/>
                            <wpg:cNvGrpSpPr/>
                            <wpg:grpSpPr>
                              <a:xfrm>
                                <a:off x="0" y="169208"/>
                                <a:ext cx="5433072" cy="580613"/>
                                <a:chOff x="0" y="169208"/>
                                <a:chExt cx="5433072" cy="580613"/>
                              </a:xfrm>
                            </wpg:grpSpPr>
                            <wps:wsp>
                              <wps:cNvPr id="15798567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52" name="مربع نص 41"/>
                          <wps:cNvSpPr txBox="1"/>
                          <wps:spPr>
                            <a:xfrm>
                              <a:off x="204466" y="256739"/>
                              <a:ext cx="4615440" cy="389397"/>
                            </a:xfrm>
                            <a:prstGeom prst="rect">
                              <a:avLst/>
                            </a:prstGeom>
                            <a:noFill/>
                          </wps:spPr>
                          <wps:txbx>
                            <w:txbxContent>
                              <w:p w14:paraId="749C68E7" w14:textId="3FE04BC3"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منظور التعلّم والنمو:</w:t>
                                </w:r>
                              </w:p>
                            </w:txbxContent>
                          </wps:txbx>
                          <wps:bodyPr wrap="square" rtlCol="1">
                            <a:spAutoFit/>
                          </wps:bodyPr>
                        </wps:wsp>
                      </wpg:grpSp>
                      <pic:pic xmlns:pic="http://schemas.openxmlformats.org/drawingml/2006/picture">
                        <pic:nvPicPr>
                          <pic:cNvPr id="1579856753"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B7BC8A2" id="_x0000_s214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8bis43QHAAD9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214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">
                  <v:group id="مجموعة 48" o:spid="_x0000_s214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">
                    <v:group id="مجموعة 49" o:spid="_x0000_s214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">
                      <v:shape id="شكل حر 50" o:spid="_x0000_s214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15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" fillcolor="#a5a5a5 [2092]" stroked="f" strokeweight="1pt">
                        <v:stroke joinstyle="miter"/>
                      </v:roundrect>
                    </v:group>
                    <v:oval id="شكل بيضاوي 52" o:spid="_x0000_s215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" filled="f" strokecolor="#168489" strokeweight="1pt">
                      <v:stroke joinstyle="miter"/>
                    </v:oval>
                  </v:group>
                  <v:shape id="مربع نص 41" o:spid="_x0000_s215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" filled="f" stroked="f">
                    <v:textbox style="mso-fit-shape-to-text:t">
                      <w:txbxContent>
                        <w:p w14:paraId="749C68E7" w14:textId="3FE04BC3" w:rsidR="004F50BE" w:rsidRDefault="006A2658" w:rsidP="004F50BE">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منظور التعلّم والنمو:</w:t>
                          </w:r>
                        </w:p>
                      </w:txbxContent>
                    </v:textbox>
                  </v:shape>
                </v:group>
                <v:shape id="صورة 54" o:spid="_x0000_s215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">
                  <v:imagedata r:id="rId117" o:title=""/>
                </v:shape>
                <w10:anchorlock/>
              </v:group>
            </w:pict>
          </mc:Fallback>
        </mc:AlternateContent>
      </w:r>
    </w:p>
    <w:p w14:paraId="331D220B" w14:textId="794D7C6C" w:rsidR="006B59BE" w:rsidRPr="005F0E21" w:rsidRDefault="006B59BE" w:rsidP="00FC05DF">
      <w:pPr>
        <w:rPr>
          <w:rtl/>
        </w:rPr>
      </w:pPr>
      <w:r w:rsidRPr="005F0E21">
        <w:rPr>
          <w:rtl/>
        </w:rPr>
        <w:t>كيف نستمر في التحسين والابتكار؟ (مثل: رضا الموظّفين، معدّل الاحتفاظ بالموهوبين، عدد الابتكارات)</w:t>
      </w:r>
    </w:p>
    <w:p w14:paraId="3030A44A" w14:textId="77777777" w:rsidR="00F57560" w:rsidRDefault="00F57560" w:rsidP="006A2658">
      <w:pPr>
        <w:pStyle w:val="ad"/>
        <w:rPr>
          <w:b w:val="0"/>
          <w:bCs/>
          <w:color w:val="168489"/>
          <w:rtl/>
        </w:rPr>
      </w:pPr>
    </w:p>
    <w:p w14:paraId="7FAFCFF1" w14:textId="1A18458B" w:rsidR="006B59BE" w:rsidRPr="006A2658" w:rsidRDefault="006B59BE" w:rsidP="006A2658">
      <w:pPr>
        <w:pStyle w:val="ad"/>
        <w:rPr>
          <w:b w:val="0"/>
          <w:bCs/>
          <w:color w:val="168489"/>
          <w:rtl/>
        </w:rPr>
      </w:pPr>
      <w:r w:rsidRPr="006A2658">
        <w:rPr>
          <w:b w:val="0"/>
          <w:bCs/>
          <w:color w:val="168489"/>
          <w:rtl/>
        </w:rPr>
        <w:t>تصميم لوحات القيادة الفعّالة:</w:t>
      </w:r>
    </w:p>
    <w:p w14:paraId="16C9497D" w14:textId="77777777" w:rsidR="006B59BE" w:rsidRDefault="006B59BE" w:rsidP="00FC05DF">
      <w:pPr>
        <w:rPr>
          <w:rtl/>
        </w:rPr>
      </w:pPr>
      <w:r w:rsidRPr="005F0E21">
        <w:rPr>
          <w:rtl/>
        </w:rPr>
        <w:t>لوحات القيادة الفعّالة تحوّل البيانات إلى رؤى قابلة للتنفيذ. فيما يلي المبادئ الرئيسية لتصميمها:</w:t>
      </w:r>
    </w:p>
    <w:p w14:paraId="1056BC22" w14:textId="3B4061E1" w:rsidR="008E0B6C" w:rsidRPr="005F0E21" w:rsidRDefault="008E0B6C" w:rsidP="008E0B6C">
      <w:pPr>
        <w:rPr>
          <w:rtl/>
        </w:rPr>
      </w:pPr>
      <w:r w:rsidRPr="008E0B6C">
        <w:rPr>
          <w:noProof/>
        </w:rPr>
        <mc:AlternateContent>
          <mc:Choice Requires="wpg">
            <w:drawing>
              <wp:inline distT="0" distB="0" distL="0" distR="0" wp14:anchorId="2FF7C331" wp14:editId="32152200">
                <wp:extent cx="5613398" cy="1976755"/>
                <wp:effectExtent l="0" t="0" r="6985" b="4445"/>
                <wp:docPr id="1973967899" name="Group 1"/>
                <wp:cNvGraphicFramePr/>
                <a:graphic xmlns:a="http://schemas.openxmlformats.org/drawingml/2006/main">
                  <a:graphicData uri="http://schemas.microsoft.com/office/word/2010/wordprocessingGroup">
                    <wpg:wgp>
                      <wpg:cNvGrpSpPr/>
                      <wpg:grpSpPr>
                        <a:xfrm>
                          <a:off x="0" y="0"/>
                          <a:ext cx="5613398" cy="1976755"/>
                          <a:chOff x="0" y="0"/>
                          <a:chExt cx="5613464" cy="1976755"/>
                        </a:xfrm>
                      </wpg:grpSpPr>
                      <wps:wsp>
                        <wps:cNvPr id="1973967900" name="Google Shape;2171;p42"/>
                        <wps:cNvSpPr>
                          <a:spLocks/>
                        </wps:cNvSpPr>
                        <wps:spPr bwMode="auto">
                          <a:xfrm flipH="1">
                            <a:off x="5195196"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86AB6B"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wps:txbx>
                        <wps:bodyPr rot="0" vert="horz" wrap="square" lIns="91425" tIns="91425" rIns="91425" bIns="91425" anchor="ctr" anchorCtr="0" upright="1">
                          <a:noAutofit/>
                        </wps:bodyPr>
                      </wps:wsp>
                      <wps:wsp>
                        <wps:cNvPr id="1973967901" name="Google Shape;2172;p42"/>
                        <wps:cNvSpPr>
                          <a:spLocks/>
                        </wps:cNvSpPr>
                        <wps:spPr bwMode="auto">
                          <a:xfrm flipH="1">
                            <a:off x="5195196"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02" name="Google Shape;2173;p42"/>
                        <wps:cNvSpPr>
                          <a:spLocks/>
                        </wps:cNvSpPr>
                        <wps:spPr bwMode="auto">
                          <a:xfrm flipH="1">
                            <a:off x="2924162"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39CDD2" w14:textId="6B5BC1E1"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التفاعلية</w:t>
                              </w:r>
                            </w:p>
                          </w:txbxContent>
                        </wps:txbx>
                        <wps:bodyPr rot="0" vert="horz" wrap="square" lIns="365749" tIns="182875" rIns="91425" bIns="91425" anchor="t" anchorCtr="0" upright="1">
                          <a:noAutofit/>
                        </wps:bodyPr>
                      </wps:wsp>
                      <wps:wsp>
                        <wps:cNvPr id="1973967903" name="Google Shape;2174;p42"/>
                        <wps:cNvSpPr>
                          <a:spLocks/>
                        </wps:cNvSpPr>
                        <wps:spPr bwMode="auto">
                          <a:xfrm flipH="1">
                            <a:off x="2924162"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04" name="Google Shape;2175;p42"/>
                        <wps:cNvSpPr>
                          <a:spLocks/>
                        </wps:cNvSpPr>
                        <wps:spPr bwMode="auto">
                          <a:xfrm flipH="1">
                            <a:off x="4012708"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s:wsp>
                        <wps:cNvPr id="1973967905" name="Google Shape;2171;p42"/>
                        <wps:cNvSpPr>
                          <a:spLocks/>
                        </wps:cNvSpPr>
                        <wps:spPr bwMode="auto">
                          <a:xfrm flipH="1">
                            <a:off x="5195196"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292A9C"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wps:txbx>
                        <wps:bodyPr rot="0" vert="horz" wrap="square" lIns="91425" tIns="91425" rIns="91425" bIns="91425" anchor="ctr" anchorCtr="0" upright="1">
                          <a:noAutofit/>
                        </wps:bodyPr>
                      </wps:wsp>
                      <wps:wsp>
                        <wps:cNvPr id="1973967906" name="Google Shape;2172;p42"/>
                        <wps:cNvSpPr>
                          <a:spLocks/>
                        </wps:cNvSpPr>
                        <wps:spPr bwMode="auto">
                          <a:xfrm flipH="1">
                            <a:off x="5195196"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07" name="Google Shape;2173;p42"/>
                        <wps:cNvSpPr>
                          <a:spLocks/>
                        </wps:cNvSpPr>
                        <wps:spPr bwMode="auto">
                          <a:xfrm flipH="1">
                            <a:off x="2924162"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B8540F6" w14:textId="35C25E7F"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الخصوصية</w:t>
                              </w:r>
                            </w:p>
                          </w:txbxContent>
                        </wps:txbx>
                        <wps:bodyPr rot="0" vert="horz" wrap="square" lIns="365749" tIns="182875" rIns="91425" bIns="91425" anchor="t" anchorCtr="0" upright="1">
                          <a:noAutofit/>
                        </wps:bodyPr>
                      </wps:wsp>
                      <wps:wsp>
                        <wps:cNvPr id="1973967908" name="Google Shape;2174;p42"/>
                        <wps:cNvSpPr>
                          <a:spLocks/>
                        </wps:cNvSpPr>
                        <wps:spPr bwMode="auto">
                          <a:xfrm flipH="1">
                            <a:off x="2924162"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09" name="Google Shape;2175;p42"/>
                        <wps:cNvSpPr>
                          <a:spLocks/>
                        </wps:cNvSpPr>
                        <wps:spPr bwMode="auto">
                          <a:xfrm flipH="1">
                            <a:off x="4012708"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cNvPr id="1973967910" name="Group 1973967910"/>
                        <wpg:cNvGrpSpPr/>
                        <wpg:grpSpPr>
                          <a:xfrm>
                            <a:off x="3" y="0"/>
                            <a:ext cx="5613461" cy="533422"/>
                            <a:chOff x="3" y="0"/>
                            <a:chExt cx="5613461" cy="533422"/>
                          </a:xfrm>
                        </wpg:grpSpPr>
                        <wpg:grpSp>
                          <wpg:cNvPr id="1973967911" name="Google Shape;2170;p42"/>
                          <wpg:cNvGrpSpPr>
                            <a:grpSpLocks/>
                          </wpg:cNvGrpSpPr>
                          <wpg:grpSpPr bwMode="auto">
                            <a:xfrm flipH="1">
                              <a:off x="2924363" y="0"/>
                              <a:ext cx="2689101" cy="533422"/>
                              <a:chOff x="2924296" y="0"/>
                              <a:chExt cx="44054" cy="8616"/>
                            </a:xfrm>
                          </wpg:grpSpPr>
                          <wps:wsp>
                            <wps:cNvPr id="1973967912" name="Google Shape;2171;p42"/>
                            <wps:cNvSpPr>
                              <a:spLocks/>
                            </wps:cNvSpPr>
                            <wps:spPr bwMode="auto">
                              <a:xfrm>
                                <a:off x="2924296"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A3DB28"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wps:txbx>
                            <wps:bodyPr rot="0" vert="horz" wrap="square" lIns="91425" tIns="91425" rIns="91425" bIns="91425" anchor="ctr" anchorCtr="0" upright="1">
                              <a:noAutofit/>
                            </wps:bodyPr>
                          </wps:wsp>
                          <wps:wsp>
                            <wps:cNvPr id="1973967913" name="Google Shape;2172;p42"/>
                            <wps:cNvSpPr>
                              <a:spLocks/>
                            </wps:cNvSpPr>
                            <wps:spPr bwMode="auto">
                              <a:xfrm>
                                <a:off x="2926286"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16848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14" name="Google Shape;2173;p42"/>
                            <wps:cNvSpPr>
                              <a:spLocks/>
                            </wps:cNvSpPr>
                            <wps:spPr bwMode="auto">
                              <a:xfrm>
                                <a:off x="2930545"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D20A9CF" w14:textId="01ED22BF"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البساطة</w:t>
                                  </w:r>
                                </w:p>
                              </w:txbxContent>
                            </wps:txbx>
                            <wps:bodyPr rot="0" vert="horz" wrap="square" lIns="365749" tIns="182875" rIns="91425" bIns="91425" anchor="t" anchorCtr="0" upright="1">
                              <a:noAutofit/>
                            </wps:bodyPr>
                          </wps:wsp>
                          <wps:wsp>
                            <wps:cNvPr id="1973967915" name="Google Shape;2174;p42"/>
                            <wps:cNvSpPr>
                              <a:spLocks/>
                            </wps:cNvSpPr>
                            <wps:spPr bwMode="auto">
                              <a:xfrm>
                                <a:off x="2932983"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rgbClr val="A0C9C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16" name="Google Shape;2175;p42"/>
                            <wps:cNvSpPr>
                              <a:spLocks/>
                            </wps:cNvSpPr>
                            <wps:spPr bwMode="auto">
                              <a:xfrm>
                                <a:off x="2928530"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rgbClr val="A0C9CA"/>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g:cNvPr id="1973967917" name="Google Shape;2170;p42"/>
                          <wpg:cNvGrpSpPr>
                            <a:grpSpLocks/>
                          </wpg:cNvGrpSpPr>
                          <wpg:grpSpPr bwMode="auto">
                            <a:xfrm flipH="1">
                              <a:off x="3" y="0"/>
                              <a:ext cx="2689101" cy="533422"/>
                              <a:chOff x="2" y="0"/>
                              <a:chExt cx="44054" cy="8616"/>
                            </a:xfrm>
                          </wpg:grpSpPr>
                          <wps:wsp>
                            <wps:cNvPr id="1973967918" name="Google Shape;2171;p42"/>
                            <wps:cNvSpPr>
                              <a:spLocks/>
                            </wps:cNvSpPr>
                            <wps:spPr bwMode="auto">
                              <a:xfrm>
                                <a:off x="2" y="0"/>
                                <a:ext cx="6849" cy="8616"/>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B56C08"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wps:txbx>
                            <wps:bodyPr rot="0" vert="horz" wrap="square" lIns="91425" tIns="91425" rIns="91425" bIns="91425" anchor="ctr" anchorCtr="0" upright="1">
                              <a:noAutofit/>
                            </wps:bodyPr>
                          </wps:wsp>
                          <wps:wsp>
                            <wps:cNvPr id="1973967919" name="Google Shape;2172;p42"/>
                            <wps:cNvSpPr>
                              <a:spLocks/>
                            </wps:cNvSpPr>
                            <wps:spPr bwMode="auto">
                              <a:xfrm>
                                <a:off x="1992" y="4462"/>
                                <a:ext cx="4859" cy="4154"/>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20" name="Google Shape;2173;p42"/>
                            <wps:cNvSpPr>
                              <a:spLocks/>
                            </wps:cNvSpPr>
                            <wps:spPr bwMode="auto">
                              <a:xfrm>
                                <a:off x="6251" y="0"/>
                                <a:ext cx="37805" cy="7714"/>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E3316E" w14:textId="6B97ACF0"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التصوّر البصري</w:t>
                                  </w:r>
                                </w:p>
                              </w:txbxContent>
                            </wps:txbx>
                            <wps:bodyPr rot="0" vert="horz" wrap="square" lIns="365749" tIns="182875" rIns="91425" bIns="91425" anchor="t" anchorCtr="0" upright="1">
                              <a:noAutofit/>
                            </wps:bodyPr>
                          </wps:wsp>
                          <wps:wsp>
                            <wps:cNvPr id="1973967921" name="Google Shape;2174;p42"/>
                            <wps:cNvSpPr>
                              <a:spLocks/>
                            </wps:cNvSpPr>
                            <wps:spPr bwMode="auto">
                              <a:xfrm>
                                <a:off x="8689" y="0"/>
                                <a:ext cx="35367" cy="7714"/>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22" name="Google Shape;2175;p42"/>
                            <wps:cNvSpPr>
                              <a:spLocks/>
                            </wps:cNvSpPr>
                            <wps:spPr bwMode="auto">
                              <a:xfrm>
                                <a:off x="4236" y="6718"/>
                                <a:ext cx="21987" cy="1898"/>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grpSp>
                      </wpg:grpSp>
                      <wps:wsp>
                        <wps:cNvPr id="1973967923" name="Google Shape;2171;p42"/>
                        <wps:cNvSpPr>
                          <a:spLocks/>
                        </wps:cNvSpPr>
                        <wps:spPr bwMode="auto">
                          <a:xfrm flipH="1">
                            <a:off x="2271034" y="732971"/>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2FD5B4B"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wps:txbx>
                        <wps:bodyPr rot="0" vert="horz" wrap="square" lIns="91425" tIns="91425" rIns="91425" bIns="91425" anchor="ctr" anchorCtr="0" upright="1">
                          <a:noAutofit/>
                        </wps:bodyPr>
                      </wps:wsp>
                      <wps:wsp>
                        <wps:cNvPr id="1973967924" name="Google Shape;2172;p42"/>
                        <wps:cNvSpPr>
                          <a:spLocks/>
                        </wps:cNvSpPr>
                        <wps:spPr bwMode="auto">
                          <a:xfrm flipH="1">
                            <a:off x="2271034" y="1009216"/>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25" name="Google Shape;2173;p42"/>
                        <wps:cNvSpPr>
                          <a:spLocks/>
                        </wps:cNvSpPr>
                        <wps:spPr bwMode="auto">
                          <a:xfrm flipH="1">
                            <a:off x="0" y="732971"/>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94FD50" w14:textId="3083BBB4"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الفورية</w:t>
                              </w:r>
                            </w:p>
                          </w:txbxContent>
                        </wps:txbx>
                        <wps:bodyPr rot="0" vert="horz" wrap="square" lIns="365749" tIns="182875" rIns="91425" bIns="91425" anchor="t" anchorCtr="0" upright="1">
                          <a:noAutofit/>
                        </wps:bodyPr>
                      </wps:wsp>
                      <wps:wsp>
                        <wps:cNvPr id="1973967926" name="Google Shape;2174;p42"/>
                        <wps:cNvSpPr>
                          <a:spLocks/>
                        </wps:cNvSpPr>
                        <wps:spPr bwMode="auto">
                          <a:xfrm flipH="1">
                            <a:off x="0" y="732971"/>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27" name="Google Shape;2175;p42"/>
                        <wps:cNvSpPr>
                          <a:spLocks/>
                        </wps:cNvSpPr>
                        <wps:spPr bwMode="auto">
                          <a:xfrm flipH="1">
                            <a:off x="1088546" y="1148887"/>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s:wsp>
                        <wps:cNvPr id="1973967928" name="Google Shape;2171;p42"/>
                        <wps:cNvSpPr>
                          <a:spLocks/>
                        </wps:cNvSpPr>
                        <wps:spPr bwMode="auto">
                          <a:xfrm flipH="1">
                            <a:off x="2271034" y="1443333"/>
                            <a:ext cx="418070" cy="533422"/>
                          </a:xfrm>
                          <a:custGeom>
                            <a:avLst/>
                            <a:gdLst>
                              <a:gd name="T0" fmla="*/ 12025 w 24051"/>
                              <a:gd name="T1" fmla="*/ 0 h 30255"/>
                              <a:gd name="T2" fmla="*/ 0 w 24051"/>
                              <a:gd name="T3" fmla="*/ 6942 h 30255"/>
                              <a:gd name="T4" fmla="*/ 0 w 24051"/>
                              <a:gd name="T5" fmla="*/ 30254 h 30255"/>
                              <a:gd name="T6" fmla="*/ 24051 w 24051"/>
                              <a:gd name="T7" fmla="*/ 30254 h 30255"/>
                              <a:gd name="T8" fmla="*/ 24051 w 24051"/>
                              <a:gd name="T9" fmla="*/ 6942 h 30255"/>
                              <a:gd name="T10" fmla="*/ 12025 w 24051"/>
                              <a:gd name="T11" fmla="*/ 0 h 30255"/>
                              <a:gd name="T12" fmla="*/ 0 w 24051"/>
                              <a:gd name="T13" fmla="*/ 0 h 30255"/>
                              <a:gd name="T14" fmla="*/ 24051 w 24051"/>
                              <a:gd name="T15" fmla="*/ 30255 h 30255"/>
                            </a:gdLst>
                            <a:ahLst/>
                            <a:cxnLst>
                              <a:cxn ang="0">
                                <a:pos x="T0" y="T1"/>
                              </a:cxn>
                              <a:cxn ang="0">
                                <a:pos x="T2" y="T3"/>
                              </a:cxn>
                              <a:cxn ang="0">
                                <a:pos x="T4" y="T5"/>
                              </a:cxn>
                              <a:cxn ang="0">
                                <a:pos x="T6" y="T7"/>
                              </a:cxn>
                              <a:cxn ang="0">
                                <a:pos x="T8" y="T9"/>
                              </a:cxn>
                              <a:cxn ang="0">
                                <a:pos x="T10" y="T11"/>
                              </a:cxn>
                            </a:cxnLst>
                            <a:rect l="T12" t="T13" r="T14" b="T15"/>
                            <a:pathLst>
                              <a:path w="24051" h="30255" extrusionOk="0">
                                <a:moveTo>
                                  <a:pt x="12025" y="0"/>
                                </a:moveTo>
                                <a:lnTo>
                                  <a:pt x="0" y="6942"/>
                                </a:lnTo>
                                <a:lnTo>
                                  <a:pt x="0" y="30254"/>
                                </a:lnTo>
                                <a:lnTo>
                                  <a:pt x="24051" y="30254"/>
                                </a:lnTo>
                                <a:lnTo>
                                  <a:pt x="24051" y="6942"/>
                                </a:lnTo>
                                <a:lnTo>
                                  <a:pt x="1202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5BF08A"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wps:txbx>
                        <wps:bodyPr rot="0" vert="horz" wrap="square" lIns="91425" tIns="91425" rIns="91425" bIns="91425" anchor="ctr" anchorCtr="0" upright="1">
                          <a:noAutofit/>
                        </wps:bodyPr>
                      </wps:wsp>
                      <wps:wsp>
                        <wps:cNvPr id="1973967929" name="Google Shape;2172;p42"/>
                        <wps:cNvSpPr>
                          <a:spLocks/>
                        </wps:cNvSpPr>
                        <wps:spPr bwMode="auto">
                          <a:xfrm flipH="1">
                            <a:off x="2271034" y="1719578"/>
                            <a:ext cx="296599" cy="257177"/>
                          </a:xfrm>
                          <a:custGeom>
                            <a:avLst/>
                            <a:gdLst>
                              <a:gd name="T0" fmla="*/ 17062 w 17062"/>
                              <a:gd name="T1" fmla="*/ 0 h 14586"/>
                              <a:gd name="T2" fmla="*/ 0 w 17062"/>
                              <a:gd name="T3" fmla="*/ 14585 h 14586"/>
                              <a:gd name="T4" fmla="*/ 17062 w 17062"/>
                              <a:gd name="T5" fmla="*/ 14585 h 14586"/>
                              <a:gd name="T6" fmla="*/ 17062 w 17062"/>
                              <a:gd name="T7" fmla="*/ 0 h 14586"/>
                            </a:gdLst>
                            <a:ahLst/>
                            <a:cxnLst>
                              <a:cxn ang="0">
                                <a:pos x="T0" y="T1"/>
                              </a:cxn>
                              <a:cxn ang="0">
                                <a:pos x="T2" y="T3"/>
                              </a:cxn>
                              <a:cxn ang="0">
                                <a:pos x="T4" y="T5"/>
                              </a:cxn>
                              <a:cxn ang="0">
                                <a:pos x="T6" y="T7"/>
                              </a:cxn>
                            </a:cxnLst>
                            <a:rect l="0" t="0" r="r" b="b"/>
                            <a:pathLst>
                              <a:path w="17062" h="14586" extrusionOk="0">
                                <a:moveTo>
                                  <a:pt x="17062" y="0"/>
                                </a:moveTo>
                                <a:lnTo>
                                  <a:pt x="0" y="14585"/>
                                </a:lnTo>
                                <a:lnTo>
                                  <a:pt x="17062" y="14585"/>
                                </a:lnTo>
                                <a:lnTo>
                                  <a:pt x="17062" y="0"/>
                                </a:lnTo>
                                <a:close/>
                              </a:path>
                            </a:pathLst>
                          </a:custGeom>
                          <a:solidFill>
                            <a:srgbClr val="343C4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30" name="Google Shape;2173;p42"/>
                        <wps:cNvSpPr>
                          <a:spLocks/>
                        </wps:cNvSpPr>
                        <wps:spPr bwMode="auto">
                          <a:xfrm flipH="1">
                            <a:off x="0" y="1443333"/>
                            <a:ext cx="2307658" cy="477579"/>
                          </a:xfrm>
                          <a:custGeom>
                            <a:avLst/>
                            <a:gdLst>
                              <a:gd name="T0" fmla="*/ 9585 w 132743"/>
                              <a:gd name="T1" fmla="*/ 1 h 23600"/>
                              <a:gd name="T2" fmla="*/ 0 w 132743"/>
                              <a:gd name="T3" fmla="*/ 16610 h 23600"/>
                              <a:gd name="T4" fmla="*/ 2322 w 132743"/>
                              <a:gd name="T5" fmla="*/ 23599 h 23600"/>
                              <a:gd name="T6" fmla="*/ 119896 w 132743"/>
                              <a:gd name="T7" fmla="*/ 23599 h 23600"/>
                              <a:gd name="T8" fmla="*/ 132743 w 132743"/>
                              <a:gd name="T9" fmla="*/ 1 h 23600"/>
                              <a:gd name="T10" fmla="*/ 9585 w 132743"/>
                              <a:gd name="T11" fmla="*/ 1 h 23600"/>
                              <a:gd name="T12" fmla="*/ 0 w 132743"/>
                              <a:gd name="T13" fmla="*/ 0 h 23600"/>
                              <a:gd name="T14" fmla="*/ 132743 w 132743"/>
                              <a:gd name="T15" fmla="*/ 23600 h 23600"/>
                            </a:gdLst>
                            <a:ahLst/>
                            <a:cxnLst>
                              <a:cxn ang="0">
                                <a:pos x="T0" y="T1"/>
                              </a:cxn>
                              <a:cxn ang="0">
                                <a:pos x="T2" y="T3"/>
                              </a:cxn>
                              <a:cxn ang="0">
                                <a:pos x="T4" y="T5"/>
                              </a:cxn>
                              <a:cxn ang="0">
                                <a:pos x="T6" y="T7"/>
                              </a:cxn>
                              <a:cxn ang="0">
                                <a:pos x="T8" y="T9"/>
                              </a:cxn>
                              <a:cxn ang="0">
                                <a:pos x="T10" y="T11"/>
                              </a:cxn>
                            </a:cxnLst>
                            <a:rect l="T12" t="T13" r="T14" b="T15"/>
                            <a:pathLst>
                              <a:path w="132743" h="23600" extrusionOk="0">
                                <a:moveTo>
                                  <a:pt x="9585" y="1"/>
                                </a:moveTo>
                                <a:lnTo>
                                  <a:pt x="0" y="16610"/>
                                </a:lnTo>
                                <a:lnTo>
                                  <a:pt x="2322" y="23599"/>
                                </a:lnTo>
                                <a:lnTo>
                                  <a:pt x="119896" y="23599"/>
                                </a:lnTo>
                                <a:lnTo>
                                  <a:pt x="132743" y="1"/>
                                </a:lnTo>
                                <a:lnTo>
                                  <a:pt x="9585" y="1"/>
                                </a:lnTo>
                                <a:close/>
                              </a:path>
                            </a:pathLst>
                          </a:custGeom>
                          <a:solidFill>
                            <a:srgbClr val="EEEEE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9941DC" w14:textId="529BEB18"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السياق</w:t>
                              </w:r>
                            </w:p>
                          </w:txbxContent>
                        </wps:txbx>
                        <wps:bodyPr rot="0" vert="horz" wrap="square" lIns="365749" tIns="182875" rIns="91425" bIns="91425" anchor="t" anchorCtr="0" upright="1">
                          <a:noAutofit/>
                        </wps:bodyPr>
                      </wps:wsp>
                      <wps:wsp>
                        <wps:cNvPr id="1973967931" name="Google Shape;2174;p42"/>
                        <wps:cNvSpPr>
                          <a:spLocks/>
                        </wps:cNvSpPr>
                        <wps:spPr bwMode="auto">
                          <a:xfrm flipH="1">
                            <a:off x="0" y="1443333"/>
                            <a:ext cx="2158839" cy="477579"/>
                          </a:xfrm>
                          <a:custGeom>
                            <a:avLst/>
                            <a:gdLst>
                              <a:gd name="T0" fmla="*/ 1025 w 124183"/>
                              <a:gd name="T1" fmla="*/ 1 h 23600"/>
                              <a:gd name="T2" fmla="*/ 1 w 124183"/>
                              <a:gd name="T3" fmla="*/ 1775 h 23600"/>
                              <a:gd name="T4" fmla="*/ 120385 w 124183"/>
                              <a:gd name="T5" fmla="*/ 1775 h 23600"/>
                              <a:gd name="T6" fmla="*/ 108645 w 124183"/>
                              <a:gd name="T7" fmla="*/ 23599 h 23600"/>
                              <a:gd name="T8" fmla="*/ 111336 w 124183"/>
                              <a:gd name="T9" fmla="*/ 23599 h 23600"/>
                              <a:gd name="T10" fmla="*/ 124183 w 124183"/>
                              <a:gd name="T11" fmla="*/ 1 h 23600"/>
                              <a:gd name="T12" fmla="*/ 1025 w 124183"/>
                              <a:gd name="T13" fmla="*/ 1 h 23600"/>
                            </a:gdLst>
                            <a:ahLst/>
                            <a:cxnLst>
                              <a:cxn ang="0">
                                <a:pos x="T0" y="T1"/>
                              </a:cxn>
                              <a:cxn ang="0">
                                <a:pos x="T2" y="T3"/>
                              </a:cxn>
                              <a:cxn ang="0">
                                <a:pos x="T4" y="T5"/>
                              </a:cxn>
                              <a:cxn ang="0">
                                <a:pos x="T6" y="T7"/>
                              </a:cxn>
                              <a:cxn ang="0">
                                <a:pos x="T8" y="T9"/>
                              </a:cxn>
                              <a:cxn ang="0">
                                <a:pos x="T10" y="T11"/>
                              </a:cxn>
                              <a:cxn ang="0">
                                <a:pos x="T12" y="T13"/>
                              </a:cxn>
                            </a:cxnLst>
                            <a:rect l="0" t="0" r="r" b="b"/>
                            <a:pathLst>
                              <a:path w="124183" h="23600" extrusionOk="0">
                                <a:moveTo>
                                  <a:pt x="1025" y="1"/>
                                </a:moveTo>
                                <a:lnTo>
                                  <a:pt x="1" y="1775"/>
                                </a:lnTo>
                                <a:lnTo>
                                  <a:pt x="120385" y="1775"/>
                                </a:lnTo>
                                <a:lnTo>
                                  <a:pt x="108645" y="23599"/>
                                </a:lnTo>
                                <a:lnTo>
                                  <a:pt x="111336" y="23599"/>
                                </a:lnTo>
                                <a:lnTo>
                                  <a:pt x="124183" y="1"/>
                                </a:lnTo>
                                <a:lnTo>
                                  <a:pt x="1025" y="1"/>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973967932" name="Google Shape;2175;p42"/>
                        <wps:cNvSpPr>
                          <a:spLocks/>
                        </wps:cNvSpPr>
                        <wps:spPr bwMode="auto">
                          <a:xfrm flipH="1">
                            <a:off x="1088546" y="1859249"/>
                            <a:ext cx="1342110" cy="117506"/>
                          </a:xfrm>
                          <a:custGeom>
                            <a:avLst/>
                            <a:gdLst>
                              <a:gd name="T0" fmla="*/ 6335 w 77201"/>
                              <a:gd name="T1" fmla="*/ 0 h 11086"/>
                              <a:gd name="T2" fmla="*/ 1 w 77201"/>
                              <a:gd name="T3" fmla="*/ 11085 h 11086"/>
                              <a:gd name="T4" fmla="*/ 71129 w 77201"/>
                              <a:gd name="T5" fmla="*/ 11085 h 11086"/>
                              <a:gd name="T6" fmla="*/ 77201 w 77201"/>
                              <a:gd name="T7" fmla="*/ 0 h 11086"/>
                              <a:gd name="T8" fmla="*/ 6335 w 77201"/>
                              <a:gd name="T9" fmla="*/ 0 h 11086"/>
                              <a:gd name="T10" fmla="*/ 0 w 77201"/>
                              <a:gd name="T11" fmla="*/ 0 h 11086"/>
                              <a:gd name="T12" fmla="*/ 77201 w 77201"/>
                              <a:gd name="T13" fmla="*/ 11086 h 11086"/>
                            </a:gdLst>
                            <a:ahLst/>
                            <a:cxnLst>
                              <a:cxn ang="0">
                                <a:pos x="T0" y="T1"/>
                              </a:cxn>
                              <a:cxn ang="0">
                                <a:pos x="T2" y="T3"/>
                              </a:cxn>
                              <a:cxn ang="0">
                                <a:pos x="T4" y="T5"/>
                              </a:cxn>
                              <a:cxn ang="0">
                                <a:pos x="T6" y="T7"/>
                              </a:cxn>
                              <a:cxn ang="0">
                                <a:pos x="T8" y="T9"/>
                              </a:cxn>
                            </a:cxnLst>
                            <a:rect l="T10" t="T11" r="T12" b="T13"/>
                            <a:pathLst>
                              <a:path w="77201" h="11086" extrusionOk="0">
                                <a:moveTo>
                                  <a:pt x="6335" y="0"/>
                                </a:moveTo>
                                <a:lnTo>
                                  <a:pt x="1" y="11085"/>
                                </a:lnTo>
                                <a:lnTo>
                                  <a:pt x="71129" y="11085"/>
                                </a:lnTo>
                                <a:lnTo>
                                  <a:pt x="77201" y="0"/>
                                </a:lnTo>
                                <a:lnTo>
                                  <a:pt x="6335" y="0"/>
                                </a:lnTo>
                                <a:close/>
                              </a:path>
                            </a:pathLst>
                          </a:custGeom>
                          <a:solidFill>
                            <a:schemeClr val="bg1">
                              <a:lumMod val="65000"/>
                            </a:schemeClr>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365749" tIns="91425" rIns="91425" bIns="91425" anchor="ctr" anchorCtr="0" upright="1">
                          <a:noAutofit/>
                        </wps:bodyPr>
                      </wps:wsp>
                    </wpg:wgp>
                  </a:graphicData>
                </a:graphic>
              </wp:inline>
            </w:drawing>
          </mc:Choice>
          <mc:Fallback>
            <w:pict>
              <v:group w14:anchorId="2FF7C331" id="_x0000_s2154" style="width:442pt;height:155.65pt;mso-position-horizontal-relative:char;mso-position-vertical-relative:line" coordsize="56134,197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">
                <v:shape id="Google Shape;2171;p42" o:spid="_x0000_s2155" style="position:absolute;left:51951;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0686AB6B"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5</w:t>
                        </w:r>
                      </w:p>
                    </w:txbxContent>
                  </v:textbox>
                </v:shape>
                <v:shape id="Google Shape;2172;p42" o:spid="_x0000_s2156" style="position:absolute;left:51951;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" path="m17062,l,14585r17062,l17062,xe" fillcolor="#168489" stroked="f">
                  <v:path arrowok="t" o:extrusionok="f" o:connecttype="custom" o:connectlocs="296599,0;0,257159;296599,257159;296599,0" o:connectangles="0,0,0,0"/>
                </v:shape>
                <v:shape id="Google Shape;2173;p42" o:spid="_x0000_s2157" style="position:absolute;left:29241;top:14433;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5A39CDD2" w14:textId="6B5BC1E1"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التفاعلية</w:t>
                        </w:r>
                      </w:p>
                    </w:txbxContent>
                  </v:textbox>
                </v:shape>
                <v:shape id="Google Shape;2174;p42" o:spid="_x0000_s2158" style="position:absolute;left:29241;top:14433;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2159" style="position:absolute;left:40127;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" path="m6335,l1,11085r71128,l77201,,6335,xe" fillcolor="#a0c9ca" stroked="f">
                  <v:stroke joinstyle="miter"/>
                  <v:path arrowok="t" o:extrusionok="f" o:connecttype="custom" o:connectlocs="110132,0;17,117495;1236551,117495;1342110,0;110132,0" o:connectangles="0,0,0,0,0" textboxrect="0,0,77201,11086"/>
                </v:shape>
                <v:shape id="Google Shape;2171;p42" o:spid="_x0000_s2160" style="position:absolute;left:51951;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" adj="-11796480,,5400" path="m12025,l,6942,,30254r24051,l24051,6942,12025,xe" fillcolor="#a0c9ca" stroked="f">
                  <v:stroke joinstyle="miter"/>
                  <v:formulas/>
                  <v:path arrowok="t" o:extrusionok="f" o:connecttype="custom" o:connectlocs="209026,0;0,122394;0,533404;418070,533404;418070,122394;209026,0" o:connectangles="0,0,0,0,0,0" textboxrect="0,0,24051,30255"/>
                  <v:textbox inset="2.53958mm,2.53958mm,2.53958mm,2.53958mm">
                    <w:txbxContent>
                      <w:p w14:paraId="07292A9C"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3</w:t>
                        </w:r>
                      </w:p>
                    </w:txbxContent>
                  </v:textbox>
                </v:shape>
                <v:shape id="Google Shape;2172;p42" o:spid="_x0000_s2161" style="position:absolute;left:51951;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" path="m17062,l,14585r17062,l17062,xe" fillcolor="#168489" stroked="f">
                  <v:path arrowok="t" o:extrusionok="f" o:connecttype="custom" o:connectlocs="296599,0;0,257159;296599,257159;296599,0" o:connectangles="0,0,0,0"/>
                </v:shape>
                <v:shape id="Google Shape;2173;p42" o:spid="_x0000_s2162" style="position:absolute;left:29241;top:7329;width:23077;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2B8540F6" w14:textId="35C25E7F"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الخصوصية</w:t>
                        </w:r>
                      </w:p>
                    </w:txbxContent>
                  </v:textbox>
                </v:shape>
                <v:shape id="Google Shape;2174;p42" o:spid="_x0000_s2163" style="position:absolute;left:29241;top:7329;width:21589;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" path="m1025,1l1,1775r120384,l108645,23599r2691,l124183,1,1025,1xe" fillcolor="#a0c9ca" stroked="f">
                  <v:path arrowok="t" o:extrusionok="f" o:connecttype="custom" o:connectlocs="17819,20;17,35920;2092813,35920;1888721,477559;1935502,477559;2158839,20;17819,20" o:connectangles="0,0,0,0,0,0,0"/>
                </v:shape>
                <v:shape id="Google Shape;2175;p42" o:spid="_x0000_s2164" style="position:absolute;left:40127;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" path="m6335,l1,11085r71128,l77201,,6335,xe" fillcolor="#a0c9ca" stroked="f">
                  <v:stroke joinstyle="miter"/>
                  <v:path arrowok="t" o:extrusionok="f" o:connecttype="custom" o:connectlocs="110132,0;17,117495;1236551,117495;1342110,0;110132,0" o:connectangles="0,0,0,0,0" textboxrect="0,0,77201,11086"/>
                </v:shape>
                <v:group id="Group 1973967910" o:spid="_x0000_s2165" style="position:absolute;width:56134;height:5334" coordorigin="" coordsize="56134,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">
                  <v:group id="Google Shape;2170;p42" o:spid="_x0000_s2166" style="position:absolute;left:29243;width:26891;height:5334;flip:x" coordorigin="29242" coordsize="4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">
                    <v:shape id="Google Shape;2171;p42" o:spid="_x0000_s2167" style="position:absolute;left:29242;width:69;height:8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" adj="-11796480,,5400" path="m12025,l,6942,,30254r24051,l24051,6942,12025,xe" fillcolor="#a0c9ca" stroked="f">
                      <v:stroke joinstyle="miter"/>
                      <v:formulas/>
                      <v:path arrowok="t" o:extrusionok="f" o:connecttype="custom" o:connectlocs="3424,0;0,1977;0,8616;6849,8616;6849,1977;3424,0" o:connectangles="0,0,0,0,0,0" textboxrect="0,0,24051,30255"/>
                      <v:textbox inset="2.53958mm,2.53958mm,2.53958mm,2.53958mm">
                        <w:txbxContent>
                          <w:p w14:paraId="26A3DB28"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1</w:t>
                            </w:r>
                          </w:p>
                        </w:txbxContent>
                      </v:textbox>
                    </v:shape>
                    <v:shape id="Google Shape;2172;p42" o:spid="_x0000_s2168" style="position:absolute;left:29262;top:44;width:49;height:42;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" path="m17062,l,14585r17062,l17062,xe" fillcolor="#168489" stroked="f">
                      <v:path arrowok="t" o:extrusionok="f" o:connecttype="custom" o:connectlocs="4859,0;0,4154;4859,4154;4859,0" o:connectangles="0,0,0,0"/>
                    </v:shape>
                    <v:shape id="Google Shape;2173;p42" o:spid="_x0000_s2169" style="position:absolute;left:29305;width:378;height:77;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6D20A9CF" w14:textId="01ED22BF"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البساطة</w:t>
                            </w:r>
                          </w:p>
                        </w:txbxContent>
                      </v:textbox>
                    </v:shape>
                    <v:shape id="Google Shape;2174;p42" o:spid="_x0000_s2170" style="position:absolute;left:29329;width:354;height:77;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" path="m1025,1l1,1775r120384,l108645,23599r2691,l124183,1,1025,1xe" fillcolor="#a0c9ca" stroked="f">
                      <v:path arrowok="t" o:extrusionok="f" o:connecttype="custom" o:connectlocs="292,0;0,580;34285,580;30942,7714;31708,7714;35367,0;292,0" o:connectangles="0,0,0,0,0,0,0"/>
                    </v:shape>
                    <v:shape id="Google Shape;2175;p42" o:spid="_x0000_s2171" style="position:absolute;left:29285;top:67;width:220;height:19;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" path="m6335,l1,11085r71128,l77201,,6335,xe" fillcolor="#a0c9ca" stroked="f">
                      <v:stroke joinstyle="miter"/>
                      <v:path arrowok="t" o:extrusionok="f" o:connecttype="custom" o:connectlocs="1804,0;0,1898;20258,1898;21987,0;1804,0" o:connectangles="0,0,0,0,0" textboxrect="0,0,77201,11086"/>
                    </v:shape>
                  </v:group>
                  <v:group id="Google Shape;2170;p42" o:spid="_x0000_s2172" style="position:absolute;width:26891;height:5334;flip:x" coordorigin="2" coordsize="44054,8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">
                    <v:shape id="Google Shape;2171;p42" o:spid="_x0000_s2173" style="position:absolute;left:2;width:6849;height:8616;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" adj="-11796480,,5400" path="m12025,l,6942,,30254r24051,l24051,6942,12025,xe" fillcolor="#a5a5a5 [2092]" stroked="f">
                      <v:stroke joinstyle="miter"/>
                      <v:formulas/>
                      <v:path arrowok="t" o:extrusionok="f" o:connecttype="custom" o:connectlocs="3424,0;0,1977;0,8616;6849,8616;6849,1977;3424,0" o:connectangles="0,0,0,0,0,0" textboxrect="0,0,24051,30255"/>
                      <v:textbox inset="2.53958mm,2.53958mm,2.53958mm,2.53958mm">
                        <w:txbxContent>
                          <w:p w14:paraId="61B56C08"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2</w:t>
                            </w:r>
                          </w:p>
                        </w:txbxContent>
                      </v:textbox>
                    </v:shape>
                    <v:shape id="Google Shape;2172;p42" o:spid="_x0000_s2174" style="position:absolute;left:1992;top:4462;width:4859;height:4154;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" path="m17062,l,14585r17062,l17062,xe" fillcolor="#343c4f" stroked="f">
                      <v:path arrowok="t" o:extrusionok="f" o:connecttype="custom" o:connectlocs="4859,0;0,4154;4859,4154;4859,0" o:connectangles="0,0,0,0"/>
                    </v:shape>
                    <v:shape id="Google Shape;2173;p42" o:spid="_x0000_s2175" style="position:absolute;left:6251;width:37805;height:7714;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" adj="-11796480,,5400" path="m9585,1l,16610r2322,6989l119896,23599,132743,1,9585,1xe" fillcolor="#eee" stroked="f">
                      <v:stroke joinstyle="miter"/>
                      <v:formulas/>
                      <v:path arrowok="t" o:extrusionok="f" o:connecttype="custom" o:connectlocs="2730,0;0,5429;661,7714;34146,7714;37805,0;2730,0" o:connectangles="0,0,0,0,0,0" textboxrect="0,0,132743,23600"/>
                      <v:textbox inset="10.1597mm,5.07986mm,2.53958mm,2.53958mm">
                        <w:txbxContent>
                          <w:p w14:paraId="41E3316E" w14:textId="6B97ACF0"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التصوّر البصري</w:t>
                            </w:r>
                          </w:p>
                        </w:txbxContent>
                      </v:textbox>
                    </v:shape>
                    <v:shape id="Google Shape;2174;p42" o:spid="_x0000_s2176" style="position:absolute;left:8689;width:35367;height:7714;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" path="m1025,1l1,1775r120384,l108645,23599r2691,l124183,1,1025,1xe" fillcolor="#a5a5a5 [2092]" stroked="f">
                      <v:path arrowok="t" o:extrusionok="f" o:connecttype="custom" o:connectlocs="292,0;0,580;34285,580;30942,7714;31708,7714;35367,0;292,0" o:connectangles="0,0,0,0,0,0,0"/>
                    </v:shape>
                    <v:shape id="Google Shape;2175;p42" o:spid="_x0000_s2177" style="position:absolute;left:4236;top:6718;width:21987;height:1898;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" path="m6335,l1,11085r71128,l77201,,6335,xe" fillcolor="#a5a5a5 [2092]" stroked="f">
                      <v:stroke joinstyle="miter"/>
                      <v:path arrowok="t" o:extrusionok="f" o:connecttype="custom" o:connectlocs="1804,0;0,1898;20258,1898;21987,0;1804,0" o:connectangles="0,0,0,0,0" textboxrect="0,0,77201,11086"/>
                    </v:shape>
                  </v:group>
                </v:group>
                <v:shape id="Google Shape;2171;p42" o:spid="_x0000_s2178" style="position:absolute;left:22710;top:7329;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52FD5B4B"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4</w:t>
                        </w:r>
                      </w:p>
                    </w:txbxContent>
                  </v:textbox>
                </v:shape>
                <v:shape id="Google Shape;2172;p42" o:spid="_x0000_s2179" style="position:absolute;left:22710;top:10092;width:2966;height:2571;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" path="m17062,l,14585r17062,l17062,xe" fillcolor="#343c4f" stroked="f">
                  <v:path arrowok="t" o:extrusionok="f" o:connecttype="custom" o:connectlocs="296599,0;0,257159;296599,257159;296599,0" o:connectangles="0,0,0,0"/>
                </v:shape>
                <v:shape id="Google Shape;2173;p42" o:spid="_x0000_s2180" style="position:absolute;top:7329;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2194FD50" w14:textId="3083BBB4"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الفورية</w:t>
                        </w:r>
                      </w:p>
                    </w:txbxContent>
                  </v:textbox>
                </v:shape>
                <v:shape id="Google Shape;2174;p42" o:spid="_x0000_s2181" style="position:absolute;top:7329;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2182" style="position:absolute;left:10885;top:11488;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" path="m6335,l1,11085r71128,l77201,,6335,xe" fillcolor="#a5a5a5 [2092]" stroked="f">
                  <v:stroke joinstyle="miter"/>
                  <v:path arrowok="t" o:extrusionok="f" o:connecttype="custom" o:connectlocs="110132,0;17,117495;1236551,117495;1342110,0;110132,0" o:connectangles="0,0,0,0,0" textboxrect="0,0,77201,11086"/>
                </v:shape>
                <v:shape id="Google Shape;2171;p42" o:spid="_x0000_s2183" style="position:absolute;left:22710;top:14433;width:4181;height:5334;flip:x;visibility:visible;mso-wrap-style:square;v-text-anchor:middle" coordsize="24051,3025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" adj="-11796480,,5400" path="m12025,l,6942,,30254r24051,l24051,6942,12025,xe" fillcolor="#a5a5a5 [2092]" stroked="f">
                  <v:stroke joinstyle="miter"/>
                  <v:formulas/>
                  <v:path arrowok="t" o:extrusionok="f" o:connecttype="custom" o:connectlocs="209026,0;0,122394;0,533404;418070,533404;418070,122394;209026,0" o:connectangles="0,0,0,0,0,0" textboxrect="0,0,24051,30255"/>
                  <v:textbox inset="2.53958mm,2.53958mm,2.53958mm,2.53958mm">
                    <w:txbxContent>
                      <w:p w14:paraId="3D5BF08A" w14:textId="77777777" w:rsidR="008E0B6C" w:rsidRDefault="008E0B6C" w:rsidP="008E0B6C">
                        <w:pPr>
                          <w:bidi w:val="0"/>
                          <w:jc w:val="center"/>
                          <w:rPr>
                            <w:rFonts w:ascii="Adobe Arabic" w:eastAsia="GE Dinar Two Medium" w:hAnsi="Adobe Arabic" w:cs="Adobe Arabic"/>
                            <w:color w:val="FFFFFF"/>
                            <w:kern w:val="24"/>
                            <w:szCs w:val="28"/>
                          </w:rPr>
                        </w:pPr>
                        <w:r>
                          <w:rPr>
                            <w:rFonts w:ascii="Adobe Arabic" w:eastAsia="GE Dinar Two Medium" w:hAnsi="Adobe Arabic" w:cs="Adobe Arabic"/>
                            <w:color w:val="FFFFFF"/>
                            <w:kern w:val="24"/>
                            <w:szCs w:val="28"/>
                          </w:rPr>
                          <w:t>6</w:t>
                        </w:r>
                      </w:p>
                    </w:txbxContent>
                  </v:textbox>
                </v:shape>
                <v:shape id="Google Shape;2172;p42" o:spid="_x0000_s2184" style="position:absolute;left:22710;top:17195;width:2966;height:2572;flip:x;visibility:visible;mso-wrap-style:square;v-text-anchor:middle" coordsize="17062,14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" path="m17062,l,14585r17062,l17062,xe" fillcolor="#343c4f" stroked="f">
                  <v:path arrowok="t" o:extrusionok="f" o:connecttype="custom" o:connectlocs="296599,0;0,257159;296599,257159;296599,0" o:connectangles="0,0,0,0"/>
                </v:shape>
                <v:shape id="Google Shape;2173;p42" o:spid="_x0000_s2185" style="position:absolute;top:14433;width:23076;height:4776;flip:x;visibility:visible;mso-wrap-style:square;v-text-anchor:top" coordsize="132743,23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" adj="-11796480,,5400" path="m9585,1l,16610r2322,6989l119896,23599,132743,1,9585,1xe" fillcolor="#eee" stroked="f">
                  <v:stroke joinstyle="miter"/>
                  <v:formulas/>
                  <v:path arrowok="t" o:extrusionok="f" o:connecttype="custom" o:connectlocs="166630,20;0,336127;40367,477559;2084321,477559;2307658,20;166630,20" o:connectangles="0,0,0,0,0,0" textboxrect="0,0,132743,23600"/>
                  <v:textbox inset="10.1597mm,5.07986mm,2.53958mm,2.53958mm">
                    <w:txbxContent>
                      <w:p w14:paraId="0A9941DC" w14:textId="529BEB18" w:rsidR="008E0B6C" w:rsidRDefault="008E0B6C" w:rsidP="008E0B6C">
                        <w:pPr>
                          <w:bidi w:val="0"/>
                          <w:spacing w:line="192" w:lineRule="auto"/>
                          <w:jc w:val="center"/>
                          <w:rPr>
                            <w:rFonts w:ascii="Adobe Arabic" w:eastAsia="GE Dinar Two Medium" w:hAnsi="Adobe Arabic" w:cs="Adobe Arabic"/>
                            <w:b/>
                            <w:bCs/>
                            <w:color w:val="000000"/>
                            <w:kern w:val="24"/>
                            <w:sz w:val="32"/>
                            <w:szCs w:val="32"/>
                            <w:lang w:bidi="ar-SY"/>
                          </w:rPr>
                        </w:pPr>
                        <w:r w:rsidRPr="008E0B6C">
                          <w:rPr>
                            <w:rFonts w:ascii="Adobe Arabic" w:eastAsia="GE Dinar Two Medium" w:hAnsi="Adobe Arabic" w:cs="Adobe Arabic"/>
                            <w:b/>
                            <w:bCs/>
                            <w:color w:val="000000"/>
                            <w:kern w:val="24"/>
                            <w:sz w:val="32"/>
                            <w:szCs w:val="32"/>
                            <w:rtl/>
                            <w:lang w:bidi="ar-SY"/>
                          </w:rPr>
                          <w:t>السياق</w:t>
                        </w:r>
                      </w:p>
                    </w:txbxContent>
                  </v:textbox>
                </v:shape>
                <v:shape id="Google Shape;2174;p42" o:spid="_x0000_s2186" style="position:absolute;top:14433;width:21588;height:4776;flip:x;visibility:visible;mso-wrap-style:square;v-text-anchor:middle" coordsize="124183,2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" path="m1025,1l1,1775r120384,l108645,23599r2691,l124183,1,1025,1xe" fillcolor="#a5a5a5 [2092]" stroked="f">
                  <v:path arrowok="t" o:extrusionok="f" o:connecttype="custom" o:connectlocs="17819,20;17,35920;2092813,35920;1888721,477559;1935502,477559;2158839,20;17819,20" o:connectangles="0,0,0,0,0,0,0"/>
                </v:shape>
                <v:shape id="Google Shape;2175;p42" o:spid="_x0000_s2187" style="position:absolute;left:10885;top:18592;width:13421;height:1175;flip:x;visibility:visible;mso-wrap-style:square;v-text-anchor:middle" coordsize="77201,11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" path="m6335,l1,11085r71128,l77201,,6335,xe" fillcolor="#a5a5a5 [2092]" stroked="f">
                  <v:stroke joinstyle="miter"/>
                  <v:path arrowok="t" o:extrusionok="f" o:connecttype="custom" o:connectlocs="110132,0;17,117495;1236551,117495;1342110,0;110132,0" o:connectangles="0,0,0,0,0" textboxrect="0,0,77201,11086"/>
                </v:shape>
                <w10:anchorlock/>
              </v:group>
            </w:pict>
          </mc:Fallback>
        </mc:AlternateContent>
      </w:r>
    </w:p>
    <w:p w14:paraId="59D34C05" w14:textId="77777777" w:rsidR="00F57560" w:rsidRDefault="00F57560" w:rsidP="00FC05DF">
      <w:pPr>
        <w:rPr>
          <w:color w:val="168489"/>
          <w:rtl/>
        </w:rPr>
      </w:pPr>
    </w:p>
    <w:p w14:paraId="4314FA7B" w14:textId="7A2E35CF" w:rsidR="006B59BE" w:rsidRPr="005F0E21" w:rsidRDefault="006B59BE" w:rsidP="00FC05DF">
      <w:pPr>
        <w:rPr>
          <w:rtl/>
        </w:rPr>
      </w:pPr>
      <w:r w:rsidRPr="006A2658">
        <w:rPr>
          <w:color w:val="168489"/>
          <w:rtl/>
        </w:rPr>
        <w:t>1. البساطة:</w:t>
      </w:r>
      <w:r w:rsidRPr="005F0E21">
        <w:rPr>
          <w:rtl/>
        </w:rPr>
        <w:t xml:space="preserve"> عرض المعلومات الأساسية فقط، وتجنّب التفاصيل غير الضرورية.</w:t>
      </w:r>
    </w:p>
    <w:p w14:paraId="16DA11C2" w14:textId="77777777" w:rsidR="006B59BE" w:rsidRPr="005F0E21" w:rsidRDefault="006B59BE" w:rsidP="00FC05DF">
      <w:pPr>
        <w:rPr>
          <w:rtl/>
        </w:rPr>
      </w:pPr>
      <w:r w:rsidRPr="006A2658">
        <w:rPr>
          <w:color w:val="168489"/>
          <w:rtl/>
        </w:rPr>
        <w:t>2. التصوّر البصري:</w:t>
      </w:r>
      <w:r w:rsidRPr="005F0E21">
        <w:rPr>
          <w:rtl/>
        </w:rPr>
        <w:t xml:space="preserve"> استخدام الرسوم البيانية والألوان لتسهيل استيعاب المعلومات.</w:t>
      </w:r>
    </w:p>
    <w:p w14:paraId="46E8077C" w14:textId="77777777" w:rsidR="006B59BE" w:rsidRPr="005F0E21" w:rsidRDefault="006B59BE" w:rsidP="00FC05DF">
      <w:pPr>
        <w:rPr>
          <w:rtl/>
        </w:rPr>
      </w:pPr>
      <w:r w:rsidRPr="006A2658">
        <w:rPr>
          <w:color w:val="168489"/>
          <w:rtl/>
        </w:rPr>
        <w:t>3. الخصوصية:</w:t>
      </w:r>
      <w:r w:rsidRPr="005F0E21">
        <w:rPr>
          <w:rtl/>
        </w:rPr>
        <w:t xml:space="preserve"> تخصيص المعلومات المعروضة حسب احتياجات المستخدم ومستواه التنظيمي.</w:t>
      </w:r>
    </w:p>
    <w:p w14:paraId="4E73E8E0" w14:textId="77777777" w:rsidR="006B59BE" w:rsidRPr="005F0E21" w:rsidRDefault="006B59BE" w:rsidP="00FC05DF">
      <w:pPr>
        <w:rPr>
          <w:rtl/>
        </w:rPr>
      </w:pPr>
      <w:r w:rsidRPr="006A2658">
        <w:rPr>
          <w:color w:val="168489"/>
          <w:rtl/>
        </w:rPr>
        <w:t>4. الفورية:</w:t>
      </w:r>
      <w:r w:rsidRPr="005F0E21">
        <w:rPr>
          <w:rtl/>
        </w:rPr>
        <w:t xml:space="preserve"> تحديث البيانات في الوقت الفعلي أو شبه الفعلي.</w:t>
      </w:r>
    </w:p>
    <w:p w14:paraId="4FB9C87E" w14:textId="77777777" w:rsidR="006B59BE" w:rsidRPr="005F0E21" w:rsidRDefault="006B59BE" w:rsidP="00FC05DF">
      <w:pPr>
        <w:rPr>
          <w:rtl/>
        </w:rPr>
      </w:pPr>
      <w:r w:rsidRPr="006A2658">
        <w:rPr>
          <w:color w:val="168489"/>
          <w:rtl/>
        </w:rPr>
        <w:t xml:space="preserve">5. التفاعلية: </w:t>
      </w:r>
      <w:r w:rsidRPr="005F0E21">
        <w:rPr>
          <w:rtl/>
        </w:rPr>
        <w:t>السماح بالتعمّق في البيانات واستكشاف التفاصيل عند الحاجة.</w:t>
      </w:r>
    </w:p>
    <w:p w14:paraId="254D71ED" w14:textId="77777777" w:rsidR="006B59BE" w:rsidRPr="005F0E21" w:rsidRDefault="006B59BE" w:rsidP="00FC05DF">
      <w:pPr>
        <w:rPr>
          <w:rtl/>
        </w:rPr>
      </w:pPr>
      <w:r w:rsidRPr="006A2658">
        <w:rPr>
          <w:color w:val="168489"/>
          <w:rtl/>
        </w:rPr>
        <w:t xml:space="preserve">6. السياق: </w:t>
      </w:r>
      <w:r w:rsidRPr="005F0E21">
        <w:rPr>
          <w:rtl/>
        </w:rPr>
        <w:t>توفير نقاط مرجعية للمقارنة (مقابل الهدف، الفترة السابقة، المعايير القياسية).</w:t>
      </w:r>
    </w:p>
    <w:p w14:paraId="27185702" w14:textId="66B511F5" w:rsidR="006B59BE" w:rsidRPr="006A2658" w:rsidRDefault="006A2658" w:rsidP="008E0B6C">
      <w:pPr>
        <w:pStyle w:val="ad"/>
        <w:pageBreakBefore/>
        <w:rPr>
          <w:b w:val="0"/>
          <w:bCs/>
          <w:color w:val="168489"/>
          <w:rtl/>
        </w:rPr>
      </w:pPr>
      <w:r w:rsidRPr="00E42DAD">
        <w:rPr>
          <w:noProof/>
        </w:rPr>
        <w:lastRenderedPageBreak/>
        <mc:AlternateContent>
          <mc:Choice Requires="wpg">
            <w:drawing>
              <wp:anchor distT="0" distB="0" distL="114300" distR="114300" simplePos="0" relativeHeight="252860416" behindDoc="0" locked="0" layoutInCell="1" allowOverlap="1" wp14:anchorId="4B7EE029" wp14:editId="7F6320A1">
                <wp:simplePos x="0" y="0"/>
                <wp:positionH relativeFrom="margin">
                  <wp:posOffset>4995545</wp:posOffset>
                </wp:positionH>
                <wp:positionV relativeFrom="paragraph">
                  <wp:posOffset>10766</wp:posOffset>
                </wp:positionV>
                <wp:extent cx="735965" cy="661670"/>
                <wp:effectExtent l="0" t="0" r="6985" b="5080"/>
                <wp:wrapSquare wrapText="bothSides"/>
                <wp:docPr id="1973967295"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160" name="Picture 1717196160"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161" name="Rectangle: Rounded Corners 1717196161"/>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2380BE1" id="Group 20" o:spid="_x0000_s1026" style="position:absolute;margin-left:393.35pt;margin-top:.85pt;width:57.95pt;height:52.1pt;z-index:252860416;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">
                <v:shape id="Picture 1717196160"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">
                  <v:imagedata r:id="rId122" o:title="Reference "/>
                </v:shape>
                <v:roundrect id="Rectangle: Rounded Corners 171719616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" fillcolor="#168489" strokecolor="#168489" strokeweight="1pt">
                  <v:stroke joinstyle="miter"/>
                </v:roundrect>
                <w10:wrap type="square" anchorx="margin"/>
              </v:group>
            </w:pict>
          </mc:Fallback>
        </mc:AlternateContent>
      </w:r>
      <w:r w:rsidR="006B59BE" w:rsidRPr="006A2658">
        <w:rPr>
          <w:b w:val="0"/>
          <w:bCs/>
          <w:color w:val="168489"/>
          <w:rtl/>
        </w:rPr>
        <w:t>مثال:</w:t>
      </w:r>
    </w:p>
    <w:p w14:paraId="6BCEAD42" w14:textId="77777777" w:rsidR="006B59BE" w:rsidRPr="006A2658" w:rsidRDefault="006B59BE" w:rsidP="006A2658">
      <w:pPr>
        <w:pStyle w:val="ad"/>
        <w:rPr>
          <w:b w:val="0"/>
          <w:bCs/>
          <w:rtl/>
        </w:rPr>
      </w:pPr>
      <w:r w:rsidRPr="006A2658">
        <w:rPr>
          <w:b w:val="0"/>
          <w:bCs/>
          <w:rtl/>
        </w:rPr>
        <w:t>لوحة قيادة تنفيذية لشركة الاتصالات</w:t>
      </w:r>
    </w:p>
    <w:p w14:paraId="72D9AC64" w14:textId="0EBD499F" w:rsidR="006B59BE" w:rsidRPr="005F0E21" w:rsidRDefault="008E0B6C" w:rsidP="00FC05DF">
      <w:pPr>
        <w:rPr>
          <w:rtl/>
        </w:rPr>
      </w:pPr>
      <w:r>
        <w:rPr>
          <w:noProof/>
        </w:rPr>
        <w:drawing>
          <wp:anchor distT="0" distB="0" distL="114300" distR="114300" simplePos="0" relativeHeight="252939264" behindDoc="0" locked="0" layoutInCell="1" allowOverlap="1" wp14:anchorId="47ADADD1" wp14:editId="0EBE0460">
            <wp:simplePos x="0" y="0"/>
            <wp:positionH relativeFrom="margin">
              <wp:align>left</wp:align>
            </wp:positionH>
            <wp:positionV relativeFrom="paragraph">
              <wp:posOffset>7782</wp:posOffset>
            </wp:positionV>
            <wp:extent cx="1223010" cy="1223010"/>
            <wp:effectExtent l="0" t="0" r="0" b="0"/>
            <wp:wrapSquare wrapText="bothSides"/>
            <wp:docPr id="1973967933" name="Picture 1973967933" descr="Remote work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descr="Remote working "/>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5F0E21">
        <w:rPr>
          <w:rtl/>
        </w:rPr>
        <w:t>لنفترض شركة اتصالات تركّز على ثلاثة أهداف استراتيجية: زيادة الإيرادات، تحسين تجربة العملاء، وتعزيز الكفاءة التشغيلية. لوحة القيادة التنفيذية قد تتضمّن:</w:t>
      </w:r>
    </w:p>
    <w:p w14:paraId="23B77C6E" w14:textId="0F358B88" w:rsidR="006B59BE" w:rsidRPr="005F0E21" w:rsidRDefault="006B59BE" w:rsidP="00FC05DF">
      <w:pPr>
        <w:rPr>
          <w:rtl/>
        </w:rPr>
      </w:pPr>
      <w:r w:rsidRPr="005F0E21">
        <w:rPr>
          <w:rtl/>
        </w:rPr>
        <w:t>- المنظور المالي: الإيرادات الشهرية، متوسط العائد لكل مستخدم (</w:t>
      </w:r>
      <w:r w:rsidRPr="005F0E21">
        <w:t>ARPU</w:t>
      </w:r>
      <w:r w:rsidRPr="005F0E21">
        <w:rPr>
          <w:rtl/>
        </w:rPr>
        <w:t>)، التكلفة لكل عميل.</w:t>
      </w:r>
    </w:p>
    <w:p w14:paraId="512D446D" w14:textId="57E8882F" w:rsidR="006B59BE" w:rsidRPr="005F0E21" w:rsidRDefault="006B59BE" w:rsidP="00FC05DF">
      <w:pPr>
        <w:rPr>
          <w:rtl/>
        </w:rPr>
      </w:pPr>
      <w:r w:rsidRPr="005F0E21">
        <w:rPr>
          <w:rtl/>
        </w:rPr>
        <w:t>- منظور العملاء: مؤشّر صافي الترويج (</w:t>
      </w:r>
      <w:r w:rsidRPr="005F0E21">
        <w:t>NPS</w:t>
      </w:r>
      <w:r w:rsidRPr="005F0E21">
        <w:rPr>
          <w:rtl/>
        </w:rPr>
        <w:t>)، معدّل تسرّب العملاء، نسبة حلّ المشكلات من أول اتصال.</w:t>
      </w:r>
      <w:r w:rsidR="008E0B6C" w:rsidRPr="008E0B6C">
        <w:t xml:space="preserve"> </w:t>
      </w:r>
    </w:p>
    <w:p w14:paraId="50A6F9D7" w14:textId="77777777" w:rsidR="006B59BE" w:rsidRPr="005F0E21" w:rsidRDefault="006B59BE" w:rsidP="00FC05DF">
      <w:pPr>
        <w:rPr>
          <w:rtl/>
        </w:rPr>
      </w:pPr>
      <w:r w:rsidRPr="005F0E21">
        <w:rPr>
          <w:rtl/>
        </w:rPr>
        <w:t>- منظور العمليات: نسبة توافر الشبكة، متوسط وقت الاستجابة للأعطال، نسبة الاستخدام من السعة المتاحة.</w:t>
      </w:r>
    </w:p>
    <w:p w14:paraId="30CB8AB1" w14:textId="77777777" w:rsidR="006B59BE" w:rsidRDefault="006B59BE" w:rsidP="00FC05DF">
      <w:pPr>
        <w:rPr>
          <w:rtl/>
        </w:rPr>
      </w:pPr>
      <w:r w:rsidRPr="005F0E21">
        <w:rPr>
          <w:rtl/>
        </w:rPr>
        <w:t>- منظور التعلّم والنمو: نسبة المهارات الرقمية بين الموظّفين، عدد الابتكارات المطبّقة، معدّل دوران</w:t>
      </w:r>
      <w:r>
        <w:rPr>
          <w:rFonts w:hint="cs"/>
          <w:rtl/>
        </w:rPr>
        <w:t xml:space="preserve"> الموظفين.</w:t>
      </w:r>
    </w:p>
    <w:p w14:paraId="0B947D20" w14:textId="3474AAA4" w:rsidR="006B59BE" w:rsidRDefault="00FC05DF" w:rsidP="00FC05DF">
      <w:pPr>
        <w:rPr>
          <w:rtl/>
        </w:rPr>
      </w:pPr>
      <w:r w:rsidRPr="002A078C">
        <w:rPr>
          <w:rFonts w:ascii="Sakkal Majalla" w:hAnsi="Sakkal Majalla"/>
          <w:noProof/>
          <w:color w:val="002060"/>
          <w:sz w:val="34"/>
        </w:rPr>
        <mc:AlternateContent>
          <mc:Choice Requires="wpg">
            <w:drawing>
              <wp:inline distT="0" distB="0" distL="0" distR="0" wp14:anchorId="7AC32A18" wp14:editId="5E0FD7C8">
                <wp:extent cx="5731510" cy="895350"/>
                <wp:effectExtent l="0" t="0" r="21590" b="19050"/>
                <wp:docPr id="74544555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45445554"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45445555" name="مجموعة 39"/>
                        <wpg:cNvGrpSpPr/>
                        <wpg:grpSpPr>
                          <a:xfrm>
                            <a:off x="0" y="0"/>
                            <a:ext cx="5731510" cy="895350"/>
                            <a:chOff x="0" y="0"/>
                            <a:chExt cx="5878196" cy="918845"/>
                          </a:xfrm>
                        </wpg:grpSpPr>
                        <wpg:grpSp>
                          <wpg:cNvPr id="745445556" name="مجموعة 40"/>
                          <wpg:cNvGrpSpPr/>
                          <wpg:grpSpPr>
                            <a:xfrm>
                              <a:off x="0" y="0"/>
                              <a:ext cx="5878196" cy="918845"/>
                              <a:chOff x="0" y="0"/>
                              <a:chExt cx="6240348" cy="919070"/>
                            </a:xfrm>
                          </wpg:grpSpPr>
                          <wpg:grpSp>
                            <wpg:cNvPr id="745445557" name="مجموعة 41"/>
                            <wpg:cNvGrpSpPr/>
                            <wpg:grpSpPr>
                              <a:xfrm>
                                <a:off x="0" y="169208"/>
                                <a:ext cx="5433072" cy="580613"/>
                                <a:chOff x="0" y="169208"/>
                                <a:chExt cx="5433072" cy="580613"/>
                              </a:xfrm>
                            </wpg:grpSpPr>
                            <wps:wsp>
                              <wps:cNvPr id="74544555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74544555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6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745445561" name="مربع نص 41"/>
                          <wps:cNvSpPr txBox="1"/>
                          <wps:spPr>
                            <a:xfrm>
                              <a:off x="204484" y="257055"/>
                              <a:ext cx="4616071" cy="387740"/>
                            </a:xfrm>
                            <a:prstGeom prst="rect">
                              <a:avLst/>
                            </a:prstGeom>
                            <a:noFill/>
                          </wps:spPr>
                          <wps:txbx>
                            <w:txbxContent>
                              <w:p w14:paraId="37B12C70" w14:textId="7BCA4F11"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توظيف البيانات في التنبؤ بالمخاطر والفرص</w:t>
                                </w:r>
                              </w:p>
                            </w:txbxContent>
                          </wps:txbx>
                          <wps:bodyPr wrap="square" rtlCol="1">
                            <a:spAutoFit/>
                          </wps:bodyPr>
                        </wps:wsp>
                      </wpg:grpSp>
                    </wpg:wgp>
                  </a:graphicData>
                </a:graphic>
              </wp:inline>
            </w:drawing>
          </mc:Choice>
          <mc:Fallback>
            <w:pict>
              <v:group w14:anchorId="7AC32A18" id="_x0000_s218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">
                <v:shape id="صورة 38" o:spid="_x0000_s218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">
                  <v:imagedata r:id="rId95" o:title=""/>
                </v:shape>
                <v:group id="مجموعة 39" o:spid="_x0000_s219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">
                  <v:group id="مجموعة 40" o:spid="_x0000_s219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">
                    <v:group id="مجموعة 41" o:spid="_x0000_s219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">
                      <v:shape id="شكل حر 42" o:spid="_x0000_s219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19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" fillcolor="#168489" stroked="f" strokeweight="1pt">
                        <v:stroke joinstyle="miter"/>
                      </v:roundrect>
                    </v:group>
                    <v:oval id="شكل بيضاوي 44" o:spid="_x0000_s219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" filled="f" strokecolor="#a5a5a5 [2092]" strokeweight="1pt">
                      <v:stroke joinstyle="miter"/>
                    </v:oval>
                  </v:group>
                  <v:shape id="مربع نص 41" o:spid="_x0000_s219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" filled="f" stroked="f">
                    <v:textbox style="mso-fit-shape-to-text:t">
                      <w:txbxContent>
                        <w:p w14:paraId="37B12C70" w14:textId="7BCA4F11" w:rsidR="00FC05DF" w:rsidRDefault="006A2658" w:rsidP="00FC05DF">
                          <w:pPr>
                            <w:rPr>
                              <w:rFonts w:eastAsia="Calibri" w:hAnsi="Adobe Arabic" w:cs="Adobe Arabic"/>
                              <w:b/>
                              <w:bCs/>
                              <w:color w:val="FFFFFF"/>
                              <w:kern w:val="24"/>
                              <w:sz w:val="36"/>
                              <w:szCs w:val="36"/>
                              <w:lang w:bidi="ar-EG"/>
                            </w:rPr>
                          </w:pPr>
                          <w:r w:rsidRPr="006A2658">
                            <w:rPr>
                              <w:rFonts w:eastAsia="Calibri" w:hAnsi="Adobe Arabic" w:cs="Adobe Arabic"/>
                              <w:b/>
                              <w:bCs/>
                              <w:color w:val="FFFFFF"/>
                              <w:kern w:val="24"/>
                              <w:sz w:val="36"/>
                              <w:szCs w:val="36"/>
                              <w:rtl/>
                              <w:lang w:bidi="ar-EG"/>
                            </w:rPr>
                            <w:t>توظيف البيانات في التنبؤ بالمخاطر والفرص</w:t>
                          </w:r>
                        </w:p>
                      </w:txbxContent>
                    </v:textbox>
                  </v:shape>
                </v:group>
                <w10:anchorlock/>
              </v:group>
            </w:pict>
          </mc:Fallback>
        </mc:AlternateContent>
      </w:r>
    </w:p>
    <w:p w14:paraId="01F19878" w14:textId="5290BADE" w:rsidR="006B59BE" w:rsidRPr="005F0E21" w:rsidRDefault="008E0B6C" w:rsidP="00FC05DF">
      <w:pPr>
        <w:rPr>
          <w:rtl/>
        </w:rPr>
      </w:pPr>
      <w:r>
        <w:rPr>
          <w:noProof/>
        </w:rPr>
        <w:drawing>
          <wp:anchor distT="0" distB="0" distL="114300" distR="114300" simplePos="0" relativeHeight="252940288" behindDoc="0" locked="0" layoutInCell="1" allowOverlap="1" wp14:anchorId="5311B149" wp14:editId="155DCB3D">
            <wp:simplePos x="0" y="0"/>
            <wp:positionH relativeFrom="margin">
              <wp:align>left</wp:align>
            </wp:positionH>
            <wp:positionV relativeFrom="paragraph">
              <wp:posOffset>8300</wp:posOffset>
            </wp:positionV>
            <wp:extent cx="1223010" cy="1223010"/>
            <wp:effectExtent l="0" t="0" r="0" b="0"/>
            <wp:wrapSquare wrapText="bothSides"/>
            <wp:docPr id="1973967934" name="Picture 1973967934" descr="Risk facto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Risk factors "/>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5F0E21">
        <w:rPr>
          <w:rtl/>
        </w:rPr>
        <w:t>إحدى أهمّ القيم الاستراتيجية للبيانات هي قدرتها على استباق المستقبل، سواء في كشف المخاطر المحتملة أو تحديد الفرص الناشئة. وفقاً لدراسة من معهد ماكينزي العالمي، فإن الشركات التي توظّف التحليلات التنبؤية بشكل فعّال تقلّل من المخاطر التشغيلية بنسبة تصل إلى 40%.</w:t>
      </w:r>
      <w:r w:rsidRPr="008E0B6C">
        <w:t xml:space="preserve"> </w:t>
      </w:r>
    </w:p>
    <w:p w14:paraId="2C72E8B8" w14:textId="42C0E02F" w:rsidR="006B59BE" w:rsidRDefault="006B59BE" w:rsidP="006A2658">
      <w:pPr>
        <w:pStyle w:val="ad"/>
        <w:rPr>
          <w:b w:val="0"/>
          <w:bCs/>
          <w:color w:val="168489"/>
          <w:rtl/>
        </w:rPr>
      </w:pPr>
      <w:r w:rsidRPr="006A2658">
        <w:rPr>
          <w:b w:val="0"/>
          <w:bCs/>
          <w:color w:val="168489"/>
          <w:rtl/>
        </w:rPr>
        <w:t>التنبؤ بالمخاطر باستخدام البيانات:</w:t>
      </w:r>
    </w:p>
    <w:p w14:paraId="4AFF1A05" w14:textId="33EEBBD3" w:rsidR="008E0B6C" w:rsidRPr="006A2658" w:rsidRDefault="008E0B6C" w:rsidP="008E0B6C">
      <w:pPr>
        <w:pStyle w:val="ad"/>
        <w:rPr>
          <w:b w:val="0"/>
          <w:bCs/>
          <w:color w:val="168489"/>
          <w:rtl/>
        </w:rPr>
      </w:pPr>
      <w:r w:rsidRPr="008E0B6C">
        <w:rPr>
          <w:b w:val="0"/>
          <w:bCs/>
          <w:noProof/>
          <w:color w:val="168489"/>
        </w:rPr>
        <mc:AlternateContent>
          <mc:Choice Requires="wpg">
            <w:drawing>
              <wp:inline distT="0" distB="0" distL="0" distR="0" wp14:anchorId="68A85B5A" wp14:editId="05C15EC3">
                <wp:extent cx="5535422" cy="1458507"/>
                <wp:effectExtent l="0" t="0" r="8255" b="0"/>
                <wp:docPr id="1973967935" name="Group 175"/>
                <wp:cNvGraphicFramePr/>
                <a:graphic xmlns:a="http://schemas.openxmlformats.org/drawingml/2006/main">
                  <a:graphicData uri="http://schemas.microsoft.com/office/word/2010/wordprocessingGroup">
                    <wpg:wgp>
                      <wpg:cNvGrpSpPr/>
                      <wpg:grpSpPr>
                        <a:xfrm>
                          <a:off x="0" y="0"/>
                          <a:ext cx="5535422" cy="1458507"/>
                          <a:chOff x="0" y="0"/>
                          <a:chExt cx="5535422" cy="1458507"/>
                        </a:xfrm>
                      </wpg:grpSpPr>
                      <pic:pic xmlns:pic="http://schemas.openxmlformats.org/drawingml/2006/picture">
                        <pic:nvPicPr>
                          <pic:cNvPr id="1973967936" name="Graphic 26" descr="Gears with solid fill"/>
                          <pic:cNvPicPr>
                            <a:picLocks noChangeAspect="1"/>
                          </pic:cNvPicPr>
                        </pic:nvPicPr>
                        <pic:blipFill>
                          <a:blip r:embed="rId355" cstate="print">
                            <a:extLst>
                              <a:ext uri="{28A0092B-C50C-407E-A947-70E740481C1C}">
                                <a14:useLocalDpi xmlns:a14="http://schemas.microsoft.com/office/drawing/2010/main" val="0"/>
                              </a:ext>
                              <a:ext uri="{96DAC541-7B7A-43D3-8B79-37D633B846F1}">
                                <asvg:svgBlip xmlns:asvg="http://schemas.microsoft.com/office/drawing/2016/SVG/main" r:embed="rId356"/>
                              </a:ext>
                            </a:extLst>
                          </a:blip>
                          <a:stretch>
                            <a:fillRect/>
                          </a:stretch>
                        </pic:blipFill>
                        <pic:spPr>
                          <a:xfrm>
                            <a:off x="253332" y="268606"/>
                            <a:ext cx="575518" cy="575518"/>
                          </a:xfrm>
                          <a:prstGeom prst="rect">
                            <a:avLst/>
                          </a:prstGeom>
                        </pic:spPr>
                      </pic:pic>
                      <pic:pic xmlns:pic="http://schemas.openxmlformats.org/drawingml/2006/picture">
                        <pic:nvPicPr>
                          <pic:cNvPr id="1973967937" name="Graphic 16" descr="Document with solid fill"/>
                          <pic:cNvPicPr>
                            <a:picLocks noChangeAspect="1"/>
                          </pic:cNvPicPr>
                        </pic:nvPicPr>
                        <pic:blipFill>
                          <a:blip r:embed="rId357" cstate="print">
                            <a:extLst>
                              <a:ext uri="{28A0092B-C50C-407E-A947-70E740481C1C}">
                                <a14:useLocalDpi xmlns:a14="http://schemas.microsoft.com/office/drawing/2010/main" val="0"/>
                              </a:ext>
                              <a:ext uri="{96DAC541-7B7A-43D3-8B79-37D633B846F1}">
                                <asvg:svgBlip xmlns:asvg="http://schemas.microsoft.com/office/drawing/2016/SVG/main" r:embed="rId358"/>
                              </a:ext>
                            </a:extLst>
                          </a:blip>
                          <a:stretch>
                            <a:fillRect/>
                          </a:stretch>
                        </pic:blipFill>
                        <pic:spPr>
                          <a:xfrm>
                            <a:off x="2534403" y="302498"/>
                            <a:ext cx="482901" cy="482901"/>
                          </a:xfrm>
                          <a:prstGeom prst="rect">
                            <a:avLst/>
                          </a:prstGeom>
                        </pic:spPr>
                      </pic:pic>
                      <pic:pic xmlns:pic="http://schemas.openxmlformats.org/drawingml/2006/picture">
                        <pic:nvPicPr>
                          <pic:cNvPr id="1973967938" name="Graphic 65" descr="Magnifying glass with solid fill"/>
                          <pic:cNvPicPr>
                            <a:picLocks noChangeAspect="1"/>
                          </pic:cNvPicPr>
                        </pic:nvPicPr>
                        <pic:blipFill>
                          <a:blip r:embed="rId359" cstate="print">
                            <a:extLst>
                              <a:ext uri="{28A0092B-C50C-407E-A947-70E740481C1C}">
                                <a14:useLocalDpi xmlns:a14="http://schemas.microsoft.com/office/drawing/2010/main" val="0"/>
                              </a:ext>
                              <a:ext uri="{96DAC541-7B7A-43D3-8B79-37D633B846F1}">
                                <asvg:svgBlip xmlns:asvg="http://schemas.microsoft.com/office/drawing/2016/SVG/main" r:embed="rId360"/>
                              </a:ext>
                            </a:extLst>
                          </a:blip>
                          <a:stretch>
                            <a:fillRect/>
                          </a:stretch>
                        </pic:blipFill>
                        <pic:spPr>
                          <a:xfrm>
                            <a:off x="3612321" y="840698"/>
                            <a:ext cx="469030" cy="469073"/>
                          </a:xfrm>
                          <a:prstGeom prst="rect">
                            <a:avLst/>
                          </a:prstGeom>
                        </pic:spPr>
                      </pic:pic>
                      <wpg:grpSp>
                        <wpg:cNvPr id="1973967939" name="Group 1973967939"/>
                        <wpg:cNvGrpSpPr/>
                        <wpg:grpSpPr>
                          <a:xfrm>
                            <a:off x="0" y="0"/>
                            <a:ext cx="5535422" cy="1458507"/>
                            <a:chOff x="0" y="0"/>
                            <a:chExt cx="5535422" cy="1458507"/>
                          </a:xfrm>
                        </wpg:grpSpPr>
                        <wps:wsp>
                          <wps:cNvPr id="1973967940" name="Freeform: Shape 1973967940"/>
                          <wps:cNvSpPr/>
                          <wps:spPr>
                            <a:xfrm>
                              <a:off x="3310961" y="799086"/>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941" name="Freeform: Shape 1973967941"/>
                          <wps:cNvSpPr/>
                          <wps:spPr>
                            <a:xfrm>
                              <a:off x="4414615" y="247259"/>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942" name="Freeform: Shape 1973967942"/>
                          <wps:cNvSpPr/>
                          <wps:spPr>
                            <a:xfrm>
                              <a:off x="1103654" y="799086"/>
                              <a:ext cx="1103654" cy="551827"/>
                            </a:xfrm>
                            <a:custGeom>
                              <a:avLst/>
                              <a:gdLst>
                                <a:gd name="connsiteX0" fmla="*/ 0 w 1298712"/>
                                <a:gd name="connsiteY0" fmla="*/ 0 h 649356"/>
                                <a:gd name="connsiteX1" fmla="*/ 1298712 w 1298712"/>
                                <a:gd name="connsiteY1" fmla="*/ 0 h 649356"/>
                                <a:gd name="connsiteX2" fmla="*/ 649356 w 1298712"/>
                                <a:gd name="connsiteY2" fmla="*/ 649356 h 649356"/>
                                <a:gd name="connsiteX3" fmla="*/ 0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0" y="0"/>
                                  </a:moveTo>
                                  <a:lnTo>
                                    <a:pt x="1298712" y="0"/>
                                  </a:lnTo>
                                  <a:cubicBezTo>
                                    <a:pt x="1298712" y="358629"/>
                                    <a:pt x="1007985" y="649356"/>
                                    <a:pt x="649356" y="649356"/>
                                  </a:cubicBezTo>
                                  <a:cubicBezTo>
                                    <a:pt x="290727" y="649356"/>
                                    <a:pt x="0" y="358629"/>
                                    <a:pt x="0" y="0"/>
                                  </a:cubicBezTo>
                                  <a:close/>
                                </a:path>
                              </a:pathLst>
                            </a:custGeom>
                            <a:no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943" name="Freeform: Shape 1973967943"/>
                          <wps:cNvSpPr/>
                          <wps:spPr>
                            <a:xfrm>
                              <a:off x="2207308" y="247259"/>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944" name="Freeform: Shape 1973967944"/>
                          <wps:cNvSpPr/>
                          <wps:spPr>
                            <a:xfrm>
                              <a:off x="0" y="247259"/>
                              <a:ext cx="1103654" cy="551827"/>
                            </a:xfrm>
                            <a:custGeom>
                              <a:avLst/>
                              <a:gdLst>
                                <a:gd name="connsiteX0" fmla="*/ 649356 w 1298712"/>
                                <a:gd name="connsiteY0" fmla="*/ 0 h 649356"/>
                                <a:gd name="connsiteX1" fmla="*/ 1298712 w 1298712"/>
                                <a:gd name="connsiteY1" fmla="*/ 649356 h 649356"/>
                                <a:gd name="connsiteX2" fmla="*/ 0 w 1298712"/>
                                <a:gd name="connsiteY2" fmla="*/ 649356 h 649356"/>
                                <a:gd name="connsiteX3" fmla="*/ 649356 w 1298712"/>
                                <a:gd name="connsiteY3" fmla="*/ 0 h 649356"/>
                              </a:gdLst>
                              <a:ahLst/>
                              <a:cxnLst>
                                <a:cxn ang="0">
                                  <a:pos x="connsiteX0" y="connsiteY0"/>
                                </a:cxn>
                                <a:cxn ang="0">
                                  <a:pos x="connsiteX1" y="connsiteY1"/>
                                </a:cxn>
                                <a:cxn ang="0">
                                  <a:pos x="connsiteX2" y="connsiteY2"/>
                                </a:cxn>
                                <a:cxn ang="0">
                                  <a:pos x="connsiteX3" y="connsiteY3"/>
                                </a:cxn>
                              </a:cxnLst>
                              <a:rect l="l" t="t" r="r" b="b"/>
                              <a:pathLst>
                                <a:path w="1298712" h="649356">
                                  <a:moveTo>
                                    <a:pt x="649356" y="0"/>
                                  </a:moveTo>
                                  <a:cubicBezTo>
                                    <a:pt x="1007985" y="0"/>
                                    <a:pt x="1298712" y="290727"/>
                                    <a:pt x="1298712" y="649356"/>
                                  </a:cubicBezTo>
                                  <a:lnTo>
                                    <a:pt x="0" y="649356"/>
                                  </a:lnTo>
                                  <a:cubicBezTo>
                                    <a:pt x="0" y="290727"/>
                                    <a:pt x="290727" y="0"/>
                                    <a:pt x="649356" y="0"/>
                                  </a:cubicBezTo>
                                  <a:close/>
                                </a:path>
                              </a:pathLst>
                            </a:cu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7945" name="TextBox 18"/>
                          <wps:cNvSpPr txBox="1">
                            <a:spLocks noChangeArrowheads="1"/>
                          </wps:cNvSpPr>
                          <wps:spPr bwMode="auto">
                            <a:xfrm>
                              <a:off x="4411022" y="852595"/>
                              <a:ext cx="1124400" cy="463610"/>
                            </a:xfrm>
                            <a:prstGeom prst="rect">
                              <a:avLst/>
                            </a:prstGeom>
                          </wps:spPr>
                          <wps:txbx>
                            <w:txbxContent>
                              <w:p w14:paraId="7A9237E0" w14:textId="77777777" w:rsidR="008E0B6C" w:rsidRDefault="008E0B6C" w:rsidP="008E0B6C">
                                <w:pPr>
                                  <w:jc w:val="center"/>
                                  <w:rPr>
                                    <w:rFonts w:ascii="Adobe Arabic" w:hAnsi="Adobe Arabic" w:cs="Adobe Arabic"/>
                                    <w:b/>
                                    <w:bCs/>
                                    <w:kern w:val="24"/>
                                    <w:sz w:val="36"/>
                                    <w:szCs w:val="36"/>
                                  </w:rPr>
                                </w:pPr>
                                <w:r>
                                  <w:rPr>
                                    <w:rFonts w:ascii="Adobe Arabic" w:hAnsi="Adobe Arabic" w:cs="Adobe Arabic"/>
                                    <w:b/>
                                    <w:bCs/>
                                    <w:kern w:val="24"/>
                                    <w:sz w:val="36"/>
                                    <w:szCs w:val="36"/>
                                    <w:rtl/>
                                  </w:rPr>
                                  <w:t>تحليل الاتجاهات</w:t>
                                </w:r>
                              </w:p>
                            </w:txbxContent>
                          </wps:txbx>
                          <wps:bodyPr rot="0" vert="horz" wrap="square" lIns="0" tIns="45720" rIns="0" bIns="45720" anchor="b" anchorCtr="0" upright="1">
                            <a:noAutofit/>
                          </wps:bodyPr>
                        </wps:wsp>
                        <wps:wsp>
                          <wps:cNvPr id="1973967946" name="TextBox 18"/>
                          <wps:cNvSpPr txBox="1">
                            <a:spLocks noChangeArrowheads="1"/>
                          </wps:cNvSpPr>
                          <wps:spPr bwMode="auto">
                            <a:xfrm>
                              <a:off x="2217870" y="807774"/>
                              <a:ext cx="1024342" cy="628528"/>
                            </a:xfrm>
                            <a:prstGeom prst="rect">
                              <a:avLst/>
                            </a:prstGeom>
                          </wps:spPr>
                          <wps:txbx>
                            <w:txbxContent>
                              <w:p w14:paraId="1BF92727" w14:textId="77777777" w:rsidR="008E0B6C" w:rsidRDefault="008E0B6C" w:rsidP="008E0B6C">
                                <w:pPr>
                                  <w:jc w:val="center"/>
                                  <w:rPr>
                                    <w:rFonts w:ascii="Adobe Arabic" w:hAnsi="Adobe Arabic" w:cs="Adobe Arabic"/>
                                    <w:b/>
                                    <w:bCs/>
                                    <w:kern w:val="24"/>
                                    <w:sz w:val="36"/>
                                    <w:szCs w:val="36"/>
                                  </w:rPr>
                                </w:pPr>
                                <w:r>
                                  <w:rPr>
                                    <w:rFonts w:ascii="Adobe Arabic" w:hAnsi="Adobe Arabic" w:cs="Adobe Arabic"/>
                                    <w:b/>
                                    <w:bCs/>
                                    <w:kern w:val="24"/>
                                    <w:sz w:val="36"/>
                                    <w:szCs w:val="36"/>
                                    <w:rtl/>
                                  </w:rPr>
                                  <w:t>نماذج السيناريوهات</w:t>
                                </w:r>
                              </w:p>
                            </w:txbxContent>
                          </wps:txbx>
                          <wps:bodyPr rot="0" vert="horz" wrap="square" lIns="0" tIns="45720" rIns="0" bIns="45720" anchor="b" anchorCtr="0" upright="1">
                            <a:noAutofit/>
                          </wps:bodyPr>
                        </wps:wsp>
                        <wps:wsp>
                          <wps:cNvPr id="1973967947" name="TextBox 18"/>
                          <wps:cNvSpPr txBox="1">
                            <a:spLocks noChangeArrowheads="1"/>
                          </wps:cNvSpPr>
                          <wps:spPr bwMode="auto">
                            <a:xfrm>
                              <a:off x="29001" y="751055"/>
                              <a:ext cx="1005904" cy="707452"/>
                            </a:xfrm>
                            <a:prstGeom prst="rect">
                              <a:avLst/>
                            </a:prstGeom>
                          </wps:spPr>
                          <wps:txbx>
                            <w:txbxContent>
                              <w:p w14:paraId="37BFD222" w14:textId="77777777" w:rsidR="008E0B6C" w:rsidRDefault="008E0B6C" w:rsidP="008E0B6C">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نظم الإنذار المبكّر</w:t>
                                </w:r>
                              </w:p>
                            </w:txbxContent>
                          </wps:txbx>
                          <wps:bodyPr rot="0" vert="horz" wrap="square" lIns="0" tIns="45720" rIns="0" bIns="45720" anchor="b" anchorCtr="0" upright="1">
                            <a:noAutofit/>
                          </wps:bodyPr>
                        </wps:wsp>
                        <wps:wsp>
                          <wps:cNvPr id="1973967948" name="TextBox 18"/>
                          <wps:cNvSpPr txBox="1">
                            <a:spLocks noChangeArrowheads="1"/>
                          </wps:cNvSpPr>
                          <wps:spPr bwMode="auto">
                            <a:xfrm>
                              <a:off x="3349567" y="0"/>
                              <a:ext cx="994538" cy="703160"/>
                            </a:xfrm>
                            <a:prstGeom prst="rect">
                              <a:avLst/>
                            </a:prstGeom>
                          </wps:spPr>
                          <wps:txbx>
                            <w:txbxContent>
                              <w:p w14:paraId="2B9E1BD0" w14:textId="77777777" w:rsidR="008E0B6C" w:rsidRDefault="008E0B6C" w:rsidP="008E0B6C">
                                <w:pPr>
                                  <w:jc w:val="center"/>
                                  <w:rPr>
                                    <w:rFonts w:ascii="Adobe Arabic" w:hAnsi="Adobe Arabic" w:cs="Adobe Arabic"/>
                                    <w:b/>
                                    <w:bCs/>
                                    <w:kern w:val="24"/>
                                    <w:sz w:val="36"/>
                                    <w:szCs w:val="36"/>
                                  </w:rPr>
                                </w:pPr>
                                <w:r>
                                  <w:rPr>
                                    <w:rFonts w:ascii="Adobe Arabic" w:hAnsi="Adobe Arabic" w:cs="Adobe Arabic"/>
                                    <w:b/>
                                    <w:bCs/>
                                    <w:kern w:val="24"/>
                                    <w:sz w:val="36"/>
                                    <w:szCs w:val="36"/>
                                    <w:rtl/>
                                  </w:rPr>
                                  <w:t>الكشف عن الشذوذ</w:t>
                                </w:r>
                              </w:p>
                            </w:txbxContent>
                          </wps:txbx>
                          <wps:bodyPr rot="0" vert="horz" wrap="square" lIns="0" tIns="45720" rIns="0" bIns="45720" anchor="b" anchorCtr="0" upright="1">
                            <a:noAutofit/>
                          </wps:bodyPr>
                        </wps:wsp>
                        <wps:wsp>
                          <wps:cNvPr id="1973967949" name="TextBox 18"/>
                          <wps:cNvSpPr txBox="1">
                            <a:spLocks noChangeArrowheads="1"/>
                          </wps:cNvSpPr>
                          <wps:spPr bwMode="auto">
                            <a:xfrm>
                              <a:off x="1102452" y="245600"/>
                              <a:ext cx="1119618" cy="424151"/>
                            </a:xfrm>
                            <a:prstGeom prst="rect">
                              <a:avLst/>
                            </a:prstGeom>
                          </wps:spPr>
                          <wps:txbx>
                            <w:txbxContent>
                              <w:p w14:paraId="1C9D56A0" w14:textId="77777777" w:rsidR="008E0B6C" w:rsidRDefault="008E0B6C" w:rsidP="008E0B6C">
                                <w:pPr>
                                  <w:jc w:val="center"/>
                                  <w:rPr>
                                    <w:rFonts w:ascii="Adobe Arabic" w:hAnsi="Adobe Arabic" w:cs="Adobe Arabic"/>
                                    <w:b/>
                                    <w:bCs/>
                                    <w:kern w:val="24"/>
                                    <w:sz w:val="36"/>
                                    <w:szCs w:val="36"/>
                                  </w:rPr>
                                </w:pPr>
                                <w:r>
                                  <w:rPr>
                                    <w:rFonts w:ascii="Adobe Arabic" w:hAnsi="Adobe Arabic" w:cs="Adobe Arabic"/>
                                    <w:b/>
                                    <w:bCs/>
                                    <w:kern w:val="24"/>
                                    <w:sz w:val="36"/>
                                    <w:szCs w:val="36"/>
                                    <w:rtl/>
                                  </w:rPr>
                                  <w:t>تحليل الترابط</w:t>
                                </w:r>
                              </w:p>
                            </w:txbxContent>
                          </wps:txbx>
                          <wps:bodyPr rot="0" vert="horz" wrap="square" lIns="0" tIns="45720" rIns="0" bIns="45720" anchor="b" anchorCtr="0" upright="1">
                            <a:noAutofit/>
                          </wps:bodyPr>
                        </wps:wsp>
                      </wpg:grpSp>
                      <pic:pic xmlns:pic="http://schemas.openxmlformats.org/drawingml/2006/picture">
                        <pic:nvPicPr>
                          <pic:cNvPr id="1973967950" name="رسم 20" descr="مخطط شريط"/>
                          <pic:cNvPicPr>
                            <a:picLocks noChangeAspect="1"/>
                          </pic:cNvPicPr>
                        </pic:nvPicPr>
                        <pic:blipFill>
                          <a:blip r:embed="rId361" cstate="print">
                            <a:extLst>
                              <a:ext uri="{28A0092B-C50C-407E-A947-70E740481C1C}">
                                <a14:useLocalDpi xmlns:a14="http://schemas.microsoft.com/office/drawing/2010/main" val="0"/>
                              </a:ext>
                              <a:ext uri="{96DAC541-7B7A-43D3-8B79-37D633B846F1}">
                                <asvg:svgBlip xmlns:asvg="http://schemas.microsoft.com/office/drawing/2016/SVG/main" r:embed="rId362"/>
                              </a:ext>
                            </a:extLst>
                          </a:blip>
                          <a:stretch>
                            <a:fillRect/>
                          </a:stretch>
                        </pic:blipFill>
                        <pic:spPr>
                          <a:xfrm>
                            <a:off x="1412402" y="808936"/>
                            <a:ext cx="511140" cy="511140"/>
                          </a:xfrm>
                          <a:prstGeom prst="rect">
                            <a:avLst/>
                          </a:prstGeom>
                        </pic:spPr>
                      </pic:pic>
                      <pic:pic xmlns:pic="http://schemas.openxmlformats.org/drawingml/2006/picture">
                        <pic:nvPicPr>
                          <pic:cNvPr id="1973967951" name="Graphic 85" descr="Bar graph with upward trend with solid fill"/>
                          <pic:cNvPicPr>
                            <a:picLocks noChangeAspect="1"/>
                          </pic:cNvPicPr>
                        </pic:nvPicPr>
                        <pic:blipFill>
                          <a:blip r:embed="rId363">
                            <a:extLst>
                              <a:ext uri="{96DAC541-7B7A-43D3-8B79-37D633B846F1}">
                                <asvg:svgBlip xmlns:asvg="http://schemas.microsoft.com/office/drawing/2016/SVG/main" r:embed="rId364"/>
                              </a:ext>
                            </a:extLst>
                          </a:blip>
                          <a:stretch>
                            <a:fillRect/>
                          </a:stretch>
                        </pic:blipFill>
                        <pic:spPr>
                          <a:xfrm>
                            <a:off x="4735746" y="324373"/>
                            <a:ext cx="489098" cy="489098"/>
                          </a:xfrm>
                          <a:prstGeom prst="rect">
                            <a:avLst/>
                          </a:prstGeom>
                        </pic:spPr>
                      </pic:pic>
                    </wpg:wgp>
                  </a:graphicData>
                </a:graphic>
              </wp:inline>
            </w:drawing>
          </mc:Choice>
          <mc:Fallback>
            <w:pict>
              <v:group w14:anchorId="68A85B5A" id="Group 175" o:spid="_x0000_s2197" style="width:435.85pt;height:114.85pt;mso-position-horizontal-relative:char;mso-position-vertical-relative:line" coordsize="55354,1458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">
                <v:shape id="Graphic 26" o:spid="_x0000_s2198" type="#_x0000_t75" alt="Gears with solid fill" style="position:absolute;left:2533;top:2686;width:5755;height:5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">
                  <v:imagedata r:id="rId365" o:title="Gears with solid fill"/>
                </v:shape>
                <v:shape id="Graphic 16" o:spid="_x0000_s2199" type="#_x0000_t75" alt="Document with solid fill" style="position:absolute;left:25344;top:3024;width:4829;height:4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">
                  <v:imagedata r:id="rId366" o:title="Document with solid fill"/>
                </v:shape>
                <v:shape id="Graphic 65" o:spid="_x0000_s2200" type="#_x0000_t75" alt="Magnifying glass with solid fill" style="position:absolute;left:36123;top:8406;width:4690;height:4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">
                  <v:imagedata r:id="rId367" o:title="Magnifying glass with solid fill"/>
                </v:shape>
                <v:group id="Group 1973967939" o:spid="_x0000_s2201" style="position:absolute;width:55354;height:14585" coordsize="55354,14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">
                  <v:shape id="Freeform: Shape 1973967940" o:spid="_x0000_s2202" style="position:absolute;left:33109;top:7990;width:11037;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" path="m,l1298712,v,358629,-290727,649356,-649356,649356c290727,649356,,358629,,xe" filled="f" strokecolor="#ffd366" strokeweight="1pt">
                    <v:stroke joinstyle="miter"/>
                    <v:path arrowok="t" o:connecttype="custom" o:connectlocs="0,0;1103654,0;551827,551827;0,0" o:connectangles="0,0,0,0"/>
                  </v:shape>
                  <v:shape id="Freeform: Shape 1973967941" o:spid="_x0000_s2203" style="position:absolute;left:44146;top:2472;width:11036;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" path="m649356,v358629,,649356,290727,649356,649356l,649356c,290727,290727,,649356,xe" filled="f" strokecolor="#168489" strokeweight="1pt">
                    <v:stroke joinstyle="miter"/>
                    <v:path arrowok="t" o:connecttype="custom" o:connectlocs="551827,0;1103654,551827;0,551827;551827,0" o:connectangles="0,0,0,0"/>
                  </v:shape>
                  <v:shape id="Freeform: Shape 1973967942" o:spid="_x0000_s2204" style="position:absolute;left:11036;top:7990;width:11037;height:5519;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" path="m,l1298712,v,358629,-290727,649356,-649356,649356c290727,649356,,358629,,xe" filled="f" strokecolor="#2e74b5 [2408]" strokeweight="1pt">
                    <v:stroke joinstyle="miter"/>
                    <v:path arrowok="t" o:connecttype="custom" o:connectlocs="0,0;1103654,0;551827,551827;0,0" o:connectangles="0,0,0,0"/>
                  </v:shape>
                  <v:shape id="Freeform: Shape 1973967943" o:spid="_x0000_s2205" style="position:absolute;left:22073;top:2472;width:11036;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" path="m649356,v358629,,649356,290727,649356,649356l,649356c,290727,290727,,649356,xe" filled="f" strokecolor="#7f7f7f [1612]" strokeweight="1pt">
                    <v:stroke joinstyle="miter"/>
                    <v:path arrowok="t" o:connecttype="custom" o:connectlocs="551827,0;1103654,551827;0,551827;551827,0" o:connectangles="0,0,0,0"/>
                  </v:shape>
                  <v:shape id="Freeform: Shape 1973967944" o:spid="_x0000_s2206" style="position:absolute;top:2472;width:11036;height:5518;visibility:visible;mso-wrap-style:square;v-text-anchor:middle" coordsize="1298712,649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" path="m649356,v358629,,649356,290727,649356,649356l,649356c,290727,290727,,649356,xe" filled="f" strokecolor="#168489" strokeweight="1pt">
                    <v:stroke joinstyle="miter"/>
                    <v:path arrowok="t" o:connecttype="custom" o:connectlocs="551827,0;1103654,551827;0,551827;551827,0" o:connectangles="0,0,0,0"/>
                  </v:shape>
                  <v:shape id="TextBox 18" o:spid="_x0000_s2207" type="#_x0000_t202" style="position:absolute;left:44110;top:8525;width:11244;height:463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" filled="f" stroked="f">
                    <v:textbox inset="0,,0">
                      <w:txbxContent>
                        <w:p w14:paraId="7A9237E0" w14:textId="77777777" w:rsidR="008E0B6C" w:rsidRDefault="008E0B6C" w:rsidP="008E0B6C">
                          <w:pPr>
                            <w:jc w:val="center"/>
                            <w:rPr>
                              <w:rFonts w:ascii="Adobe Arabic" w:hAnsi="Adobe Arabic" w:cs="Adobe Arabic"/>
                              <w:b/>
                              <w:bCs/>
                              <w:kern w:val="24"/>
                              <w:sz w:val="36"/>
                              <w:szCs w:val="36"/>
                            </w:rPr>
                          </w:pPr>
                          <w:r>
                            <w:rPr>
                              <w:rFonts w:ascii="Adobe Arabic" w:hAnsi="Adobe Arabic" w:cs="Adobe Arabic"/>
                              <w:b/>
                              <w:bCs/>
                              <w:kern w:val="24"/>
                              <w:sz w:val="36"/>
                              <w:szCs w:val="36"/>
                              <w:rtl/>
                            </w:rPr>
                            <w:t>تحليل الاتجاهات</w:t>
                          </w:r>
                        </w:p>
                      </w:txbxContent>
                    </v:textbox>
                  </v:shape>
                  <v:shape id="TextBox 18" o:spid="_x0000_s2208" type="#_x0000_t202" style="position:absolute;left:22178;top:8077;width:10244;height:628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" filled="f" stroked="f">
                    <v:textbox inset="0,,0">
                      <w:txbxContent>
                        <w:p w14:paraId="1BF92727" w14:textId="77777777" w:rsidR="008E0B6C" w:rsidRDefault="008E0B6C" w:rsidP="008E0B6C">
                          <w:pPr>
                            <w:jc w:val="center"/>
                            <w:rPr>
                              <w:rFonts w:ascii="Adobe Arabic" w:hAnsi="Adobe Arabic" w:cs="Adobe Arabic"/>
                              <w:b/>
                              <w:bCs/>
                              <w:kern w:val="24"/>
                              <w:sz w:val="36"/>
                              <w:szCs w:val="36"/>
                            </w:rPr>
                          </w:pPr>
                          <w:r>
                            <w:rPr>
                              <w:rFonts w:ascii="Adobe Arabic" w:hAnsi="Adobe Arabic" w:cs="Adobe Arabic"/>
                              <w:b/>
                              <w:bCs/>
                              <w:kern w:val="24"/>
                              <w:sz w:val="36"/>
                              <w:szCs w:val="36"/>
                              <w:rtl/>
                            </w:rPr>
                            <w:t>نماذج السيناريوهات</w:t>
                          </w:r>
                        </w:p>
                      </w:txbxContent>
                    </v:textbox>
                  </v:shape>
                  <v:shape id="TextBox 18" o:spid="_x0000_s2209" type="#_x0000_t202" style="position:absolute;left:290;top:7510;width:10059;height:707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" filled="f" stroked="f">
                    <v:textbox inset="0,,0">
                      <w:txbxContent>
                        <w:p w14:paraId="37BFD222" w14:textId="77777777" w:rsidR="008E0B6C" w:rsidRDefault="008E0B6C" w:rsidP="008E0B6C">
                          <w:pPr>
                            <w:bidi w:val="0"/>
                            <w:jc w:val="center"/>
                            <w:rPr>
                              <w:rFonts w:ascii="Adobe Arabic" w:hAnsi="Adobe Arabic" w:cs="Adobe Arabic"/>
                              <w:b/>
                              <w:bCs/>
                              <w:kern w:val="24"/>
                              <w:sz w:val="36"/>
                              <w:szCs w:val="36"/>
                            </w:rPr>
                          </w:pPr>
                          <w:r>
                            <w:rPr>
                              <w:rFonts w:ascii="Adobe Arabic" w:hAnsi="Adobe Arabic" w:cs="Adobe Arabic"/>
                              <w:b/>
                              <w:bCs/>
                              <w:kern w:val="24"/>
                              <w:sz w:val="36"/>
                              <w:szCs w:val="36"/>
                              <w:rtl/>
                            </w:rPr>
                            <w:t>نظم الإنذار المبكّر</w:t>
                          </w:r>
                        </w:p>
                      </w:txbxContent>
                    </v:textbox>
                  </v:shape>
                  <v:shape id="TextBox 18" o:spid="_x0000_s2210" type="#_x0000_t202" style="position:absolute;left:33495;width:9946;height:703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" filled="f" stroked="f">
                    <v:textbox inset="0,,0">
                      <w:txbxContent>
                        <w:p w14:paraId="2B9E1BD0" w14:textId="77777777" w:rsidR="008E0B6C" w:rsidRDefault="008E0B6C" w:rsidP="008E0B6C">
                          <w:pPr>
                            <w:jc w:val="center"/>
                            <w:rPr>
                              <w:rFonts w:ascii="Adobe Arabic" w:hAnsi="Adobe Arabic" w:cs="Adobe Arabic"/>
                              <w:b/>
                              <w:bCs/>
                              <w:kern w:val="24"/>
                              <w:sz w:val="36"/>
                              <w:szCs w:val="36"/>
                            </w:rPr>
                          </w:pPr>
                          <w:r>
                            <w:rPr>
                              <w:rFonts w:ascii="Adobe Arabic" w:hAnsi="Adobe Arabic" w:cs="Adobe Arabic"/>
                              <w:b/>
                              <w:bCs/>
                              <w:kern w:val="24"/>
                              <w:sz w:val="36"/>
                              <w:szCs w:val="36"/>
                              <w:rtl/>
                            </w:rPr>
                            <w:t>الكشف عن الشذوذ</w:t>
                          </w:r>
                        </w:p>
                      </w:txbxContent>
                    </v:textbox>
                  </v:shape>
                  <v:shape id="TextBox 18" o:spid="_x0000_s2211" type="#_x0000_t202" style="position:absolute;left:11024;top:2456;width:11196;height:424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" filled="f" stroked="f">
                    <v:textbox inset="0,,0">
                      <w:txbxContent>
                        <w:p w14:paraId="1C9D56A0" w14:textId="77777777" w:rsidR="008E0B6C" w:rsidRDefault="008E0B6C" w:rsidP="008E0B6C">
                          <w:pPr>
                            <w:jc w:val="center"/>
                            <w:rPr>
                              <w:rFonts w:ascii="Adobe Arabic" w:hAnsi="Adobe Arabic" w:cs="Adobe Arabic"/>
                              <w:b/>
                              <w:bCs/>
                              <w:kern w:val="24"/>
                              <w:sz w:val="36"/>
                              <w:szCs w:val="36"/>
                            </w:rPr>
                          </w:pPr>
                          <w:r>
                            <w:rPr>
                              <w:rFonts w:ascii="Adobe Arabic" w:hAnsi="Adobe Arabic" w:cs="Adobe Arabic"/>
                              <w:b/>
                              <w:bCs/>
                              <w:kern w:val="24"/>
                              <w:sz w:val="36"/>
                              <w:szCs w:val="36"/>
                              <w:rtl/>
                            </w:rPr>
                            <w:t>تحليل الترابط</w:t>
                          </w:r>
                        </w:p>
                      </w:txbxContent>
                    </v:textbox>
                  </v:shape>
                </v:group>
                <v:shape id="رسم 20" o:spid="_x0000_s2212" type="#_x0000_t75" alt="مخطط شريط" style="position:absolute;left:14124;top:8089;width:5111;height:5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">
                  <v:imagedata r:id="rId368" o:title="مخطط شريط"/>
                </v:shape>
                <v:shape id="Graphic 85" o:spid="_x0000_s2213" type="#_x0000_t75" alt="Bar graph with upward trend with solid fill" style="position:absolute;left:47357;top:3243;width:4891;height:48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">
                  <v:imagedata r:id="rId369" o:title="Bar graph with upward trend with solid fill"/>
                </v:shape>
                <w10:anchorlock/>
              </v:group>
            </w:pict>
          </mc:Fallback>
        </mc:AlternateContent>
      </w:r>
    </w:p>
    <w:p w14:paraId="4F56AC5E" w14:textId="77777777" w:rsidR="006B59BE" w:rsidRPr="005F0E21" w:rsidRDefault="006B59BE" w:rsidP="00FC05DF">
      <w:pPr>
        <w:rPr>
          <w:rtl/>
        </w:rPr>
      </w:pPr>
      <w:r w:rsidRPr="006A2658">
        <w:rPr>
          <w:color w:val="168489"/>
          <w:rtl/>
        </w:rPr>
        <w:lastRenderedPageBreak/>
        <w:t xml:space="preserve">1. تحليل الاتجاهات: </w:t>
      </w:r>
      <w:r w:rsidRPr="005F0E21">
        <w:rPr>
          <w:rtl/>
        </w:rPr>
        <w:t>دراسة الاتجاهات التاريخية لاكتشاف أنماط قد تشير إلى مخاطر مستقبلية.</w:t>
      </w:r>
    </w:p>
    <w:p w14:paraId="4B1F749B" w14:textId="77777777" w:rsidR="006B59BE" w:rsidRPr="005F0E21" w:rsidRDefault="006B59BE" w:rsidP="00FC05DF">
      <w:pPr>
        <w:rPr>
          <w:rtl/>
        </w:rPr>
      </w:pPr>
      <w:r w:rsidRPr="006A2658">
        <w:rPr>
          <w:color w:val="168489"/>
          <w:rtl/>
        </w:rPr>
        <w:t>2. الكشف عن الشذوذ:</w:t>
      </w:r>
      <w:r w:rsidRPr="005F0E21">
        <w:rPr>
          <w:rtl/>
        </w:rPr>
        <w:t xml:space="preserve"> تحديد الانحرافات غير العادية عن الأنماط المتوقّعة.</w:t>
      </w:r>
    </w:p>
    <w:p w14:paraId="10C92BB6" w14:textId="77777777" w:rsidR="006B59BE" w:rsidRPr="005F0E21" w:rsidRDefault="006B59BE" w:rsidP="00FC05DF">
      <w:pPr>
        <w:rPr>
          <w:rtl/>
        </w:rPr>
      </w:pPr>
      <w:r w:rsidRPr="006A2658">
        <w:rPr>
          <w:color w:val="168489"/>
          <w:rtl/>
        </w:rPr>
        <w:t>3. نماذج السيناريوهات:</w:t>
      </w:r>
      <w:r w:rsidRPr="005F0E21">
        <w:rPr>
          <w:rtl/>
        </w:rPr>
        <w:t xml:space="preserve"> محاكاة سيناريوهات مختلفة لتقييم تأثير المخاطر المحتملة.</w:t>
      </w:r>
    </w:p>
    <w:p w14:paraId="109EB0F3" w14:textId="77777777" w:rsidR="006B59BE" w:rsidRPr="005F0E21" w:rsidRDefault="006B59BE" w:rsidP="00FC05DF">
      <w:pPr>
        <w:rPr>
          <w:rtl/>
        </w:rPr>
      </w:pPr>
      <w:r w:rsidRPr="006A2658">
        <w:rPr>
          <w:color w:val="168489"/>
          <w:rtl/>
        </w:rPr>
        <w:t>4. تحليل الترابط:</w:t>
      </w:r>
      <w:r w:rsidRPr="005F0E21">
        <w:rPr>
          <w:rtl/>
        </w:rPr>
        <w:t xml:space="preserve"> فهم العلاقات بين المتغيّرات المختلفة وكيف يمكن أن تؤدّي إلى مخاطر نظامية.</w:t>
      </w:r>
    </w:p>
    <w:p w14:paraId="32F706DC" w14:textId="77777777" w:rsidR="006B59BE" w:rsidRPr="005F0E21" w:rsidRDefault="006B59BE" w:rsidP="00FC05DF">
      <w:pPr>
        <w:rPr>
          <w:rtl/>
        </w:rPr>
      </w:pPr>
      <w:r w:rsidRPr="006A2658">
        <w:rPr>
          <w:color w:val="168489"/>
          <w:rtl/>
        </w:rPr>
        <w:t>5. نظم الإنذار المبكّر:</w:t>
      </w:r>
      <w:r w:rsidRPr="005F0E21">
        <w:rPr>
          <w:rtl/>
        </w:rPr>
        <w:t xml:space="preserve"> تطوير مؤشّرات استباقية تنبّه إلى المشكلات قبل تفاقمها.</w:t>
      </w:r>
    </w:p>
    <w:p w14:paraId="49CF02AF" w14:textId="77777777" w:rsidR="006B59BE" w:rsidRDefault="006B59BE" w:rsidP="006A2658">
      <w:pPr>
        <w:pStyle w:val="ad"/>
        <w:rPr>
          <w:b w:val="0"/>
          <w:bCs/>
          <w:color w:val="168489"/>
          <w:rtl/>
        </w:rPr>
      </w:pPr>
      <w:r w:rsidRPr="006A2658">
        <w:rPr>
          <w:b w:val="0"/>
          <w:bCs/>
          <w:color w:val="168489"/>
          <w:rtl/>
        </w:rPr>
        <w:t>اكتشاف الفرص باستخدام البيانات:</w:t>
      </w:r>
    </w:p>
    <w:p w14:paraId="1D3B0C17" w14:textId="23F7DCE0" w:rsidR="008E0B6C" w:rsidRPr="006A2658" w:rsidRDefault="008E0B6C" w:rsidP="008E0B6C">
      <w:pPr>
        <w:pStyle w:val="ad"/>
        <w:rPr>
          <w:b w:val="0"/>
          <w:bCs/>
          <w:color w:val="168489"/>
          <w:rtl/>
        </w:rPr>
      </w:pPr>
      <w:r w:rsidRPr="008E0B6C">
        <w:rPr>
          <w:b w:val="0"/>
          <w:bCs/>
          <w:noProof/>
          <w:color w:val="168489"/>
        </w:rPr>
        <mc:AlternateContent>
          <mc:Choice Requires="wpg">
            <w:drawing>
              <wp:inline distT="0" distB="0" distL="0" distR="0" wp14:anchorId="76E14FA5" wp14:editId="59CC6482">
                <wp:extent cx="5496583" cy="2732568"/>
                <wp:effectExtent l="0" t="0" r="8890" b="0"/>
                <wp:docPr id="1973967952" name="Group 4"/>
                <wp:cNvGraphicFramePr/>
                <a:graphic xmlns:a="http://schemas.openxmlformats.org/drawingml/2006/main">
                  <a:graphicData uri="http://schemas.microsoft.com/office/word/2010/wordprocessingGroup">
                    <wpg:wgp>
                      <wpg:cNvGrpSpPr/>
                      <wpg:grpSpPr>
                        <a:xfrm>
                          <a:off x="0" y="0"/>
                          <a:ext cx="5496583" cy="2732568"/>
                          <a:chOff x="0" y="0"/>
                          <a:chExt cx="5217039" cy="2593944"/>
                        </a:xfrm>
                      </wpg:grpSpPr>
                      <wpg:grpSp>
                        <wpg:cNvPr id="1973967953" name="Group 1973967953"/>
                        <wpg:cNvGrpSpPr/>
                        <wpg:grpSpPr>
                          <a:xfrm>
                            <a:off x="0" y="0"/>
                            <a:ext cx="5217039" cy="2593944"/>
                            <a:chOff x="0" y="0"/>
                            <a:chExt cx="5217039" cy="2593944"/>
                          </a:xfrm>
                        </wpg:grpSpPr>
                        <wps:wsp>
                          <wps:cNvPr id="1973967954" name="Freeform: Shape 1973967954"/>
                          <wps:cNvSpPr>
                            <a:spLocks/>
                          </wps:cNvSpPr>
                          <wps:spPr bwMode="auto">
                            <a:xfrm>
                              <a:off x="3596" y="740165"/>
                              <a:ext cx="1087198" cy="608237"/>
                            </a:xfrm>
                            <a:custGeom>
                              <a:avLst/>
                              <a:gdLst>
                                <a:gd name="T0" fmla="*/ 1128257 w 2255775"/>
                                <a:gd name="T1" fmla="*/ 0 h 1262669"/>
                                <a:gd name="T2" fmla="*/ 1243245 w 2255775"/>
                                <a:gd name="T3" fmla="*/ 27119 h 1262669"/>
                                <a:gd name="T4" fmla="*/ 2099877 w 2255775"/>
                                <a:gd name="T5" fmla="*/ 521986 h 1262669"/>
                                <a:gd name="T6" fmla="*/ 2113310 w 2255775"/>
                                <a:gd name="T7" fmla="*/ 529747 h 1262669"/>
                                <a:gd name="T8" fmla="*/ 2140698 w 2255775"/>
                                <a:gd name="T9" fmla="*/ 545569 h 1262669"/>
                                <a:gd name="T10" fmla="*/ 2255458 w 2255775"/>
                                <a:gd name="T11" fmla="*/ 744338 h 1262669"/>
                                <a:gd name="T12" fmla="*/ 2255775 w 2255775"/>
                                <a:gd name="T13" fmla="*/ 1262669 h 1262669"/>
                                <a:gd name="T14" fmla="*/ 2054456 w 2255775"/>
                                <a:gd name="T15" fmla="*/ 1262669 h 1262669"/>
                                <a:gd name="T16" fmla="*/ 2055481 w 2255775"/>
                                <a:gd name="T17" fmla="*/ 1171598 h 1262669"/>
                                <a:gd name="T18" fmla="*/ 2050001 w 2255775"/>
                                <a:gd name="T19" fmla="*/ 838798 h 1262669"/>
                                <a:gd name="T20" fmla="*/ 1956163 w 2255775"/>
                                <a:gd name="T21" fmla="*/ 676265 h 1262669"/>
                                <a:gd name="T22" fmla="*/ 1239168 w 2255775"/>
                                <a:gd name="T23" fmla="*/ 262065 h 1262669"/>
                                <a:gd name="T24" fmla="*/ 1222319 w 2255775"/>
                                <a:gd name="T25" fmla="*/ 252332 h 1262669"/>
                                <a:gd name="T26" fmla="*/ 1128294 w 2255775"/>
                                <a:gd name="T27" fmla="*/ 230156 h 1262669"/>
                                <a:gd name="T28" fmla="*/ 1033916 w 2255775"/>
                                <a:gd name="T29" fmla="*/ 252751 h 1262669"/>
                                <a:gd name="T30" fmla="*/ 300288 w 2255775"/>
                                <a:gd name="T31" fmla="*/ 676311 h 1262669"/>
                                <a:gd name="T32" fmla="*/ 205722 w 2255775"/>
                                <a:gd name="T33" fmla="*/ 839264 h 1262669"/>
                                <a:gd name="T34" fmla="*/ 205831 w 2255775"/>
                                <a:gd name="T35" fmla="*/ 1262669 h 1262669"/>
                                <a:gd name="T36" fmla="*/ 133 w 2255775"/>
                                <a:gd name="T37" fmla="*/ 1262669 h 1262669"/>
                                <a:gd name="T38" fmla="*/ 0 w 2255775"/>
                                <a:gd name="T39" fmla="*/ 744906 h 1262669"/>
                                <a:gd name="T40" fmla="*/ 115651 w 2255775"/>
                                <a:gd name="T41" fmla="*/ 545622 h 1262669"/>
                                <a:gd name="T42" fmla="*/ 1012836 w 2255775"/>
                                <a:gd name="T43" fmla="*/ 27632 h 1262669"/>
                                <a:gd name="T44" fmla="*/ 1128257 w 2255775"/>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75" h="1262669">
                                  <a:moveTo>
                                    <a:pt x="1128257" y="0"/>
                                  </a:moveTo>
                                  <a:cubicBezTo>
                                    <a:pt x="1169910" y="-4"/>
                                    <a:pt x="1211491" y="9118"/>
                                    <a:pt x="1243245" y="27119"/>
                                  </a:cubicBezTo>
                                  <a:lnTo>
                                    <a:pt x="2099877" y="521986"/>
                                  </a:lnTo>
                                  <a:lnTo>
                                    <a:pt x="2113310" y="529747"/>
                                  </a:lnTo>
                                  <a:lnTo>
                                    <a:pt x="2140698" y="545569"/>
                                  </a:lnTo>
                                  <a:cubicBezTo>
                                    <a:pt x="2204206" y="581570"/>
                                    <a:pt x="2256034" y="671338"/>
                                    <a:pt x="2255458" y="744338"/>
                                  </a:cubicBezTo>
                                  <a:lnTo>
                                    <a:pt x="2255775" y="1262669"/>
                                  </a:lnTo>
                                  <a:lnTo>
                                    <a:pt x="2054456" y="1262669"/>
                                  </a:lnTo>
                                  <a:lnTo>
                                    <a:pt x="2055481" y="1171598"/>
                                  </a:lnTo>
                                  <a:cubicBezTo>
                                    <a:pt x="2056593" y="1032949"/>
                                    <a:pt x="2055889" y="907866"/>
                                    <a:pt x="2050001" y="838798"/>
                                  </a:cubicBezTo>
                                  <a:cubicBezTo>
                                    <a:pt x="2050472" y="779107"/>
                                    <a:pt x="2008093" y="705704"/>
                                    <a:pt x="1956163" y="676265"/>
                                  </a:cubicBezTo>
                                  <a:lnTo>
                                    <a:pt x="1239168" y="262065"/>
                                  </a:lnTo>
                                  <a:lnTo>
                                    <a:pt x="1222319" y="252332"/>
                                  </a:lnTo>
                                  <a:cubicBezTo>
                                    <a:pt x="1196353" y="237612"/>
                                    <a:pt x="1162353" y="230154"/>
                                    <a:pt x="1128294" y="230156"/>
                                  </a:cubicBezTo>
                                  <a:cubicBezTo>
                                    <a:pt x="1094234" y="230160"/>
                                    <a:pt x="1060116" y="237624"/>
                                    <a:pt x="1033916" y="252751"/>
                                  </a:cubicBezTo>
                                  <a:lnTo>
                                    <a:pt x="300288" y="676311"/>
                                  </a:lnTo>
                                  <a:cubicBezTo>
                                    <a:pt x="249197" y="705808"/>
                                    <a:pt x="206193" y="779571"/>
                                    <a:pt x="205722" y="839264"/>
                                  </a:cubicBezTo>
                                  <a:cubicBezTo>
                                    <a:pt x="205758" y="980399"/>
                                    <a:pt x="205795" y="1121534"/>
                                    <a:pt x="205831" y="1262669"/>
                                  </a:cubicBezTo>
                                  <a:lnTo>
                                    <a:pt x="133" y="1262669"/>
                                  </a:lnTo>
                                  <a:cubicBezTo>
                                    <a:pt x="89" y="1090081"/>
                                    <a:pt x="44" y="917494"/>
                                    <a:pt x="0" y="744906"/>
                                  </a:cubicBezTo>
                                  <a:cubicBezTo>
                                    <a:pt x="577" y="671905"/>
                                    <a:pt x="53167" y="581697"/>
                                    <a:pt x="115651" y="545622"/>
                                  </a:cubicBezTo>
                                  <a:lnTo>
                                    <a:pt x="1012836" y="27632"/>
                                  </a:lnTo>
                                  <a:cubicBezTo>
                                    <a:pt x="1044879" y="9132"/>
                                    <a:pt x="1086603" y="4"/>
                                    <a:pt x="1128257"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55" name="Freeform: Shape 1973967955"/>
                          <wps:cNvSpPr>
                            <a:spLocks/>
                          </wps:cNvSpPr>
                          <wps:spPr bwMode="auto">
                            <a:xfrm>
                              <a:off x="991270" y="1348402"/>
                              <a:ext cx="1087583" cy="608237"/>
                            </a:xfrm>
                            <a:custGeom>
                              <a:avLst/>
                              <a:gdLst>
                                <a:gd name="T0" fmla="*/ 5137 w 2256529"/>
                                <a:gd name="T1" fmla="*/ 0 h 1262669"/>
                                <a:gd name="T2" fmla="*/ 206456 w 2256529"/>
                                <a:gd name="T3" fmla="*/ 0 h 1262669"/>
                                <a:gd name="T4" fmla="*/ 206715 w 2256529"/>
                                <a:gd name="T5" fmla="*/ 424088 h 1262669"/>
                                <a:gd name="T6" fmla="*/ 234968 w 2256529"/>
                                <a:gd name="T7" fmla="*/ 516133 h 1262669"/>
                                <a:gd name="T8" fmla="*/ 257828 w 2256529"/>
                                <a:gd name="T9" fmla="*/ 547429 h 1262669"/>
                                <a:gd name="T10" fmla="*/ 264654 w 2256529"/>
                                <a:gd name="T11" fmla="*/ 556775 h 1262669"/>
                                <a:gd name="T12" fmla="*/ 300555 w 2256529"/>
                                <a:gd name="T13" fmla="*/ 586621 h 1262669"/>
                                <a:gd name="T14" fmla="*/ 1034398 w 2256529"/>
                                <a:gd name="T15" fmla="*/ 1010556 h 1262669"/>
                                <a:gd name="T16" fmla="*/ 1054024 w 2256529"/>
                                <a:gd name="T17" fmla="*/ 1017889 h 1262669"/>
                                <a:gd name="T18" fmla="*/ 1078561 w 2256529"/>
                                <a:gd name="T19" fmla="*/ 1027058 h 1262669"/>
                                <a:gd name="T20" fmla="*/ 1222801 w 2256529"/>
                                <a:gd name="T21" fmla="*/ 1010135 h 1262669"/>
                                <a:gd name="T22" fmla="*/ 1956428 w 2256529"/>
                                <a:gd name="T23" fmla="*/ 586576 h 1262669"/>
                                <a:gd name="T24" fmla="*/ 2050994 w 2256529"/>
                                <a:gd name="T25" fmla="*/ 423624 h 1262669"/>
                                <a:gd name="T26" fmla="*/ 2050921 w 2256529"/>
                                <a:gd name="T27" fmla="*/ 0 h 1262669"/>
                                <a:gd name="T28" fmla="*/ 2256529 w 2256529"/>
                                <a:gd name="T29" fmla="*/ 0 h 1262669"/>
                                <a:gd name="T30" fmla="*/ 2256498 w 2256529"/>
                                <a:gd name="T31" fmla="*/ 518110 h 1262669"/>
                                <a:gd name="T32" fmla="*/ 2140849 w 2256529"/>
                                <a:gd name="T33" fmla="*/ 717392 h 1262669"/>
                                <a:gd name="T34" fmla="*/ 1243664 w 2256529"/>
                                <a:gd name="T35" fmla="*/ 1235383 h 1262669"/>
                                <a:gd name="T36" fmla="*/ 1013254 w 2256529"/>
                                <a:gd name="T37" fmla="*/ 1235897 h 1262669"/>
                                <a:gd name="T38" fmla="*/ 115803 w 2256529"/>
                                <a:gd name="T39" fmla="*/ 717448 h 1262669"/>
                                <a:gd name="T40" fmla="*/ 71900 w 2256529"/>
                                <a:gd name="T41" fmla="*/ 680948 h 1262669"/>
                                <a:gd name="T42" fmla="*/ 58452 w 2256529"/>
                                <a:gd name="T43" fmla="*/ 662539 h 1262669"/>
                                <a:gd name="T44" fmla="*/ 35592 w 2256529"/>
                                <a:gd name="T45" fmla="*/ 631244 h 1262669"/>
                                <a:gd name="T46" fmla="*/ 1043 w 2256529"/>
                                <a:gd name="T47" fmla="*/ 518678 h 1262669"/>
                                <a:gd name="T48" fmla="*/ 4569 w 2256529"/>
                                <a:gd name="T49" fmla="*/ 50527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6529" h="1262669">
                                  <a:moveTo>
                                    <a:pt x="5137" y="0"/>
                                  </a:moveTo>
                                  <a:lnTo>
                                    <a:pt x="206456" y="0"/>
                                  </a:lnTo>
                                  <a:lnTo>
                                    <a:pt x="206715" y="424088"/>
                                  </a:lnTo>
                                  <a:cubicBezTo>
                                    <a:pt x="207136" y="453557"/>
                                    <a:pt x="217941" y="486642"/>
                                    <a:pt x="234968" y="516133"/>
                                  </a:cubicBezTo>
                                  <a:lnTo>
                                    <a:pt x="257828" y="547429"/>
                                  </a:lnTo>
                                  <a:lnTo>
                                    <a:pt x="264654" y="556775"/>
                                  </a:lnTo>
                                  <a:cubicBezTo>
                                    <a:pt x="275759" y="568824"/>
                                    <a:pt x="287898" y="579073"/>
                                    <a:pt x="300555" y="586621"/>
                                  </a:cubicBezTo>
                                  <a:lnTo>
                                    <a:pt x="1034398" y="1010556"/>
                                  </a:lnTo>
                                  <a:lnTo>
                                    <a:pt x="1054024" y="1017889"/>
                                  </a:lnTo>
                                  <a:lnTo>
                                    <a:pt x="1078561" y="1027058"/>
                                  </a:lnTo>
                                  <a:cubicBezTo>
                                    <a:pt x="1126877" y="1037993"/>
                                    <a:pt x="1184483" y="1032258"/>
                                    <a:pt x="1222801" y="1010135"/>
                                  </a:cubicBezTo>
                                  <a:lnTo>
                                    <a:pt x="1956428" y="586576"/>
                                  </a:lnTo>
                                  <a:cubicBezTo>
                                    <a:pt x="2008831" y="556322"/>
                                    <a:pt x="2050524" y="483317"/>
                                    <a:pt x="2050994" y="423624"/>
                                  </a:cubicBezTo>
                                  <a:lnTo>
                                    <a:pt x="2050921" y="0"/>
                                  </a:lnTo>
                                  <a:lnTo>
                                    <a:pt x="2256529" y="0"/>
                                  </a:lnTo>
                                  <a:lnTo>
                                    <a:pt x="2256498" y="518110"/>
                                  </a:lnTo>
                                  <a:cubicBezTo>
                                    <a:pt x="2255922" y="591111"/>
                                    <a:pt x="2204934" y="680393"/>
                                    <a:pt x="2140849" y="717392"/>
                                  </a:cubicBezTo>
                                  <a:lnTo>
                                    <a:pt x="1243664" y="1235383"/>
                                  </a:lnTo>
                                  <a:cubicBezTo>
                                    <a:pt x="1181180" y="1271457"/>
                                    <a:pt x="1076763" y="1271898"/>
                                    <a:pt x="1013254" y="1235897"/>
                                  </a:cubicBezTo>
                                  <a:lnTo>
                                    <a:pt x="115803" y="717448"/>
                                  </a:lnTo>
                                  <a:cubicBezTo>
                                    <a:pt x="100327" y="708217"/>
                                    <a:pt x="85478" y="695682"/>
                                    <a:pt x="71900" y="680948"/>
                                  </a:cubicBezTo>
                                  <a:lnTo>
                                    <a:pt x="58452" y="662539"/>
                                  </a:lnTo>
                                  <a:lnTo>
                                    <a:pt x="35592" y="631244"/>
                                  </a:lnTo>
                                  <a:cubicBezTo>
                                    <a:pt x="14770" y="595177"/>
                                    <a:pt x="1556" y="554717"/>
                                    <a:pt x="1043" y="518678"/>
                                  </a:cubicBezTo>
                                  <a:cubicBezTo>
                                    <a:pt x="-1866" y="430752"/>
                                    <a:pt x="1969" y="241160"/>
                                    <a:pt x="4569" y="50527"/>
                                  </a:cubicBezTo>
                                  <a:lnTo>
                                    <a:pt x="5137" y="0"/>
                                  </a:ln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56" name="Freeform: Shape 1973967956"/>
                          <wps:cNvSpPr>
                            <a:spLocks/>
                          </wps:cNvSpPr>
                          <wps:spPr bwMode="auto">
                            <a:xfrm>
                              <a:off x="1979715" y="740165"/>
                              <a:ext cx="1087150" cy="608237"/>
                            </a:xfrm>
                            <a:custGeom>
                              <a:avLst/>
                              <a:gdLst>
                                <a:gd name="T0" fmla="*/ 1128257 w 2255752"/>
                                <a:gd name="T1" fmla="*/ 0 h 1262669"/>
                                <a:gd name="T2" fmla="*/ 1243245 w 2255752"/>
                                <a:gd name="T3" fmla="*/ 27119 h 1262669"/>
                                <a:gd name="T4" fmla="*/ 2099877 w 2255752"/>
                                <a:gd name="T5" fmla="*/ 521986 h 1262669"/>
                                <a:gd name="T6" fmla="*/ 2099876 w 2255752"/>
                                <a:gd name="T7" fmla="*/ 521986 h 1262669"/>
                                <a:gd name="T8" fmla="*/ 2113310 w 2255752"/>
                                <a:gd name="T9" fmla="*/ 529747 h 1262669"/>
                                <a:gd name="T10" fmla="*/ 2140698 w 2255752"/>
                                <a:gd name="T11" fmla="*/ 545569 h 1262669"/>
                                <a:gd name="T12" fmla="*/ 2255458 w 2255752"/>
                                <a:gd name="T13" fmla="*/ 744338 h 1262669"/>
                                <a:gd name="T14" fmla="*/ 2255752 w 2255752"/>
                                <a:gd name="T15" fmla="*/ 1262669 h 1262669"/>
                                <a:gd name="T16" fmla="*/ 2050144 w 2255752"/>
                                <a:gd name="T17" fmla="*/ 1262669 h 1262669"/>
                                <a:gd name="T18" fmla="*/ 2050001 w 2255752"/>
                                <a:gd name="T19" fmla="*/ 838798 h 1262669"/>
                                <a:gd name="T20" fmla="*/ 1956163 w 2255752"/>
                                <a:gd name="T21" fmla="*/ 676265 h 1262669"/>
                                <a:gd name="T22" fmla="*/ 1239168 w 2255752"/>
                                <a:gd name="T23" fmla="*/ 262065 h 1262669"/>
                                <a:gd name="T24" fmla="*/ 1222318 w 2255752"/>
                                <a:gd name="T25" fmla="*/ 252332 h 1262669"/>
                                <a:gd name="T26" fmla="*/ 1128294 w 2255752"/>
                                <a:gd name="T27" fmla="*/ 230156 h 1262669"/>
                                <a:gd name="T28" fmla="*/ 1033915 w 2255752"/>
                                <a:gd name="T29" fmla="*/ 252751 h 1262669"/>
                                <a:gd name="T30" fmla="*/ 300288 w 2255752"/>
                                <a:gd name="T31" fmla="*/ 676311 h 1262669"/>
                                <a:gd name="T32" fmla="*/ 205722 w 2255752"/>
                                <a:gd name="T33" fmla="*/ 839264 h 1262669"/>
                                <a:gd name="T34" fmla="*/ 205698 w 2255752"/>
                                <a:gd name="T35" fmla="*/ 1262669 h 1262669"/>
                                <a:gd name="T36" fmla="*/ 90 w 2255752"/>
                                <a:gd name="T37" fmla="*/ 1262669 h 1262669"/>
                                <a:gd name="T38" fmla="*/ 0 w 2255752"/>
                                <a:gd name="T39" fmla="*/ 744906 h 1262669"/>
                                <a:gd name="T40" fmla="*/ 115650 w 2255752"/>
                                <a:gd name="T41" fmla="*/ 545622 h 1262669"/>
                                <a:gd name="T42" fmla="*/ 1012836 w 2255752"/>
                                <a:gd name="T43" fmla="*/ 27632 h 1262669"/>
                                <a:gd name="T44" fmla="*/ 1128257 w 2255752"/>
                                <a:gd name="T45" fmla="*/ 0 h 1262669"/>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0" t="0" r="r" b="b"/>
                              <a:pathLst>
                                <a:path w="2255752" h="1262669">
                                  <a:moveTo>
                                    <a:pt x="1128257" y="0"/>
                                  </a:moveTo>
                                  <a:cubicBezTo>
                                    <a:pt x="1169910" y="-4"/>
                                    <a:pt x="1211490" y="9118"/>
                                    <a:pt x="1243245" y="27119"/>
                                  </a:cubicBezTo>
                                  <a:lnTo>
                                    <a:pt x="2099877" y="521986"/>
                                  </a:lnTo>
                                  <a:lnTo>
                                    <a:pt x="2099876" y="521986"/>
                                  </a:lnTo>
                                  <a:lnTo>
                                    <a:pt x="2113310" y="529747"/>
                                  </a:lnTo>
                                  <a:lnTo>
                                    <a:pt x="2140698" y="545569"/>
                                  </a:lnTo>
                                  <a:cubicBezTo>
                                    <a:pt x="2204206" y="581570"/>
                                    <a:pt x="2256033" y="671338"/>
                                    <a:pt x="2255458" y="744338"/>
                                  </a:cubicBezTo>
                                  <a:lnTo>
                                    <a:pt x="2255752" y="1262669"/>
                                  </a:lnTo>
                                  <a:lnTo>
                                    <a:pt x="2050144" y="1262669"/>
                                  </a:lnTo>
                                  <a:lnTo>
                                    <a:pt x="2050001" y="838798"/>
                                  </a:lnTo>
                                  <a:cubicBezTo>
                                    <a:pt x="2050472" y="779107"/>
                                    <a:pt x="2008093" y="705704"/>
                                    <a:pt x="1956163" y="676265"/>
                                  </a:cubicBezTo>
                                  <a:lnTo>
                                    <a:pt x="1239168" y="262065"/>
                                  </a:lnTo>
                                  <a:lnTo>
                                    <a:pt x="1222318" y="252332"/>
                                  </a:lnTo>
                                  <a:cubicBezTo>
                                    <a:pt x="1196353" y="237612"/>
                                    <a:pt x="1162353" y="230154"/>
                                    <a:pt x="1128294" y="230156"/>
                                  </a:cubicBezTo>
                                  <a:cubicBezTo>
                                    <a:pt x="1094234" y="230160"/>
                                    <a:pt x="1060116" y="237624"/>
                                    <a:pt x="1033915" y="252751"/>
                                  </a:cubicBezTo>
                                  <a:lnTo>
                                    <a:pt x="300288" y="676311"/>
                                  </a:lnTo>
                                  <a:cubicBezTo>
                                    <a:pt x="249197" y="705808"/>
                                    <a:pt x="206193" y="779571"/>
                                    <a:pt x="205722" y="839264"/>
                                  </a:cubicBezTo>
                                  <a:lnTo>
                                    <a:pt x="205698" y="1262669"/>
                                  </a:lnTo>
                                  <a:lnTo>
                                    <a:pt x="90" y="1262669"/>
                                  </a:lnTo>
                                  <a:lnTo>
                                    <a:pt x="0" y="744906"/>
                                  </a:lnTo>
                                  <a:cubicBezTo>
                                    <a:pt x="577" y="671905"/>
                                    <a:pt x="53167" y="581697"/>
                                    <a:pt x="115650" y="545622"/>
                                  </a:cubicBezTo>
                                  <a:lnTo>
                                    <a:pt x="1012836" y="27632"/>
                                  </a:lnTo>
                                  <a:cubicBezTo>
                                    <a:pt x="1044879" y="9132"/>
                                    <a:pt x="1086604" y="4"/>
                                    <a:pt x="1128257"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57" name="Freeform: Shape 1973967957"/>
                          <wps:cNvSpPr>
                            <a:spLocks/>
                          </wps:cNvSpPr>
                          <wps:spPr bwMode="auto">
                            <a:xfrm>
                              <a:off x="2967774" y="1348402"/>
                              <a:ext cx="1087150" cy="608237"/>
                            </a:xfrm>
                            <a:custGeom>
                              <a:avLst/>
                              <a:gdLst>
                                <a:gd name="T0" fmla="*/ 0 w 2255684"/>
                                <a:gd name="T1" fmla="*/ 0 h 1262669"/>
                                <a:gd name="T2" fmla="*/ 205608 w 2255684"/>
                                <a:gd name="T3" fmla="*/ 0 h 1262669"/>
                                <a:gd name="T4" fmla="*/ 205849 w 2255684"/>
                                <a:gd name="T5" fmla="*/ 424088 h 1262669"/>
                                <a:gd name="T6" fmla="*/ 234100 w 2255684"/>
                                <a:gd name="T7" fmla="*/ 516133 h 1262669"/>
                                <a:gd name="T8" fmla="*/ 256960 w 2255684"/>
                                <a:gd name="T9" fmla="*/ 547429 h 1262669"/>
                                <a:gd name="T10" fmla="*/ 263787 w 2255684"/>
                                <a:gd name="T11" fmla="*/ 556775 h 1262669"/>
                                <a:gd name="T12" fmla="*/ 299687 w 2255684"/>
                                <a:gd name="T13" fmla="*/ 586621 h 1262669"/>
                                <a:gd name="T14" fmla="*/ 1033530 w 2255684"/>
                                <a:gd name="T15" fmla="*/ 1010556 h 1262669"/>
                                <a:gd name="T16" fmla="*/ 1053157 w 2255684"/>
                                <a:gd name="T17" fmla="*/ 1017889 h 1262669"/>
                                <a:gd name="T18" fmla="*/ 1077693 w 2255684"/>
                                <a:gd name="T19" fmla="*/ 1027058 h 1262669"/>
                                <a:gd name="T20" fmla="*/ 1221934 w 2255684"/>
                                <a:gd name="T21" fmla="*/ 1010135 h 1262669"/>
                                <a:gd name="T22" fmla="*/ 1955561 w 2255684"/>
                                <a:gd name="T23" fmla="*/ 586576 h 1262669"/>
                                <a:gd name="T24" fmla="*/ 2050126 w 2255684"/>
                                <a:gd name="T25" fmla="*/ 423624 h 1262669"/>
                                <a:gd name="T26" fmla="*/ 2051928 w 2255684"/>
                                <a:gd name="T27" fmla="*/ 95006 h 1262669"/>
                                <a:gd name="T28" fmla="*/ 2049767 w 2255684"/>
                                <a:gd name="T29" fmla="*/ 0 h 1262669"/>
                                <a:gd name="T30" fmla="*/ 2255684 w 2255684"/>
                                <a:gd name="T31" fmla="*/ 0 h 1262669"/>
                                <a:gd name="T32" fmla="*/ 2255631 w 2255684"/>
                                <a:gd name="T33" fmla="*/ 518110 h 1262669"/>
                                <a:gd name="T34" fmla="*/ 2139982 w 2255684"/>
                                <a:gd name="T35" fmla="*/ 717392 h 1262669"/>
                                <a:gd name="T36" fmla="*/ 1242796 w 2255684"/>
                                <a:gd name="T37" fmla="*/ 1235383 h 1262669"/>
                                <a:gd name="T38" fmla="*/ 1012387 w 2255684"/>
                                <a:gd name="T39" fmla="*/ 1235897 h 1262669"/>
                                <a:gd name="T40" fmla="*/ 114935 w 2255684"/>
                                <a:gd name="T41" fmla="*/ 717448 h 1262669"/>
                                <a:gd name="T42" fmla="*/ 71032 w 2255684"/>
                                <a:gd name="T43" fmla="*/ 680948 h 1262669"/>
                                <a:gd name="T44" fmla="*/ 57585 w 2255684"/>
                                <a:gd name="T45" fmla="*/ 662539 h 1262669"/>
                                <a:gd name="T46" fmla="*/ 34725 w 2255684"/>
                                <a:gd name="T47" fmla="*/ 631244 h 1262669"/>
                                <a:gd name="T48" fmla="*/ 175 w 2255684"/>
                                <a:gd name="T49" fmla="*/ 518678 h 1262669"/>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2255684" h="1262669">
                                  <a:moveTo>
                                    <a:pt x="0" y="0"/>
                                  </a:moveTo>
                                  <a:lnTo>
                                    <a:pt x="205608" y="0"/>
                                  </a:lnTo>
                                  <a:lnTo>
                                    <a:pt x="205849" y="424088"/>
                                  </a:lnTo>
                                  <a:cubicBezTo>
                                    <a:pt x="206269" y="453557"/>
                                    <a:pt x="217073" y="486642"/>
                                    <a:pt x="234100" y="516133"/>
                                  </a:cubicBezTo>
                                  <a:lnTo>
                                    <a:pt x="256960" y="547429"/>
                                  </a:lnTo>
                                  <a:lnTo>
                                    <a:pt x="263787" y="556775"/>
                                  </a:lnTo>
                                  <a:cubicBezTo>
                                    <a:pt x="274892" y="568824"/>
                                    <a:pt x="287032" y="579073"/>
                                    <a:pt x="299687" y="586621"/>
                                  </a:cubicBezTo>
                                  <a:lnTo>
                                    <a:pt x="1033530" y="1010556"/>
                                  </a:lnTo>
                                  <a:lnTo>
                                    <a:pt x="1053157" y="1017889"/>
                                  </a:lnTo>
                                  <a:lnTo>
                                    <a:pt x="1077693" y="1027058"/>
                                  </a:lnTo>
                                  <a:cubicBezTo>
                                    <a:pt x="1126010" y="1037993"/>
                                    <a:pt x="1183616" y="1032258"/>
                                    <a:pt x="1221934" y="1010135"/>
                                  </a:cubicBezTo>
                                  <a:lnTo>
                                    <a:pt x="1955561" y="586576"/>
                                  </a:lnTo>
                                  <a:cubicBezTo>
                                    <a:pt x="2007963" y="556322"/>
                                    <a:pt x="2049656" y="483317"/>
                                    <a:pt x="2050126" y="423624"/>
                                  </a:cubicBezTo>
                                  <a:cubicBezTo>
                                    <a:pt x="2056029" y="354603"/>
                                    <a:pt x="2054780" y="231699"/>
                                    <a:pt x="2051928" y="95006"/>
                                  </a:cubicBezTo>
                                  <a:lnTo>
                                    <a:pt x="2049767" y="0"/>
                                  </a:lnTo>
                                  <a:lnTo>
                                    <a:pt x="2255684" y="0"/>
                                  </a:lnTo>
                                  <a:lnTo>
                                    <a:pt x="2255631" y="518110"/>
                                  </a:lnTo>
                                  <a:cubicBezTo>
                                    <a:pt x="2255054" y="591111"/>
                                    <a:pt x="2204067" y="680393"/>
                                    <a:pt x="2139982" y="717392"/>
                                  </a:cubicBezTo>
                                  <a:lnTo>
                                    <a:pt x="1242796" y="1235383"/>
                                  </a:lnTo>
                                  <a:cubicBezTo>
                                    <a:pt x="1180312" y="1271457"/>
                                    <a:pt x="1075895" y="1271898"/>
                                    <a:pt x="1012387" y="1235897"/>
                                  </a:cubicBezTo>
                                  <a:lnTo>
                                    <a:pt x="114935" y="717448"/>
                                  </a:lnTo>
                                  <a:cubicBezTo>
                                    <a:pt x="99459" y="708217"/>
                                    <a:pt x="84611" y="695682"/>
                                    <a:pt x="71032" y="680948"/>
                                  </a:cubicBezTo>
                                  <a:lnTo>
                                    <a:pt x="57585" y="662539"/>
                                  </a:lnTo>
                                  <a:lnTo>
                                    <a:pt x="34725" y="631244"/>
                                  </a:lnTo>
                                  <a:cubicBezTo>
                                    <a:pt x="13902" y="595177"/>
                                    <a:pt x="689" y="554717"/>
                                    <a:pt x="175" y="518678"/>
                                  </a:cubicBezTo>
                                  <a:lnTo>
                                    <a:pt x="0" y="0"/>
                                  </a:ln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58" name="Freeform: Shape 1973967958"/>
                          <wps:cNvSpPr>
                            <a:spLocks/>
                          </wps:cNvSpPr>
                          <wps:spPr bwMode="auto">
                            <a:xfrm>
                              <a:off x="3952942" y="740165"/>
                              <a:ext cx="1089945" cy="608237"/>
                            </a:xfrm>
                            <a:custGeom>
                              <a:avLst/>
                              <a:gdLst>
                                <a:gd name="T0" fmla="*/ 1134195 w 2261529"/>
                                <a:gd name="T1" fmla="*/ 0 h 1262669"/>
                                <a:gd name="T2" fmla="*/ 1249184 w 2261529"/>
                                <a:gd name="T3" fmla="*/ 27119 h 1262669"/>
                                <a:gd name="T4" fmla="*/ 2105816 w 2261529"/>
                                <a:gd name="T5" fmla="*/ 521986 h 1262669"/>
                                <a:gd name="T6" fmla="*/ 2105815 w 2261529"/>
                                <a:gd name="T7" fmla="*/ 521986 h 1262669"/>
                                <a:gd name="T8" fmla="*/ 2119249 w 2261529"/>
                                <a:gd name="T9" fmla="*/ 529747 h 1262669"/>
                                <a:gd name="T10" fmla="*/ 2146637 w 2261529"/>
                                <a:gd name="T11" fmla="*/ 545569 h 1262669"/>
                                <a:gd name="T12" fmla="*/ 2261397 w 2261529"/>
                                <a:gd name="T13" fmla="*/ 744338 h 1262669"/>
                                <a:gd name="T14" fmla="*/ 2261529 w 2261529"/>
                                <a:gd name="T15" fmla="*/ 1262669 h 1262669"/>
                                <a:gd name="T16" fmla="*/ 2056048 w 2261529"/>
                                <a:gd name="T17" fmla="*/ 1262669 h 1262669"/>
                                <a:gd name="T18" fmla="*/ 2055940 w 2261529"/>
                                <a:gd name="T19" fmla="*/ 838798 h 1262669"/>
                                <a:gd name="T20" fmla="*/ 1962102 w 2261529"/>
                                <a:gd name="T21" fmla="*/ 676265 h 1262669"/>
                                <a:gd name="T22" fmla="*/ 1245107 w 2261529"/>
                                <a:gd name="T23" fmla="*/ 262065 h 1262669"/>
                                <a:gd name="T24" fmla="*/ 1228257 w 2261529"/>
                                <a:gd name="T25" fmla="*/ 252332 h 1262669"/>
                                <a:gd name="T26" fmla="*/ 1134233 w 2261529"/>
                                <a:gd name="T27" fmla="*/ 230156 h 1262669"/>
                                <a:gd name="T28" fmla="*/ 1039854 w 2261529"/>
                                <a:gd name="T29" fmla="*/ 252751 h 1262669"/>
                                <a:gd name="T30" fmla="*/ 306227 w 2261529"/>
                                <a:gd name="T31" fmla="*/ 676311 h 1262669"/>
                                <a:gd name="T32" fmla="*/ 211661 w 2261529"/>
                                <a:gd name="T33" fmla="*/ 839264 h 1262669"/>
                                <a:gd name="T34" fmla="*/ 211617 w 2261529"/>
                                <a:gd name="T35" fmla="*/ 1262669 h 1262669"/>
                                <a:gd name="T36" fmla="*/ 5700 w 2261529"/>
                                <a:gd name="T37" fmla="*/ 1262669 h 1262669"/>
                                <a:gd name="T38" fmla="*/ 4681 w 2261529"/>
                                <a:gd name="T39" fmla="*/ 1217870 h 1262669"/>
                                <a:gd name="T40" fmla="*/ 5939 w 2261529"/>
                                <a:gd name="T41" fmla="*/ 744906 h 1262669"/>
                                <a:gd name="T42" fmla="*/ 121589 w 2261529"/>
                                <a:gd name="T43" fmla="*/ 545622 h 1262669"/>
                                <a:gd name="T44" fmla="*/ 1018775 w 2261529"/>
                                <a:gd name="T45" fmla="*/ 27632 h 1262669"/>
                                <a:gd name="T46" fmla="*/ 1134195 w 2261529"/>
                                <a:gd name="T47" fmla="*/ 0 h 126266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2261529" h="1262669">
                                  <a:moveTo>
                                    <a:pt x="1134195" y="0"/>
                                  </a:moveTo>
                                  <a:cubicBezTo>
                                    <a:pt x="1175849" y="-4"/>
                                    <a:pt x="1217429" y="9118"/>
                                    <a:pt x="1249184" y="27119"/>
                                  </a:cubicBezTo>
                                  <a:lnTo>
                                    <a:pt x="2105816" y="521986"/>
                                  </a:lnTo>
                                  <a:lnTo>
                                    <a:pt x="2105815" y="521986"/>
                                  </a:lnTo>
                                  <a:lnTo>
                                    <a:pt x="2119249" y="529747"/>
                                  </a:lnTo>
                                  <a:lnTo>
                                    <a:pt x="2146637" y="545569"/>
                                  </a:lnTo>
                                  <a:cubicBezTo>
                                    <a:pt x="2210145" y="581570"/>
                                    <a:pt x="2261972" y="671338"/>
                                    <a:pt x="2261397" y="744338"/>
                                  </a:cubicBezTo>
                                  <a:lnTo>
                                    <a:pt x="2261529" y="1262669"/>
                                  </a:lnTo>
                                  <a:lnTo>
                                    <a:pt x="2056048" y="1262669"/>
                                  </a:lnTo>
                                  <a:lnTo>
                                    <a:pt x="2055940" y="838798"/>
                                  </a:lnTo>
                                  <a:cubicBezTo>
                                    <a:pt x="2056411" y="779107"/>
                                    <a:pt x="2014032" y="705704"/>
                                    <a:pt x="1962102" y="676265"/>
                                  </a:cubicBezTo>
                                  <a:lnTo>
                                    <a:pt x="1245107" y="262065"/>
                                  </a:lnTo>
                                  <a:lnTo>
                                    <a:pt x="1228257" y="252332"/>
                                  </a:lnTo>
                                  <a:cubicBezTo>
                                    <a:pt x="1202292" y="237612"/>
                                    <a:pt x="1168291" y="230154"/>
                                    <a:pt x="1134233" y="230156"/>
                                  </a:cubicBezTo>
                                  <a:cubicBezTo>
                                    <a:pt x="1100173" y="230160"/>
                                    <a:pt x="1066055" y="237624"/>
                                    <a:pt x="1039854" y="252751"/>
                                  </a:cubicBezTo>
                                  <a:lnTo>
                                    <a:pt x="306227" y="676311"/>
                                  </a:lnTo>
                                  <a:cubicBezTo>
                                    <a:pt x="255136" y="705808"/>
                                    <a:pt x="212132" y="779571"/>
                                    <a:pt x="211661" y="839264"/>
                                  </a:cubicBezTo>
                                  <a:lnTo>
                                    <a:pt x="211617" y="1262669"/>
                                  </a:lnTo>
                                  <a:lnTo>
                                    <a:pt x="5700" y="1262669"/>
                                  </a:lnTo>
                                  <a:lnTo>
                                    <a:pt x="4681" y="1217870"/>
                                  </a:lnTo>
                                  <a:cubicBezTo>
                                    <a:pt x="277" y="1029295"/>
                                    <a:pt x="-3689" y="839962"/>
                                    <a:pt x="5939" y="744906"/>
                                  </a:cubicBezTo>
                                  <a:cubicBezTo>
                                    <a:pt x="6515" y="671905"/>
                                    <a:pt x="59106" y="581697"/>
                                    <a:pt x="121589" y="545622"/>
                                  </a:cubicBezTo>
                                  <a:lnTo>
                                    <a:pt x="1018775" y="27632"/>
                                  </a:lnTo>
                                  <a:cubicBezTo>
                                    <a:pt x="1050817" y="9132"/>
                                    <a:pt x="1092542" y="4"/>
                                    <a:pt x="1134195" y="0"/>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59" name="Freeform: Shape 1973967959"/>
                          <wps:cNvSpPr>
                            <a:spLocks/>
                          </wps:cNvSpPr>
                          <wps:spPr bwMode="auto">
                            <a:xfrm>
                              <a:off x="258021" y="1024751"/>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60" name="Freeform: Shape 1973967960"/>
                          <wps:cNvSpPr>
                            <a:spLocks/>
                          </wps:cNvSpPr>
                          <wps:spPr bwMode="auto">
                            <a:xfrm>
                              <a:off x="1245791" y="1024751"/>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61" name="Freeform: Shape 1973967961"/>
                          <wps:cNvSpPr>
                            <a:spLocks/>
                          </wps:cNvSpPr>
                          <wps:spPr bwMode="auto">
                            <a:xfrm>
                              <a:off x="2233995" y="1024751"/>
                              <a:ext cx="578541"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62" name="Freeform: Shape 1973967962"/>
                          <wps:cNvSpPr>
                            <a:spLocks/>
                          </wps:cNvSpPr>
                          <wps:spPr bwMode="auto">
                            <a:xfrm>
                              <a:off x="3219211" y="1024751"/>
                              <a:ext cx="578493"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chemeClr val="bg1">
                                <a:lumMod val="7500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63" name="Freeform: Shape 1973967963"/>
                          <wps:cNvSpPr>
                            <a:spLocks/>
                          </wps:cNvSpPr>
                          <wps:spPr bwMode="auto">
                            <a:xfrm>
                              <a:off x="4212957" y="1024751"/>
                              <a:ext cx="578493" cy="647302"/>
                            </a:xfrm>
                            <a:custGeom>
                              <a:avLst/>
                              <a:gdLst>
                                <a:gd name="T0" fmla="*/ 600377 w 1200333"/>
                                <a:gd name="T1" fmla="*/ 1 h 1343805"/>
                                <a:gd name="T2" fmla="*/ 661566 w 1200333"/>
                                <a:gd name="T3" fmla="*/ 14431 h 1343805"/>
                                <a:gd name="T4" fmla="*/ 1117404 w 1200333"/>
                                <a:gd name="T5" fmla="*/ 277764 h 1343805"/>
                                <a:gd name="T6" fmla="*/ 1117404 w 1200333"/>
                                <a:gd name="T7" fmla="*/ 277764 h 1343805"/>
                                <a:gd name="T8" fmla="*/ 1124552 w 1200333"/>
                                <a:gd name="T9" fmla="*/ 281894 h 1343805"/>
                                <a:gd name="T10" fmla="*/ 1139126 w 1200333"/>
                                <a:gd name="T11" fmla="*/ 290313 h 1343805"/>
                                <a:gd name="T12" fmla="*/ 1200193 w 1200333"/>
                                <a:gd name="T13" fmla="*/ 396084 h 1343805"/>
                                <a:gd name="T14" fmla="*/ 1200333 w 1200333"/>
                                <a:gd name="T15" fmla="*/ 947604 h 1343805"/>
                                <a:gd name="T16" fmla="*/ 1138793 w 1200333"/>
                                <a:gd name="T17" fmla="*/ 1053648 h 1343805"/>
                                <a:gd name="T18" fmla="*/ 661375 w 1200333"/>
                                <a:gd name="T19" fmla="*/ 1329285 h 1343805"/>
                                <a:gd name="T20" fmla="*/ 538767 w 1200333"/>
                                <a:gd name="T21" fmla="*/ 1329559 h 1343805"/>
                                <a:gd name="T22" fmla="*/ 61208 w 1200333"/>
                                <a:gd name="T23" fmla="*/ 1053677 h 1343805"/>
                                <a:gd name="T24" fmla="*/ 37846 w 1200333"/>
                                <a:gd name="T25" fmla="*/ 1034255 h 1343805"/>
                                <a:gd name="T26" fmla="*/ 30690 w 1200333"/>
                                <a:gd name="T27" fmla="*/ 1024459 h 1343805"/>
                                <a:gd name="T28" fmla="*/ 18526 w 1200333"/>
                                <a:gd name="T29" fmla="*/ 1007806 h 1343805"/>
                                <a:gd name="T30" fmla="*/ 141 w 1200333"/>
                                <a:gd name="T31" fmla="*/ 947906 h 1343805"/>
                                <a:gd name="T32" fmla="*/ 0 w 1200333"/>
                                <a:gd name="T33" fmla="*/ 396386 h 1343805"/>
                                <a:gd name="T34" fmla="*/ 61541 w 1200333"/>
                                <a:gd name="T35" fmla="*/ 290342 h 1343805"/>
                                <a:gd name="T36" fmla="*/ 538959 w 1200333"/>
                                <a:gd name="T37" fmla="*/ 14704 h 1343805"/>
                                <a:gd name="T38" fmla="*/ 600377 w 1200333"/>
                                <a:gd name="T39" fmla="*/ 1 h 1343805"/>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Lst>
                              <a:ahLst/>
                              <a:cxnLst>
                                <a:cxn ang="T40">
                                  <a:pos x="T0" y="T1"/>
                                </a:cxn>
                                <a:cxn ang="T41">
                                  <a:pos x="T2" y="T3"/>
                                </a:cxn>
                                <a:cxn ang="T42">
                                  <a:pos x="T4" y="T5"/>
                                </a:cxn>
                                <a:cxn ang="T43">
                                  <a:pos x="T6" y="T7"/>
                                </a:cxn>
                                <a:cxn ang="T44">
                                  <a:pos x="T8" y="T9"/>
                                </a:cxn>
                                <a:cxn ang="T45">
                                  <a:pos x="T10" y="T11"/>
                                </a:cxn>
                                <a:cxn ang="T46">
                                  <a:pos x="T12" y="T13"/>
                                </a:cxn>
                                <a:cxn ang="T47">
                                  <a:pos x="T14" y="T15"/>
                                </a:cxn>
                                <a:cxn ang="T48">
                                  <a:pos x="T16" y="T17"/>
                                </a:cxn>
                                <a:cxn ang="T49">
                                  <a:pos x="T18" y="T19"/>
                                </a:cxn>
                                <a:cxn ang="T50">
                                  <a:pos x="T20" y="T21"/>
                                </a:cxn>
                                <a:cxn ang="T51">
                                  <a:pos x="T22" y="T23"/>
                                </a:cxn>
                                <a:cxn ang="T52">
                                  <a:pos x="T24" y="T25"/>
                                </a:cxn>
                                <a:cxn ang="T53">
                                  <a:pos x="T26" y="T27"/>
                                </a:cxn>
                                <a:cxn ang="T54">
                                  <a:pos x="T28" y="T29"/>
                                </a:cxn>
                                <a:cxn ang="T55">
                                  <a:pos x="T30" y="T31"/>
                                </a:cxn>
                                <a:cxn ang="T56">
                                  <a:pos x="T32" y="T33"/>
                                </a:cxn>
                                <a:cxn ang="T57">
                                  <a:pos x="T34" y="T35"/>
                                </a:cxn>
                                <a:cxn ang="T58">
                                  <a:pos x="T36" y="T37"/>
                                </a:cxn>
                                <a:cxn ang="T59">
                                  <a:pos x="T38" y="T39"/>
                                </a:cxn>
                              </a:cxnLst>
                              <a:rect l="0" t="0" r="r" b="b"/>
                              <a:pathLst>
                                <a:path w="1200333" h="1343805">
                                  <a:moveTo>
                                    <a:pt x="600377" y="1"/>
                                  </a:moveTo>
                                  <a:cubicBezTo>
                                    <a:pt x="622542" y="-2"/>
                                    <a:pt x="644668" y="4853"/>
                                    <a:pt x="661566" y="14431"/>
                                  </a:cubicBezTo>
                                  <a:lnTo>
                                    <a:pt x="1117404" y="277764"/>
                                  </a:lnTo>
                                  <a:lnTo>
                                    <a:pt x="1124552" y="281894"/>
                                  </a:lnTo>
                                  <a:lnTo>
                                    <a:pt x="1139126" y="290313"/>
                                  </a:lnTo>
                                  <a:cubicBezTo>
                                    <a:pt x="1172921" y="309471"/>
                                    <a:pt x="1200499" y="357239"/>
                                    <a:pt x="1200193" y="396084"/>
                                  </a:cubicBezTo>
                                  <a:lnTo>
                                    <a:pt x="1200333" y="947604"/>
                                  </a:lnTo>
                                  <a:cubicBezTo>
                                    <a:pt x="1200026" y="986450"/>
                                    <a:pt x="1172895" y="1033959"/>
                                    <a:pt x="1138793" y="1053648"/>
                                  </a:cubicBezTo>
                                  <a:lnTo>
                                    <a:pt x="661375" y="1329285"/>
                                  </a:lnTo>
                                  <a:cubicBezTo>
                                    <a:pt x="628126" y="1348482"/>
                                    <a:pt x="572562" y="1348716"/>
                                    <a:pt x="538767" y="1329559"/>
                                  </a:cubicBezTo>
                                  <a:lnTo>
                                    <a:pt x="61208" y="1053677"/>
                                  </a:lnTo>
                                  <a:cubicBezTo>
                                    <a:pt x="52973" y="1048765"/>
                                    <a:pt x="45072" y="1042095"/>
                                    <a:pt x="37846" y="1034255"/>
                                  </a:cubicBezTo>
                                  <a:lnTo>
                                    <a:pt x="30690" y="1024459"/>
                                  </a:lnTo>
                                  <a:lnTo>
                                    <a:pt x="18526" y="1007806"/>
                                  </a:lnTo>
                                  <a:cubicBezTo>
                                    <a:pt x="7445" y="988613"/>
                                    <a:pt x="414" y="967083"/>
                                    <a:pt x="141" y="947906"/>
                                  </a:cubicBezTo>
                                  <a:lnTo>
                                    <a:pt x="0" y="396386"/>
                                  </a:lnTo>
                                  <a:cubicBezTo>
                                    <a:pt x="307" y="357541"/>
                                    <a:pt x="28291" y="309538"/>
                                    <a:pt x="61541" y="290342"/>
                                  </a:cubicBezTo>
                                  <a:lnTo>
                                    <a:pt x="538959" y="14704"/>
                                  </a:lnTo>
                                  <a:cubicBezTo>
                                    <a:pt x="556010" y="4860"/>
                                    <a:pt x="578213" y="2"/>
                                    <a:pt x="600377" y="1"/>
                                  </a:cubicBezTo>
                                  <a:close/>
                                </a:path>
                              </a:pathLst>
                            </a:custGeom>
                            <a:solidFill>
                              <a:srgbClr val="A0C9CA"/>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1973967964" name="TextBox 35"/>
                          <wps:cNvSpPr txBox="1">
                            <a:spLocks noChangeArrowheads="1"/>
                          </wps:cNvSpPr>
                          <wps:spPr bwMode="auto">
                            <a:xfrm>
                              <a:off x="879278" y="1962987"/>
                              <a:ext cx="1216230" cy="479560"/>
                            </a:xfrm>
                            <a:prstGeom prst="rect">
                              <a:avLst/>
                            </a:prstGeom>
                          </wps:spPr>
                          <wps:txbx>
                            <w:txbxContent>
                              <w:p w14:paraId="164F6FB0" w14:textId="7DC34FE8"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تحليل المنافسين</w:t>
                                </w:r>
                              </w:p>
                            </w:txbxContent>
                          </wps:txbx>
                          <wps:bodyPr rot="0" vert="horz" wrap="square" lIns="0" tIns="45720" rIns="0" bIns="45720" anchor="b" anchorCtr="0" upright="1">
                            <a:noAutofit/>
                          </wps:bodyPr>
                        </wps:wsp>
                        <wps:wsp>
                          <wps:cNvPr id="1973967965" name="TextBox 38"/>
                          <wps:cNvSpPr txBox="1">
                            <a:spLocks noChangeArrowheads="1"/>
                          </wps:cNvSpPr>
                          <wps:spPr bwMode="auto">
                            <a:xfrm>
                              <a:off x="2939178" y="1934035"/>
                              <a:ext cx="1182418" cy="6599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6B5466" w14:textId="7651059C"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كشف الاتجاهات الناشئة</w:t>
                                </w:r>
                              </w:p>
                            </w:txbxContent>
                          </wps:txbx>
                          <wps:bodyPr rot="0" vert="horz" wrap="square" lIns="0" tIns="45720" rIns="0" bIns="45720" anchor="b" anchorCtr="0" upright="1">
                            <a:noAutofit/>
                          </wps:bodyPr>
                        </wps:wsp>
                        <wps:wsp>
                          <wps:cNvPr id="1973967966" name="TextBox 41"/>
                          <wps:cNvSpPr txBox="1">
                            <a:spLocks noChangeArrowheads="1"/>
                          </wps:cNvSpPr>
                          <wps:spPr bwMode="auto">
                            <a:xfrm>
                              <a:off x="0" y="111026"/>
                              <a:ext cx="1048810" cy="421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2FEE9" w14:textId="002406DF"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الاختبار التجريبي</w:t>
                                </w:r>
                              </w:p>
                            </w:txbxContent>
                          </wps:txbx>
                          <wps:bodyPr rot="0" vert="horz" wrap="square" lIns="0" tIns="45720" rIns="0" bIns="45720" anchor="b" anchorCtr="0" upright="1">
                            <a:noAutofit/>
                          </wps:bodyPr>
                        </wps:wsp>
                        <wps:wsp>
                          <wps:cNvPr id="1973967967" name="TextBox 44"/>
                          <wps:cNvSpPr txBox="1">
                            <a:spLocks noChangeArrowheads="1"/>
                          </wps:cNvSpPr>
                          <wps:spPr bwMode="auto">
                            <a:xfrm>
                              <a:off x="1786254" y="0"/>
                              <a:ext cx="1498218" cy="635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466B71" w14:textId="4C5DD89C"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تحديد شرائح السوق غير المخدومة</w:t>
                                </w:r>
                              </w:p>
                            </w:txbxContent>
                          </wps:txbx>
                          <wps:bodyPr rot="0" vert="horz" wrap="square" lIns="0" tIns="45720" rIns="0" bIns="45720" anchor="b" anchorCtr="0" upright="1">
                            <a:noAutofit/>
                          </wps:bodyPr>
                        </wps:wsp>
                        <wps:wsp>
                          <wps:cNvPr id="1973967968" name="TextBox 47"/>
                          <wps:cNvSpPr txBox="1">
                            <a:spLocks noChangeArrowheads="1"/>
                          </wps:cNvSpPr>
                          <wps:spPr bwMode="auto">
                            <a:xfrm>
                              <a:off x="3786743" y="97017"/>
                              <a:ext cx="1430296" cy="4352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9F41F" w14:textId="6441F2EB"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تحليل سلوك العملاء</w:t>
                                </w:r>
                              </w:p>
                            </w:txbxContent>
                          </wps:txbx>
                          <wps:bodyPr rot="0" vert="horz" wrap="square" lIns="0" tIns="45720" rIns="0" bIns="45720" anchor="b" anchorCtr="0" upright="1">
                            <a:noAutofit/>
                          </wps:bodyPr>
                        </wps:wsp>
                      </wpg:grpSp>
                      <wps:wsp>
                        <wps:cNvPr id="1973967969" name="TextBox 14"/>
                        <wps:cNvSpPr txBox="1"/>
                        <wps:spPr>
                          <a:xfrm flipH="1">
                            <a:off x="4186543" y="1092626"/>
                            <a:ext cx="617220" cy="536575"/>
                          </a:xfrm>
                          <a:prstGeom prst="rect">
                            <a:avLst/>
                          </a:prstGeom>
                          <a:noFill/>
                        </wps:spPr>
                        <wps:txbx>
                          <w:txbxContent>
                            <w:p w14:paraId="4A528D19"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01</w:t>
                              </w:r>
                            </w:p>
                          </w:txbxContent>
                        </wps:txbx>
                        <wps:bodyPr wrap="square" rtlCol="0">
                          <a:noAutofit/>
                        </wps:bodyPr>
                      </wps:wsp>
                      <wps:wsp>
                        <wps:cNvPr id="1973967970" name="TextBox 16"/>
                        <wps:cNvSpPr txBox="1"/>
                        <wps:spPr>
                          <a:xfrm flipH="1">
                            <a:off x="3174163" y="1092626"/>
                            <a:ext cx="617220" cy="536575"/>
                          </a:xfrm>
                          <a:prstGeom prst="rect">
                            <a:avLst/>
                          </a:prstGeom>
                          <a:noFill/>
                        </wps:spPr>
                        <wps:txbx>
                          <w:txbxContent>
                            <w:p w14:paraId="686EA85C"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02</w:t>
                              </w:r>
                            </w:p>
                          </w:txbxContent>
                        </wps:txbx>
                        <wps:bodyPr wrap="square" rtlCol="0">
                          <a:noAutofit/>
                        </wps:bodyPr>
                      </wps:wsp>
                      <wps:wsp>
                        <wps:cNvPr id="1973967971" name="TextBox 18"/>
                        <wps:cNvSpPr txBox="1"/>
                        <wps:spPr>
                          <a:xfrm flipH="1">
                            <a:off x="2205525" y="1092626"/>
                            <a:ext cx="617220" cy="536575"/>
                          </a:xfrm>
                          <a:prstGeom prst="rect">
                            <a:avLst/>
                          </a:prstGeom>
                          <a:noFill/>
                        </wps:spPr>
                        <wps:txbx>
                          <w:txbxContent>
                            <w:p w14:paraId="72D144A3"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03</w:t>
                              </w:r>
                            </w:p>
                          </w:txbxContent>
                        </wps:txbx>
                        <wps:bodyPr wrap="square" rtlCol="0">
                          <a:noAutofit/>
                        </wps:bodyPr>
                      </wps:wsp>
                      <wps:wsp>
                        <wps:cNvPr id="1973967972" name="TextBox 19"/>
                        <wps:cNvSpPr txBox="1"/>
                        <wps:spPr>
                          <a:xfrm flipH="1">
                            <a:off x="1193144" y="1092626"/>
                            <a:ext cx="617220" cy="536575"/>
                          </a:xfrm>
                          <a:prstGeom prst="rect">
                            <a:avLst/>
                          </a:prstGeom>
                          <a:noFill/>
                        </wps:spPr>
                        <wps:txbx>
                          <w:txbxContent>
                            <w:p w14:paraId="63FBFEEE"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04</w:t>
                              </w:r>
                            </w:p>
                          </w:txbxContent>
                        </wps:txbx>
                        <wps:bodyPr wrap="square" rtlCol="0">
                          <a:noAutofit/>
                        </wps:bodyPr>
                      </wps:wsp>
                      <wps:wsp>
                        <wps:cNvPr id="1973967973" name="TextBox 20"/>
                        <wps:cNvSpPr txBox="1"/>
                        <wps:spPr>
                          <a:xfrm flipH="1">
                            <a:off x="225216" y="1092626"/>
                            <a:ext cx="617220" cy="536575"/>
                          </a:xfrm>
                          <a:prstGeom prst="rect">
                            <a:avLst/>
                          </a:prstGeom>
                          <a:noFill/>
                        </wps:spPr>
                        <wps:txbx>
                          <w:txbxContent>
                            <w:p w14:paraId="4170A6F1"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05</w:t>
                              </w:r>
                            </w:p>
                          </w:txbxContent>
                        </wps:txbx>
                        <wps:bodyPr wrap="square" rtlCol="0">
                          <a:noAutofit/>
                        </wps:bodyPr>
                      </wps:wsp>
                    </wpg:wgp>
                  </a:graphicData>
                </a:graphic>
              </wp:inline>
            </w:drawing>
          </mc:Choice>
          <mc:Fallback>
            <w:pict>
              <v:group w14:anchorId="76E14FA5" id="Group 4" o:spid="_x0000_s2214" style="width:432.8pt;height:215.15pt;mso-position-horizontal-relative:char;mso-position-vertical-relative:line" coordsize="52170,259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">
                <v:group id="Group 1973967953" o:spid="_x0000_s2215" style="position:absolute;width:52170;height:25939" coordsize="52170,259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">
                  <v:shape id="Freeform: Shape 1973967954" o:spid="_x0000_s2216" style="position:absolute;left:35;top:7401;width:10872;height:6083;visibility:visible;mso-wrap-style:square;v-text-anchor:middle" coordsize="2255775,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" path="m1128257,v41653,-4,83234,9118,114988,27119l2099877,521986r13433,7761l2140698,545569v63508,36001,115336,125769,114760,198769l2255775,1262669r-201319,l2055481,1171598v1112,-138649,408,-263732,-5480,-332800c2050472,779107,2008093,705704,1956163,676265l1239168,262065r-16849,-9733c1196353,237612,1162353,230154,1128294,230156v-34060,4,-68178,7468,-94378,22595l300288,676311v-51091,29497,-94095,103260,-94566,162953c205758,980399,205795,1121534,205831,1262669r-205698,c89,1090081,44,917494,,744906,577,671905,53167,581697,115651,545622l1012836,27632c1044879,9132,1086603,4,1128257,xe" fillcolor="#a0c9ca" stroked="f" strokeweight="1pt">
                    <v:stroke joinstyle="miter"/>
                    <v:path arrowok="t" o:connecttype="custom" o:connectlocs="543777,0;599197,13063;1012061,251445;1018535,255183;1031735,262805;1087045,358553;1087198,608237;990170,608237;990664,564367;988023,404055;942796,325762;597232,126239;589111,121550;543795,110868;498308,121752;144727,325784;99150,404280;99203,608237;64,608237;0,358827;55739,262830;488149,13311;543777,0" o:connectangles="0,0,0,0,0,0,0,0,0,0,0,0,0,0,0,0,0,0,0,0,0,0,0"/>
                  </v:shape>
                  <v:shape id="Freeform: Shape 1973967955" o:spid="_x0000_s2217" style="position:absolute;left:9912;top:13484;width:10876;height:6082;visibility:visible;mso-wrap-style:square;v-text-anchor:middle" coordsize="2256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" path="m5137,l206456,r259,424088c207136,453557,217941,486642,234968,516133r22860,31296l264654,556775v11105,12049,23244,22298,35901,29846l1034398,1010556r19626,7333l1078561,1027058v48316,10935,105922,5200,144240,-16923l1956428,586576v52403,-30254,94096,-103259,94566,-162952l2050921,r205608,l2256498,518110v-576,73001,-51564,162283,-115649,199282l1243664,1235383v-62484,36074,-166901,36515,-230410,514l115803,717448c100327,708217,85478,695682,71900,680948l58452,662539,35592,631244c14770,595177,1556,554717,1043,518678,-1866,430752,1969,241160,4569,50527l5137,xe" fillcolor="#bfbfbf [2412]" stroked="f" strokeweight="1pt">
                    <v:stroke joinstyle="miter"/>
                    <v:path arrowok="t" o:connecttype="custom" o:connectlocs="2476,0;99506,0;99631,204286;113248,248625;124266,263701;127556,268203;144859,282580;498551,486792;508010,490325;519836,494741;589355,486590;942943,282558;988521,204063;988486,0;1087583,0;1087568,249577;1031829,345573;599411,595093;488360,595341;55814,345600;34654,328018;28172,319150;17154,304075;503,249851;2202,24339" o:connectangles="0,0,0,0,0,0,0,0,0,0,0,0,0,0,0,0,0,0,0,0,0,0,0,0,0"/>
                  </v:shape>
                  <v:shape id="Freeform: Shape 1973967956" o:spid="_x0000_s2218" style="position:absolute;left:19797;top:7401;width:10871;height:6083;visibility:visible;mso-wrap-style:square;v-text-anchor:middle" coordsize="2255752,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" path="m1128257,v41653,-4,83233,9118,114988,27119l2099877,521986r-1,l2113310,529747r27388,15822c2204206,581570,2256033,671338,2255458,744338r294,518331l2050144,1262669r-143,-423871c2050472,779107,2008093,705704,1956163,676265l1239168,262065r-16850,-9733c1196353,237612,1162353,230154,1128294,230156v-34060,4,-68178,7468,-94379,22595l300288,676311v-51091,29497,-94095,103260,-94566,162953l205698,1262669r-205608,l,744906c577,671905,53167,581697,115650,545622l1012836,27632c1044879,9132,1086604,4,1128257,xe" fillcolor="#a0c9ca" stroked="f" strokeweight="1pt">
                    <v:stroke joinstyle="miter"/>
                    <v:path arrowok="t" o:connecttype="custom" o:connectlocs="543759,0;599177,13063;1012027,251445;1012026,251445;1018501,255183;1031700,262805;1087008,358553;1087150,608237;988058,608237;987989,404055;942764,325762;597212,126239;589091,121550;543776,110868;498291,121752;144723,325784;99147,404280;99135,608237;43,608237;0,358827;55737,262830;488132,13311;543759,0" o:connectangles="0,0,0,0,0,0,0,0,0,0,0,0,0,0,0,0,0,0,0,0,0,0,0"/>
                  </v:shape>
                  <v:shape id="Freeform: Shape 1973967957" o:spid="_x0000_s2219" style="position:absolute;left:29677;top:13484;width:10872;height:6082;visibility:visible;mso-wrap-style:square;v-text-anchor:middle" coordsize="2255684,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" path="m,l205608,r241,424088c206269,453557,217073,486642,234100,516133r22860,31296l263787,556775v11105,12049,23245,22298,35900,29846l1033530,1010556r19627,7333l1077693,1027058v48317,10935,105923,5200,144241,-16923l1955561,586576v52402,-30254,94095,-103259,94565,-162952c2056029,354603,2054780,231699,2051928,95006l2049767,r205917,l2255631,518110v-577,73001,-51564,162283,-115649,199282l1242796,1235383v-62484,36074,-166901,36515,-230409,514l114935,717448c99459,708217,84611,695682,71032,680948l57585,662539,34725,631244c13902,595177,689,554717,175,518678l,xe" fillcolor="#bfbfbf [2412]" stroked="f" strokeweight="1pt">
                    <v:stroke joinstyle="miter"/>
                    <v:path arrowok="t" o:connecttype="custom" o:connectlocs="0,0;99095,0;99211,204286;112827,248625;123845,263701;127135,268203;144437,282580;498120,486792;507580,490325;519405,494741;588924,486590;942503,282558;988079,204063;988948,45765;987906,0;1087150,0;1087124,249577;1031386,345573;598978,595093;487930,595341;55394,345600;34235,328018;27754,319150;16736,304075;84,249851" o:connectangles="0,0,0,0,0,0,0,0,0,0,0,0,0,0,0,0,0,0,0,0,0,0,0,0,0"/>
                  </v:shape>
                  <v:shape id="Freeform: Shape 1973967958" o:spid="_x0000_s2220" style="position:absolute;left:39529;top:7401;width:10899;height:6083;visibility:visible;mso-wrap-style:square;v-text-anchor:middle" coordsize="2261529,12626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" path="m1134195,v41654,-4,83234,9118,114989,27119l2105816,521986r-1,l2119249,529747r27388,15822c2210145,581570,2261972,671338,2261397,744338r132,518331l2056048,1262669r-108,-423871c2056411,779107,2014032,705704,1962102,676265l1245107,262065r-16850,-9733c1202292,237612,1168291,230154,1134233,230156v-34060,4,-68178,7468,-94379,22595l306227,676311v-51091,29497,-94095,103260,-94566,162953l211617,1262669r-205917,l4681,1217870c277,1029295,-3689,839962,5939,744906,6515,671905,59106,581697,121589,545622l1018775,27632c1050817,9132,1092542,4,1134195,xe" fillcolor="#a0c9ca" stroked="f" strokeweight="1pt">
                    <v:stroke joinstyle="miter"/>
                    <v:path arrowok="t" o:connecttype="custom" o:connectlocs="546626,0;602045,13063;1014899,251445;1014899,251445;1021373,255183;1034573,262805;1089881,358553;1089945,608237;990913,608237;990861,404055;945636,325762;600080,126239;591959,121550;546644,110868;501158,121752;147586,325784;102010,404280;101989,608237;2747,608237;2256,586657;2862,358827;58600,262830;490999,13311;546626,0" o:connectangles="0,0,0,0,0,0,0,0,0,0,0,0,0,0,0,0,0,0,0,0,0,0,0,0"/>
                  </v:shape>
                  <v:shape id="Freeform: Shape 1973967959" o:spid="_x0000_s2221" style="position:absolute;left:2580;top:10247;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1973967960" o:spid="_x0000_s2222" style="position:absolute;left:12457;top:10247;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bfbfbf [2412]"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1973967961" o:spid="_x0000_s2223" style="position:absolute;left:22339;top:10247;width:5786;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72,0;318864,6951;538571,133797;538571,133797;542016,135786;549040,139842;578474,190791;578541,456455;548880,507535;318772,640308;259677,640440;29501,507549;18241,498194;14792,493475;8929,485453;68,456600;0,190937;29662,139856;259769,7083;289372,0" o:connectangles="0,0,0,0,0,0,0,0,0,0,0,0,0,0,0,0,0,0,0,0"/>
                  </v:shape>
                  <v:shape id="Freeform: Shape 1973967962" o:spid="_x0000_s2224" style="position:absolute;left:32192;top:10247;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bfbfbf [2412]" stroked="f" strokeweight="1pt">
                    <v:stroke joinstyle="miter"/>
                    <v:path arrowok="t" o:connecttype="custom" o:connectlocs="289348,0;318838,6951;538526,133797;538526,133797;541971,135786;548995,139842;578426,190791;578493,456455;548834,507535;318746,640308;259655,640440;29499,507549;18240,498194;14791,493475;8928,485453;68,456600;0,190937;29659,139856;259748,7083;289348,0" o:connectangles="0,0,0,0,0,0,0,0,0,0,0,0,0,0,0,0,0,0,0,0"/>
                  </v:shape>
                  <v:shape id="Freeform: Shape 1973967963" o:spid="_x0000_s2225" style="position:absolute;left:42129;top:10247;width:5785;height:6473;visibility:visible;mso-wrap-style:square;v-text-anchor:middle" coordsize="1200333,1343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" path="m600377,1v22165,-3,44291,4852,61189,14430l1117404,277764r7148,4130l1139126,290313v33795,19158,61373,66926,61067,105771l1200333,947604v-307,38846,-27438,86355,-61540,106044l661375,1329285v-33249,19197,-88813,19431,-122608,274l61208,1053677v-8235,-4912,-16136,-11582,-23362,-19422l30690,1024459,18526,1007806c7445,988613,414,967083,141,947906l,396386c307,357541,28291,309538,61541,290342l538959,14704c556010,4860,578213,2,600377,1xe" fillcolor="#a0c9ca" stroked="f" strokeweight="1pt">
                    <v:stroke joinstyle="miter"/>
                    <v:path arrowok="t" o:connecttype="custom" o:connectlocs="289348,0;318838,6951;538526,133797;538526,133797;541971,135786;548995,139842;578426,190791;578493,456455;548834,507535;318746,640308;259655,640440;29499,507549;18240,498194;14791,493475;8928,485453;68,456600;0,190937;29659,139856;259748,7083;289348,0" o:connectangles="0,0,0,0,0,0,0,0,0,0,0,0,0,0,0,0,0,0,0,0"/>
                  </v:shape>
                  <v:shape id="TextBox 35" o:spid="_x0000_s2226" type="#_x0000_t202" style="position:absolute;left:8792;top:19629;width:12163;height:479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" filled="f" stroked="f">
                    <v:textbox inset="0,,0">
                      <w:txbxContent>
                        <w:p w14:paraId="164F6FB0" w14:textId="7DC34FE8"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تحليل المنافسين</w:t>
                          </w:r>
                        </w:p>
                      </w:txbxContent>
                    </v:textbox>
                  </v:shape>
                  <v:shape id="TextBox 38" o:spid="_x0000_s2227" type="#_x0000_t202" style="position:absolute;left:29391;top:19340;width:11824;height:6599;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" filled="f" stroked="f">
                    <v:textbox inset="0,,0">
                      <w:txbxContent>
                        <w:p w14:paraId="436B5466" w14:textId="7651059C"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كشف الاتجاهات الناشئة</w:t>
                          </w:r>
                        </w:p>
                      </w:txbxContent>
                    </v:textbox>
                  </v:shape>
                  <v:shape id="TextBox 41" o:spid="_x0000_s2228" type="#_x0000_t202" style="position:absolute;top:1110;width:10488;height:421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" filled="f" stroked="f">
                    <v:textbox inset="0,,0">
                      <w:txbxContent>
                        <w:p w14:paraId="7982FEE9" w14:textId="002406DF"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الاختبار التجريبي</w:t>
                          </w:r>
                        </w:p>
                      </w:txbxContent>
                    </v:textbox>
                  </v:shape>
                  <v:shape id="TextBox 44" o:spid="_x0000_s2229" type="#_x0000_t202" style="position:absolute;left:17862;width:14982;height:635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" filled="f" stroked="f">
                    <v:textbox inset="0,,0">
                      <w:txbxContent>
                        <w:p w14:paraId="37466B71" w14:textId="4C5DD89C"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تحديد شرائح السوق غير المخدومة</w:t>
                          </w:r>
                        </w:p>
                      </w:txbxContent>
                    </v:textbox>
                  </v:shape>
                  <v:shape id="TextBox 47" o:spid="_x0000_s2230" type="#_x0000_t202" style="position:absolute;left:37867;top:970;width:14303;height:435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" filled="f" stroked="f">
                    <v:textbox inset="0,,0">
                      <w:txbxContent>
                        <w:p w14:paraId="1519F41F" w14:textId="6441F2EB"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تحليل سلوك العملاء</w:t>
                          </w:r>
                        </w:p>
                      </w:txbxContent>
                    </v:textbox>
                  </v:shape>
                </v:group>
                <v:shape id="TextBox 14" o:spid="_x0000_s2231" type="#_x0000_t202" style="position:absolute;left:41865;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" filled="f" stroked="f">
                  <v:textbox>
                    <w:txbxContent>
                      <w:p w14:paraId="4A528D19"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01</w:t>
                        </w:r>
                      </w:p>
                    </w:txbxContent>
                  </v:textbox>
                </v:shape>
                <v:shape id="TextBox 16" o:spid="_x0000_s2232" type="#_x0000_t202" style="position:absolute;left:31741;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" filled="f" stroked="f">
                  <v:textbox>
                    <w:txbxContent>
                      <w:p w14:paraId="686EA85C"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02</w:t>
                        </w:r>
                      </w:p>
                    </w:txbxContent>
                  </v:textbox>
                </v:shape>
                <v:shape id="TextBox 18" o:spid="_x0000_s2233" type="#_x0000_t202" style="position:absolute;left:22055;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" filled="f" stroked="f">
                  <v:textbox>
                    <w:txbxContent>
                      <w:p w14:paraId="72D144A3"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03</w:t>
                        </w:r>
                      </w:p>
                    </w:txbxContent>
                  </v:textbox>
                </v:shape>
                <v:shape id="TextBox 19" o:spid="_x0000_s2234" type="#_x0000_t202" style="position:absolute;left:11931;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" filled="f" stroked="f">
                  <v:textbox>
                    <w:txbxContent>
                      <w:p w14:paraId="63FBFEEE"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04</w:t>
                        </w:r>
                      </w:p>
                    </w:txbxContent>
                  </v:textbox>
                </v:shape>
                <v:shape id="TextBox 20" o:spid="_x0000_s2235" type="#_x0000_t202" style="position:absolute;left:2252;top:10926;width:6172;height:5366;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" filled="f" stroked="f">
                  <v:textbox>
                    <w:txbxContent>
                      <w:p w14:paraId="4170A6F1" w14:textId="77777777" w:rsidR="008E0B6C" w:rsidRDefault="008E0B6C" w:rsidP="008E0B6C">
                        <w:pPr>
                          <w:bidi w:val="0"/>
                          <w:jc w:val="center"/>
                          <w:rPr>
                            <w:rFonts w:ascii="Adobe Arabic" w:hAnsi="Adobe Arabic" w:cs="Adobe Arabic"/>
                            <w:b/>
                            <w:bCs/>
                            <w:color w:val="FFFFFF" w:themeColor="background1"/>
                            <w:kern w:val="24"/>
                            <w:sz w:val="56"/>
                            <w:szCs w:val="56"/>
                            <w:lang w:val="en-GB"/>
                          </w:rPr>
                        </w:pPr>
                        <w:r>
                          <w:rPr>
                            <w:rFonts w:ascii="Adobe Arabic" w:hAnsi="Adobe Arabic" w:cs="Adobe Arabic"/>
                            <w:b/>
                            <w:bCs/>
                            <w:color w:val="FFFFFF" w:themeColor="background1"/>
                            <w:kern w:val="24"/>
                            <w:sz w:val="56"/>
                            <w:szCs w:val="56"/>
                            <w:lang w:val="en-GB"/>
                          </w:rPr>
                          <w:t>05</w:t>
                        </w:r>
                      </w:p>
                    </w:txbxContent>
                  </v:textbox>
                </v:shape>
                <w10:anchorlock/>
              </v:group>
            </w:pict>
          </mc:Fallback>
        </mc:AlternateContent>
      </w:r>
    </w:p>
    <w:p w14:paraId="25A6C878" w14:textId="77777777" w:rsidR="006B59BE" w:rsidRPr="005F0E21" w:rsidRDefault="006B59BE" w:rsidP="00FC05DF">
      <w:pPr>
        <w:rPr>
          <w:rtl/>
        </w:rPr>
      </w:pPr>
      <w:r w:rsidRPr="006A2658">
        <w:rPr>
          <w:color w:val="168489"/>
          <w:rtl/>
        </w:rPr>
        <w:t>1. تحليل سلوك العملاء:</w:t>
      </w:r>
      <w:r w:rsidRPr="005F0E21">
        <w:rPr>
          <w:rtl/>
        </w:rPr>
        <w:t xml:space="preserve"> فهم احتياجات العملاء غير الملبّاة من خلال تحليل بيانات التفاعل.</w:t>
      </w:r>
    </w:p>
    <w:p w14:paraId="0A6575B8" w14:textId="77777777" w:rsidR="006B59BE" w:rsidRPr="005F0E21" w:rsidRDefault="006B59BE" w:rsidP="00FC05DF">
      <w:pPr>
        <w:rPr>
          <w:rtl/>
        </w:rPr>
      </w:pPr>
      <w:r w:rsidRPr="006A2658">
        <w:rPr>
          <w:color w:val="168489"/>
          <w:rtl/>
        </w:rPr>
        <w:t>2. كشف الاتجاهات الناشئة:</w:t>
      </w:r>
      <w:r w:rsidRPr="005F0E21">
        <w:rPr>
          <w:rtl/>
        </w:rPr>
        <w:t xml:space="preserve"> استخدام تحليلات وسائل التواصل الاجتماعي والبحث على الإنترنت لتحديد الاتجاهات الجديدة.</w:t>
      </w:r>
    </w:p>
    <w:p w14:paraId="7161CA50" w14:textId="77777777" w:rsidR="006B59BE" w:rsidRPr="005F0E21" w:rsidRDefault="006B59BE" w:rsidP="00FC05DF">
      <w:pPr>
        <w:rPr>
          <w:rtl/>
        </w:rPr>
      </w:pPr>
      <w:r w:rsidRPr="006A2658">
        <w:rPr>
          <w:color w:val="168489"/>
          <w:rtl/>
        </w:rPr>
        <w:t>3. تحديد شرائح السوق غير المخدومة:</w:t>
      </w:r>
      <w:r w:rsidRPr="005F0E21">
        <w:rPr>
          <w:rtl/>
        </w:rPr>
        <w:t xml:space="preserve"> استخدام التجزئة القائمة على البيانات لتحديد فجوات السوق.</w:t>
      </w:r>
    </w:p>
    <w:p w14:paraId="4F9B614A" w14:textId="77777777" w:rsidR="006B59BE" w:rsidRPr="005F0E21" w:rsidRDefault="006B59BE" w:rsidP="00FC05DF">
      <w:pPr>
        <w:rPr>
          <w:rtl/>
        </w:rPr>
      </w:pPr>
      <w:r w:rsidRPr="006A2658">
        <w:rPr>
          <w:color w:val="168489"/>
          <w:rtl/>
        </w:rPr>
        <w:t>4. تحليل المنافسين:</w:t>
      </w:r>
      <w:r w:rsidRPr="005F0E21">
        <w:rPr>
          <w:rtl/>
        </w:rPr>
        <w:t xml:space="preserve"> مراقبة تحرّكات المنافسين لتحديد الفرص التنافسية.</w:t>
      </w:r>
    </w:p>
    <w:p w14:paraId="16F02209" w14:textId="77777777" w:rsidR="006B59BE" w:rsidRPr="005F0E21" w:rsidRDefault="006B59BE" w:rsidP="00FC05DF">
      <w:pPr>
        <w:rPr>
          <w:rtl/>
        </w:rPr>
      </w:pPr>
      <w:r w:rsidRPr="006A2658">
        <w:rPr>
          <w:color w:val="168489"/>
          <w:rtl/>
        </w:rPr>
        <w:t>5. الاختبار التجريبي:</w:t>
      </w:r>
      <w:r w:rsidRPr="005F0E21">
        <w:rPr>
          <w:rtl/>
        </w:rPr>
        <w:t xml:space="preserve"> استخدام تجارب </w:t>
      </w:r>
      <w:r w:rsidRPr="005F0E21">
        <w:t>A/B</w:t>
      </w:r>
      <w:r w:rsidRPr="005F0E21">
        <w:rPr>
          <w:rtl/>
        </w:rPr>
        <w:t xml:space="preserve"> لاختبار أفكار جديدة بسرعة وتكلفة منخفضة.</w:t>
      </w:r>
    </w:p>
    <w:p w14:paraId="717B9590" w14:textId="77777777" w:rsidR="006A2658" w:rsidRDefault="006A2658" w:rsidP="006A2658">
      <w:pPr>
        <w:pStyle w:val="ad"/>
        <w:rPr>
          <w:b w:val="0"/>
          <w:bCs/>
          <w:color w:val="168489"/>
          <w:rtl/>
        </w:rPr>
      </w:pPr>
    </w:p>
    <w:p w14:paraId="1556780E" w14:textId="2D25BBE3" w:rsidR="006B59BE" w:rsidRPr="006A2658" w:rsidRDefault="006A2658" w:rsidP="008E0B6C">
      <w:pPr>
        <w:pStyle w:val="ad"/>
        <w:pageBreakBefore/>
        <w:rPr>
          <w:b w:val="0"/>
          <w:bCs/>
          <w:color w:val="168489"/>
          <w:rtl/>
        </w:rPr>
      </w:pPr>
      <w:r w:rsidRPr="00E42DAD">
        <w:rPr>
          <w:noProof/>
        </w:rPr>
        <w:lastRenderedPageBreak/>
        <mc:AlternateContent>
          <mc:Choice Requires="wpg">
            <w:drawing>
              <wp:anchor distT="0" distB="0" distL="114300" distR="114300" simplePos="0" relativeHeight="252864512" behindDoc="0" locked="0" layoutInCell="1" allowOverlap="1" wp14:anchorId="1BA5AFA3" wp14:editId="25F9F6BC">
                <wp:simplePos x="0" y="0"/>
                <wp:positionH relativeFrom="margin">
                  <wp:posOffset>4995545</wp:posOffset>
                </wp:positionH>
                <wp:positionV relativeFrom="paragraph">
                  <wp:posOffset>10603</wp:posOffset>
                </wp:positionV>
                <wp:extent cx="735965" cy="661670"/>
                <wp:effectExtent l="0" t="0" r="6985" b="5080"/>
                <wp:wrapSquare wrapText="bothSides"/>
                <wp:docPr id="1717196165"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166" name="Picture 1717196166"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167" name="Rectangle: Rounded Corners 1717196167"/>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D76629E" id="Group 20" o:spid="_x0000_s1026" style="position:absolute;margin-left:393.35pt;margin-top:.85pt;width:57.95pt;height:52.1pt;z-index:252864512;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">
                <v:shape id="Picture 1717196166"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">
                  <v:imagedata r:id="rId122" o:title="Reference "/>
                </v:shape>
                <v:roundrect id="Rectangle: Rounded Corners 1717196167"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" fillcolor="#168489" strokecolor="#168489" strokeweight="1pt">
                  <v:stroke joinstyle="miter"/>
                </v:roundrect>
                <w10:wrap type="square" anchorx="margin"/>
              </v:group>
            </w:pict>
          </mc:Fallback>
        </mc:AlternateContent>
      </w:r>
      <w:r w:rsidR="006B59BE" w:rsidRPr="006A2658">
        <w:rPr>
          <w:b w:val="0"/>
          <w:bCs/>
          <w:color w:val="168489"/>
          <w:rtl/>
        </w:rPr>
        <w:t>حالة دراس</w:t>
      </w:r>
      <w:r w:rsidR="006B59BE" w:rsidRPr="006A2658">
        <w:rPr>
          <w:rFonts w:hint="cs"/>
          <w:b w:val="0"/>
          <w:bCs/>
          <w:color w:val="168489"/>
          <w:rtl/>
        </w:rPr>
        <w:t>ي</w:t>
      </w:r>
      <w:r w:rsidR="006B59BE" w:rsidRPr="006A2658">
        <w:rPr>
          <w:b w:val="0"/>
          <w:bCs/>
          <w:color w:val="168489"/>
          <w:rtl/>
        </w:rPr>
        <w:t>ة: زارا واستخدام البيانات لسلسلة توريد مرنة</w:t>
      </w:r>
    </w:p>
    <w:p w14:paraId="3148812F" w14:textId="77777777" w:rsidR="006B59BE" w:rsidRPr="005F0E21" w:rsidRDefault="006B59BE" w:rsidP="00FC05DF">
      <w:pPr>
        <w:rPr>
          <w:rtl/>
        </w:rPr>
      </w:pPr>
      <w:r w:rsidRPr="005F0E21">
        <w:rPr>
          <w:rtl/>
        </w:rPr>
        <w:t>تُعدّ شركة زارا مثالاً رائداً لاستخدام البيانات في توقّع المخاطر والفرص في صناعة الأزياء سريعة التغيّر:</w:t>
      </w:r>
    </w:p>
    <w:p w14:paraId="4590C895" w14:textId="77777777" w:rsidR="006B59BE" w:rsidRPr="005F0E21" w:rsidRDefault="006B59BE" w:rsidP="00FC05DF">
      <w:pPr>
        <w:rPr>
          <w:rtl/>
        </w:rPr>
      </w:pPr>
      <w:r w:rsidRPr="005F0E21">
        <w:rPr>
          <w:rtl/>
        </w:rPr>
        <w:t>- تجمع الشركة بيانات المبيعات في الوقت الفعلي من جميع متاجرها حول العالم.</w:t>
      </w:r>
    </w:p>
    <w:p w14:paraId="5E6BD42B" w14:textId="77777777" w:rsidR="006B59BE" w:rsidRPr="005F0E21" w:rsidRDefault="006B59BE" w:rsidP="00FC05DF">
      <w:pPr>
        <w:rPr>
          <w:rtl/>
        </w:rPr>
      </w:pPr>
      <w:r w:rsidRPr="005F0E21">
        <w:rPr>
          <w:rtl/>
        </w:rPr>
        <w:t>- يقدّم مديرو المتاجر تقارير يومية عن تفضيلات العملاء والملاحظات.</w:t>
      </w:r>
    </w:p>
    <w:p w14:paraId="69B75FDE" w14:textId="77777777" w:rsidR="006B59BE" w:rsidRPr="005F0E21" w:rsidRDefault="006B59BE" w:rsidP="00FC05DF">
      <w:pPr>
        <w:rPr>
          <w:rtl/>
        </w:rPr>
      </w:pPr>
      <w:r w:rsidRPr="005F0E21">
        <w:rPr>
          <w:rtl/>
        </w:rPr>
        <w:t>- تُحلّل وسائل التواصل الاجتماعي لاكتشاف اتجاهات الموضة الناشئة.</w:t>
      </w:r>
    </w:p>
    <w:p w14:paraId="3AE5B738" w14:textId="77777777" w:rsidR="006B59BE" w:rsidRPr="005F0E21" w:rsidRDefault="006B59BE" w:rsidP="00FC05DF">
      <w:pPr>
        <w:rPr>
          <w:rtl/>
        </w:rPr>
      </w:pPr>
      <w:r w:rsidRPr="005F0E21">
        <w:rPr>
          <w:rtl/>
        </w:rPr>
        <w:t>- تستخدم نماذج التنبؤ لتحديد كميات الإنتاج والتوزيع بين المتاجر.</w:t>
      </w:r>
    </w:p>
    <w:p w14:paraId="19B2A495" w14:textId="77777777" w:rsidR="006B59BE" w:rsidRDefault="006B59BE" w:rsidP="00FC05DF">
      <w:pPr>
        <w:rPr>
          <w:rtl/>
        </w:rPr>
      </w:pPr>
      <w:r w:rsidRPr="005F0E21">
        <w:rPr>
          <w:rtl/>
        </w:rPr>
        <w:t>النتيجة: تستطيع زارا تصميم وإنتاج وتوزيع خطّ ملابس جديد في غضون 15 يوماً فقط، مقارنة بـ 6 أشهر في الصناعة التقليدية، مما يقلّل من مخاطر المخزون الزائد ويسمح بالاستجابة السريعة للفرص السوقية.</w:t>
      </w:r>
    </w:p>
    <w:p w14:paraId="2E251FDC" w14:textId="77777777" w:rsidR="008E0B6C" w:rsidRDefault="008E0B6C" w:rsidP="00FC05DF">
      <w:pPr>
        <w:rPr>
          <w:rtl/>
        </w:rPr>
      </w:pPr>
    </w:p>
    <w:p w14:paraId="09DDA589" w14:textId="77777777" w:rsidR="008E0B6C" w:rsidRDefault="008E0B6C" w:rsidP="00FC05DF">
      <w:pPr>
        <w:rPr>
          <w:rtl/>
        </w:rPr>
      </w:pPr>
    </w:p>
    <w:p w14:paraId="62633751" w14:textId="77777777" w:rsidR="008E0B6C" w:rsidRDefault="008E0B6C" w:rsidP="00FC05DF">
      <w:pPr>
        <w:rPr>
          <w:rtl/>
        </w:rPr>
      </w:pPr>
    </w:p>
    <w:p w14:paraId="3111DC30" w14:textId="36AF73D0" w:rsidR="008E0B6C" w:rsidRPr="005F0E21" w:rsidRDefault="008E0B6C" w:rsidP="008E0B6C">
      <w:pPr>
        <w:bidi w:val="0"/>
        <w:jc w:val="center"/>
        <w:rPr>
          <w:rtl/>
        </w:rPr>
      </w:pPr>
      <w:r>
        <w:rPr>
          <w:noProof/>
        </w:rPr>
        <w:drawing>
          <wp:inline distT="0" distB="0" distL="0" distR="0" wp14:anchorId="121CB606" wp14:editId="54BE43AE">
            <wp:extent cx="2222766" cy="936044"/>
            <wp:effectExtent l="0" t="0" r="6350" b="0"/>
            <wp:docPr id="1973967974" name="Picture 1973967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230114" cy="939138"/>
                    </a:xfrm>
                    <a:prstGeom prst="rect">
                      <a:avLst/>
                    </a:prstGeom>
                    <a:noFill/>
                    <a:ln>
                      <a:noFill/>
                    </a:ln>
                  </pic:spPr>
                </pic:pic>
              </a:graphicData>
            </a:graphic>
          </wp:inline>
        </w:drawing>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6A2658" w14:paraId="7702CF2D"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13A689B5" w14:textId="77777777" w:rsidR="006A2658" w:rsidRPr="00B45CE2" w:rsidRDefault="006A2658" w:rsidP="00CF55E9">
            <w:pPr>
              <w:pStyle w:val="ac"/>
              <w:pageBreakBefore/>
              <w:jc w:val="center"/>
              <w:rPr>
                <w:color w:val="168489"/>
                <w:sz w:val="44"/>
                <w:szCs w:val="44"/>
                <w:rtl/>
                <w:lang w:bidi="ar-EG"/>
              </w:rPr>
            </w:pPr>
            <w:r w:rsidRPr="00B45CE2">
              <w:rPr>
                <w:noProof/>
                <w:color w:val="168489"/>
                <w:sz w:val="44"/>
                <w:szCs w:val="44"/>
                <w:rtl/>
              </w:rPr>
              <w:lastRenderedPageBreak/>
              <w:drawing>
                <wp:inline distT="0" distB="0" distL="0" distR="0" wp14:anchorId="1927DD1C" wp14:editId="15D66C92">
                  <wp:extent cx="485140" cy="485140"/>
                  <wp:effectExtent l="0" t="0" r="0" b="0"/>
                  <wp:docPr id="1717196196" name="Picture 1717196196"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76FDA2B7" w14:textId="77777777" w:rsidR="006A2658" w:rsidRPr="00B45CE2" w:rsidRDefault="006A2658" w:rsidP="00CF55E9">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7B584EFF" w14:textId="77777777" w:rsidR="006A2658" w:rsidRDefault="006A2658" w:rsidP="00CF55E9">
            <w:pPr>
              <w:jc w:val="center"/>
              <w:rPr>
                <w:rFonts w:ascii="Adobe Arabic" w:hAnsi="Adobe Arabic" w:cs="Adobe Arabic"/>
                <w:bCs/>
                <w:color w:val="168489"/>
                <w:sz w:val="52"/>
                <w:szCs w:val="52"/>
                <w:rtl/>
                <w:lang w:bidi="ar-EG"/>
              </w:rPr>
            </w:pPr>
          </w:p>
          <w:p w14:paraId="5271E8F5" w14:textId="25967A8A" w:rsidR="006A2658" w:rsidRPr="00AB5D47" w:rsidRDefault="006A2658" w:rsidP="00CF55E9">
            <w:pPr>
              <w:jc w:val="center"/>
              <w:rPr>
                <w:rFonts w:ascii="Adobe Arabic" w:hAnsi="Adobe Arabic" w:cs="Adobe Arabic"/>
                <w:bCs/>
                <w:color w:val="168489"/>
                <w:sz w:val="52"/>
                <w:szCs w:val="52"/>
                <w:rtl/>
                <w:lang w:bidi="ar-EG"/>
              </w:rPr>
            </w:pPr>
            <w:r w:rsidRPr="006A2658">
              <w:rPr>
                <w:rFonts w:ascii="Adobe Arabic" w:hAnsi="Adobe Arabic" w:cs="Adobe Arabic"/>
                <w:bCs/>
                <w:color w:val="168489"/>
                <w:sz w:val="52"/>
                <w:szCs w:val="52"/>
                <w:rtl/>
                <w:lang w:bidi="ar-EG"/>
              </w:rPr>
              <w:t>تصميم لوحة قيادة استراتيجية</w:t>
            </w:r>
            <w:r w:rsidRPr="00AB5D47">
              <w:rPr>
                <w:rFonts w:ascii="Adobe Arabic" w:hAnsi="Adobe Arabic" w:cs="Adobe Arabic"/>
                <w:bCs/>
                <w:color w:val="168489"/>
                <w:sz w:val="52"/>
                <w:szCs w:val="52"/>
                <w:rtl/>
                <w:lang w:bidi="ar-EG"/>
              </w:rPr>
              <w:t xml:space="preserve"> </w:t>
            </w:r>
          </w:p>
        </w:tc>
      </w:tr>
    </w:tbl>
    <w:p w14:paraId="41D2D8D3" w14:textId="77777777" w:rsidR="006A2658" w:rsidRPr="008D39CE" w:rsidRDefault="006A2658" w:rsidP="006A2658">
      <w:r w:rsidRPr="00853909">
        <w:rPr>
          <w:noProof/>
        </w:rPr>
        <mc:AlternateContent>
          <mc:Choice Requires="wpg">
            <w:drawing>
              <wp:inline distT="0" distB="0" distL="0" distR="0" wp14:anchorId="06E143C5" wp14:editId="0AF18C99">
                <wp:extent cx="4406692" cy="545009"/>
                <wp:effectExtent l="0" t="0" r="0" b="26670"/>
                <wp:docPr id="1717196168"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717196169" name="Group 1717196169"/>
                        <wpg:cNvGrpSpPr/>
                        <wpg:grpSpPr>
                          <a:xfrm>
                            <a:off x="3797654" y="0"/>
                            <a:ext cx="609038" cy="545009"/>
                            <a:chOff x="3797654" y="0"/>
                            <a:chExt cx="609038" cy="545009"/>
                          </a:xfrm>
                        </wpg:grpSpPr>
                        <pic:pic xmlns:pic="http://schemas.openxmlformats.org/drawingml/2006/picture">
                          <pic:nvPicPr>
                            <pic:cNvPr id="1717196170" name="Picture 1717196170" descr="Clock "/>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717196171" name="Rectangle: Rounded Corners 1717196171"/>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7196172" name="TextBox 19"/>
                        <wps:cNvSpPr txBox="1"/>
                        <wps:spPr>
                          <a:xfrm>
                            <a:off x="0" y="113532"/>
                            <a:ext cx="3597910" cy="395605"/>
                          </a:xfrm>
                          <a:prstGeom prst="rect">
                            <a:avLst/>
                          </a:prstGeom>
                          <a:noFill/>
                        </wps:spPr>
                        <wps:txbx>
                          <w:txbxContent>
                            <w:p w14:paraId="55E23764" w14:textId="77777777" w:rsidR="006A2658" w:rsidRPr="00B45CE2" w:rsidRDefault="006A2658" w:rsidP="006A2658">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06E143C5" id="_x0000_s2236"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">
                <v:group id="Group 1717196169" o:spid="_x0000_s2237"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">
                  <v:shape id="Picture 1717196170" o:spid="_x0000_s2238"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">
                    <v:imagedata r:id="rId130" o:title="Clock "/>
                  </v:shape>
                  <v:roundrect id="Rectangle: Rounded Corners 1717196171" o:spid="_x0000_s2239"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" fillcolor="#7a8696" strokecolor="#7a8696" strokeweight="1pt">
                    <v:stroke joinstyle="miter"/>
                  </v:roundrect>
                </v:group>
                <v:shape id="TextBox 19" o:spid="_x0000_s2240"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" filled="f" stroked="f">
                  <v:textbox style="mso-fit-shape-to-text:t">
                    <w:txbxContent>
                      <w:p w14:paraId="55E23764" w14:textId="77777777" w:rsidR="006A2658" w:rsidRPr="00B45CE2" w:rsidRDefault="006A2658" w:rsidP="006A2658">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50D4EAA5" w14:textId="77777777" w:rsidR="006A2658" w:rsidRPr="0024372F" w:rsidRDefault="006A2658" w:rsidP="006A2658">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133AAD89" w14:textId="77777777" w:rsidR="006A2658" w:rsidRPr="008D39CE" w:rsidRDefault="006A2658" w:rsidP="006A2658">
      <w:r w:rsidRPr="00853909">
        <w:rPr>
          <w:noProof/>
        </w:rPr>
        <mc:AlternateContent>
          <mc:Choice Requires="wpg">
            <w:drawing>
              <wp:inline distT="0" distB="0" distL="0" distR="0" wp14:anchorId="6FAB8D9D" wp14:editId="2364BD8B">
                <wp:extent cx="4435062" cy="545009"/>
                <wp:effectExtent l="0" t="0" r="3810" b="26670"/>
                <wp:docPr id="1717196173"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717196174" name="Picture 1717196174" descr="Goal "/>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717196181" name="Rectangle: Rounded Corners 1717196181"/>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17196182" name="TextBox 23"/>
                        <wps:cNvSpPr txBox="1"/>
                        <wps:spPr>
                          <a:xfrm>
                            <a:off x="0" y="64202"/>
                            <a:ext cx="3600450" cy="395605"/>
                          </a:xfrm>
                          <a:prstGeom prst="rect">
                            <a:avLst/>
                          </a:prstGeom>
                          <a:noFill/>
                        </wps:spPr>
                        <wps:txbx>
                          <w:txbxContent>
                            <w:p w14:paraId="10EFA781" w14:textId="77777777" w:rsidR="006A2658" w:rsidRPr="00B45CE2" w:rsidRDefault="006A2658" w:rsidP="006A2658">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6FAB8D9D" id="_x0000_s2241"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">
                <v:shape id="Picture 1717196174" o:spid="_x0000_s2242"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">
                  <v:imagedata r:id="rId132" o:title="Goal "/>
                </v:shape>
                <v:roundrect id="Rectangle: Rounded Corners 1717196181" o:spid="_x0000_s2243"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" fillcolor="#7a8696" strokecolor="#7a8696" strokeweight="1pt">
                  <v:stroke joinstyle="miter"/>
                </v:roundrect>
                <v:shape id="TextBox 23" o:spid="_x0000_s2244"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" filled="f" stroked="f">
                  <v:textbox style="mso-fit-shape-to-text:t">
                    <w:txbxContent>
                      <w:p w14:paraId="10EFA781" w14:textId="77777777" w:rsidR="006A2658" w:rsidRPr="00B45CE2" w:rsidRDefault="006A2658" w:rsidP="006A2658">
                        <w:pPr>
                          <w:pStyle w:val="ac"/>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2745FD89" w14:textId="77777777" w:rsidR="006A2658" w:rsidRPr="005F0E21" w:rsidRDefault="006A2658" w:rsidP="006A2658">
      <w:pPr>
        <w:rPr>
          <w:rtl/>
        </w:rPr>
      </w:pPr>
      <w:r w:rsidRPr="005F0E21">
        <w:rPr>
          <w:rtl/>
        </w:rPr>
        <w:t>1. تطبيق المفاهيم النظرية في تصميم مؤشّرات أداء فعّالة.</w:t>
      </w:r>
    </w:p>
    <w:p w14:paraId="431C28BE" w14:textId="77777777" w:rsidR="006A2658" w:rsidRPr="005F0E21" w:rsidRDefault="006A2658" w:rsidP="006A2658">
      <w:pPr>
        <w:rPr>
          <w:rtl/>
        </w:rPr>
      </w:pPr>
      <w:r w:rsidRPr="005F0E21">
        <w:rPr>
          <w:rtl/>
        </w:rPr>
        <w:t>2. بناء إطار عمل متكامل لمؤشّرات الأداء الاستراتيجية.</w:t>
      </w:r>
    </w:p>
    <w:p w14:paraId="2A53CECD" w14:textId="77777777" w:rsidR="006A2658" w:rsidRPr="005F0E21" w:rsidRDefault="006A2658" w:rsidP="006A2658">
      <w:pPr>
        <w:rPr>
          <w:rtl/>
        </w:rPr>
      </w:pPr>
      <w:r w:rsidRPr="005F0E21">
        <w:rPr>
          <w:rtl/>
        </w:rPr>
        <w:t>3. تعزيز مهارات تحديد المؤشّرات الأكثر أهمية للأهداف الاستراتيجية.</w:t>
      </w:r>
    </w:p>
    <w:p w14:paraId="6C3156C7" w14:textId="77777777" w:rsidR="006A2658" w:rsidRDefault="006A2658" w:rsidP="006A2658">
      <w:pPr>
        <w:rPr>
          <w:rtl/>
        </w:rPr>
      </w:pPr>
      <w:r w:rsidRPr="005F0E21">
        <w:rPr>
          <w:rtl/>
        </w:rPr>
        <w:t>4. تطوير القدرة على تصميم وسائل عرض بصرية للبيانات.</w:t>
      </w:r>
    </w:p>
    <w:p w14:paraId="65797538" w14:textId="67C6741A" w:rsidR="00BF50C1" w:rsidRPr="005F0E21" w:rsidRDefault="00BF50C1" w:rsidP="00BF50C1">
      <w:pPr>
        <w:ind w:left="-897"/>
        <w:rPr>
          <w:rtl/>
        </w:rPr>
      </w:pPr>
      <w:r>
        <w:rPr>
          <w:noProof/>
        </w:rPr>
        <mc:AlternateContent>
          <mc:Choice Requires="wps">
            <w:drawing>
              <wp:inline distT="0" distB="0" distL="0" distR="0" wp14:anchorId="4360EC20" wp14:editId="57FF9469">
                <wp:extent cx="6677660" cy="4267200"/>
                <wp:effectExtent l="0" t="0" r="27940" b="19050"/>
                <wp:docPr id="85268833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77660" cy="4267200"/>
                        </a:xfrm>
                        <a:prstGeom prst="roundRect">
                          <a:avLst>
                            <a:gd name="adj" fmla="val 16667"/>
                          </a:avLst>
                        </a:prstGeom>
                        <a:solidFill>
                          <a:srgbClr val="EAF4E4"/>
                        </a:solidFill>
                        <a:ln w="12700">
                          <a:solidFill>
                            <a:schemeClr val="accent6"/>
                          </a:solidFill>
                          <a:miter lim="800000"/>
                          <a:headEnd/>
                          <a:tailEnd/>
                        </a:ln>
                      </wps:spPr>
                      <wps:txbx>
                        <w:txbxContent>
                          <w:p w14:paraId="7F92C9F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D5B2D2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DDEEC2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C178C7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E74462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DB37A3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9637C9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8AFC86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AA81AE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E1D7AB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BFAAEE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B14B2B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418749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93E80F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DE6DDC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CD6BE6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554896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7292A6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14BE13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70CFA1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7E313C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D7AA7D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584AD6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DFD364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6178D1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08D9D8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3E01D08"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360EC20" id="_x0000_s2245" style="width:525.8pt;height:33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" fillcolor="#eaf4e4" strokecolor="#70ad47 [3209]" strokeweight="1pt">
                <v:stroke joinstyle="miter"/>
                <v:textbox inset="0,3mm,0">
                  <w:txbxContent>
                    <w:p w14:paraId="7F92C9F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D5B2D2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DDEEC2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C178C7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E74462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DB37A3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9637C9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8AFC86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AA81AE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E1D7AB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BFAAEE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B14B2B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418749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93E80F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DE6DDC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CD6BE6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554896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7292A6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14BE13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70CFA1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7E313C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D7AA7D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584AD6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DFD364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6178D1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08D9D8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3E01D08" w14:textId="77777777" w:rsidR="00BF50C1" w:rsidRDefault="00BF50C1" w:rsidP="00BF50C1">
                      <w:pPr>
                        <w:jc w:val="center"/>
                        <w:rPr>
                          <w:sz w:val="22"/>
                          <w:szCs w:val="28"/>
                          <w:rtl/>
                          <w:lang w:bidi="ar-SY"/>
                        </w:rPr>
                      </w:pPr>
                    </w:p>
                  </w:txbxContent>
                </v:textbox>
                <w10:anchorlock/>
              </v:roundrect>
            </w:pict>
          </mc:Fallback>
        </mc:AlternateContent>
      </w:r>
    </w:p>
    <w:p w14:paraId="4952C261" w14:textId="19F35DAC" w:rsidR="006A2658" w:rsidRPr="005F0E21" w:rsidRDefault="006A2658" w:rsidP="00587EC8">
      <w:pPr>
        <w:keepNext/>
        <w:rPr>
          <w:rtl/>
        </w:rPr>
      </w:pPr>
      <w:r w:rsidRPr="00B9790F">
        <w:rPr>
          <w:noProof/>
        </w:rPr>
        <w:lastRenderedPageBreak/>
        <mc:AlternateContent>
          <mc:Choice Requires="wpg">
            <w:drawing>
              <wp:inline distT="0" distB="0" distL="0" distR="0" wp14:anchorId="285D523F" wp14:editId="1F290EA9">
                <wp:extent cx="5711825" cy="737619"/>
                <wp:effectExtent l="0" t="0" r="22225" b="24765"/>
                <wp:docPr id="1717196198"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717196199" name="مجموعة 881967268"/>
                        <wpg:cNvGrpSpPr/>
                        <wpg:grpSpPr>
                          <a:xfrm>
                            <a:off x="0" y="165473"/>
                            <a:ext cx="5711825" cy="572146"/>
                            <a:chOff x="0" y="165446"/>
                            <a:chExt cx="6312597" cy="633543"/>
                          </a:xfrm>
                        </wpg:grpSpPr>
                        <wps:wsp>
                          <wps:cNvPr id="1717196200"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7196201" name="مربع نص 2043426344"/>
                          <wps:cNvSpPr txBox="1"/>
                          <wps:spPr>
                            <a:xfrm>
                              <a:off x="3184368" y="165446"/>
                              <a:ext cx="2073788" cy="453527"/>
                            </a:xfrm>
                            <a:prstGeom prst="rect">
                              <a:avLst/>
                            </a:prstGeom>
                            <a:noFill/>
                          </wps:spPr>
                          <wps:txbx>
                            <w:txbxContent>
                              <w:p w14:paraId="504534C1" w14:textId="77777777" w:rsidR="006A2658" w:rsidRDefault="006A2658" w:rsidP="006A2658">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717196202"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17196203" name="Picture 1717196203" descr="Submission "/>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85D523F" id="_x0000_s2246"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">
                <v:group id="مجموعة 881967268" o:spid="_x0000_s2247"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">
                  <v:roundrect id="مستطيل مستدير الزوايا 769901" o:spid="_x0000_s2248"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" fillcolor="#168489" strokecolor="#168489" strokeweight="1pt">
                    <v:stroke joinstyle="miter"/>
                  </v:roundrect>
                  <v:shape id="مربع نص 2043426344" o:spid="_x0000_s2249"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" filled="f" stroked="f">
                    <v:textbox style="mso-fit-shape-to-text:t">
                      <w:txbxContent>
                        <w:p w14:paraId="504534C1" w14:textId="77777777" w:rsidR="006A2658" w:rsidRDefault="006A2658" w:rsidP="006A2658">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2250"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" fillcolor="#168489" strokecolor="#168489" strokeweight="1pt">
                    <v:stroke joinstyle="miter"/>
                  </v:roundrect>
                </v:group>
                <v:shape id="Picture 1717196203" o:spid="_x0000_s2251"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">
                  <v:imagedata r:id="rId135" o:title="Submission "/>
                </v:shape>
                <w10:anchorlock/>
              </v:group>
            </w:pict>
          </mc:Fallback>
        </mc:AlternateContent>
      </w:r>
    </w:p>
    <w:p w14:paraId="754383DB" w14:textId="77777777" w:rsidR="006B59BE" w:rsidRPr="00587EC8" w:rsidRDefault="006B59BE" w:rsidP="00587EC8">
      <w:pPr>
        <w:pStyle w:val="ad"/>
        <w:rPr>
          <w:b w:val="0"/>
          <w:bCs/>
          <w:rtl/>
        </w:rPr>
      </w:pPr>
      <w:r w:rsidRPr="00587EC8">
        <w:rPr>
          <w:rFonts w:hint="cs"/>
          <w:b w:val="0"/>
          <w:bCs/>
          <w:rtl/>
        </w:rPr>
        <w:t>اقرأ الحالة الآتية، ثم أجب عن الأسئلة الواردة:</w:t>
      </w:r>
    </w:p>
    <w:p w14:paraId="3A265342" w14:textId="77777777" w:rsidR="006B59BE" w:rsidRPr="00587EC8" w:rsidRDefault="006B59BE" w:rsidP="00587EC8">
      <w:pPr>
        <w:pStyle w:val="ad"/>
        <w:rPr>
          <w:b w:val="0"/>
          <w:bCs/>
          <w:color w:val="168489"/>
          <w:rtl/>
        </w:rPr>
      </w:pPr>
      <w:r w:rsidRPr="00587EC8">
        <w:rPr>
          <w:b w:val="0"/>
          <w:bCs/>
          <w:color w:val="168489"/>
          <w:rtl/>
        </w:rPr>
        <w:t>شركة "النجاح الرقمي"</w:t>
      </w:r>
    </w:p>
    <w:p w14:paraId="6B54D7A0" w14:textId="77777777" w:rsidR="006B59BE" w:rsidRPr="005F0E21" w:rsidRDefault="006B59BE" w:rsidP="00FC05DF">
      <w:pPr>
        <w:rPr>
          <w:rtl/>
        </w:rPr>
      </w:pPr>
      <w:r w:rsidRPr="005F0E21">
        <w:rPr>
          <w:rtl/>
        </w:rPr>
        <w:t>شركة "النجاح الرقمي" هي شركة متوسّطة الحجم متخصّصة في تقديم حلول التسويق الرقمي للشركات في المنطقة. بدأت الشركة قبل 5 سنوات كوكالة صغيرة، وشهدت نمواً سريعاً نتيجة الطلب المتزايد على خدمات التحوّل الرقمي.</w:t>
      </w:r>
    </w:p>
    <w:p w14:paraId="30E10E5C" w14:textId="77777777" w:rsidR="006B59BE" w:rsidRPr="005F0E21" w:rsidRDefault="006B59BE" w:rsidP="00FC05DF">
      <w:pPr>
        <w:rPr>
          <w:rtl/>
        </w:rPr>
      </w:pPr>
      <w:r w:rsidRPr="005F0E21">
        <w:rPr>
          <w:rtl/>
        </w:rPr>
        <w:t>في اجتماع مجلس الإدارة الأخير، أثار المدير التنفيذي مخاوف بشأن عدم قدرة الشركة على اتّخاذ قرارات سريعة وفعّالة بسبب الافتقار إلى بيانات دقيقة وشاملة. تتوفّر للشركة العديد من مصادر البيانات، لكنها غير متكاملة:</w:t>
      </w:r>
    </w:p>
    <w:p w14:paraId="44F0B55D" w14:textId="77777777" w:rsidR="006B59BE" w:rsidRPr="005F0E21" w:rsidRDefault="006B59BE" w:rsidP="00FC05DF">
      <w:pPr>
        <w:rPr>
          <w:rtl/>
        </w:rPr>
      </w:pPr>
      <w:r w:rsidRPr="005F0E21">
        <w:rPr>
          <w:rtl/>
        </w:rPr>
        <w:t>- نظام إدارة علاقات العملاء (</w:t>
      </w:r>
      <w:r w:rsidRPr="005F0E21">
        <w:t>CRM</w:t>
      </w:r>
      <w:r w:rsidRPr="005F0E21">
        <w:rPr>
          <w:rtl/>
        </w:rPr>
        <w:t>) لتتبّع المبيعات والعملاء.</w:t>
      </w:r>
    </w:p>
    <w:p w14:paraId="616A97BC" w14:textId="77777777" w:rsidR="006B59BE" w:rsidRPr="005F0E21" w:rsidRDefault="006B59BE" w:rsidP="00FC05DF">
      <w:pPr>
        <w:rPr>
          <w:rtl/>
        </w:rPr>
      </w:pPr>
      <w:r w:rsidRPr="005F0E21">
        <w:rPr>
          <w:rtl/>
        </w:rPr>
        <w:t>- نظام إدارة المشاريع لمتابعة المشاريع الجارية.</w:t>
      </w:r>
    </w:p>
    <w:p w14:paraId="514BF72A" w14:textId="77777777" w:rsidR="006B59BE" w:rsidRPr="005F0E21" w:rsidRDefault="006B59BE" w:rsidP="00FC05DF">
      <w:pPr>
        <w:rPr>
          <w:rtl/>
        </w:rPr>
      </w:pPr>
      <w:r w:rsidRPr="005F0E21">
        <w:rPr>
          <w:rtl/>
        </w:rPr>
        <w:t>- منصّات التحليلات الرقمية لتتبّع حملات العملاء.</w:t>
      </w:r>
    </w:p>
    <w:p w14:paraId="6A55E75D" w14:textId="77777777" w:rsidR="006B59BE" w:rsidRPr="005F0E21" w:rsidRDefault="006B59BE" w:rsidP="00FC05DF">
      <w:pPr>
        <w:rPr>
          <w:rtl/>
        </w:rPr>
      </w:pPr>
      <w:r w:rsidRPr="005F0E21">
        <w:rPr>
          <w:rtl/>
        </w:rPr>
        <w:t>- نظام محاسبي لتتبّع الإيرادات والمصروفات.</w:t>
      </w:r>
    </w:p>
    <w:p w14:paraId="7C99C435" w14:textId="77777777" w:rsidR="006B59BE" w:rsidRPr="005F0E21" w:rsidRDefault="006B59BE" w:rsidP="00FC05DF">
      <w:pPr>
        <w:rPr>
          <w:rtl/>
        </w:rPr>
      </w:pPr>
      <w:r w:rsidRPr="005F0E21">
        <w:rPr>
          <w:rtl/>
        </w:rPr>
        <w:t>- استطلاعات رضا العملاء التي تُجرى بشكل غير منتظم.</w:t>
      </w:r>
    </w:p>
    <w:p w14:paraId="320914E6" w14:textId="77777777" w:rsidR="006B59BE" w:rsidRPr="005F0E21" w:rsidRDefault="006B59BE" w:rsidP="00FC05DF">
      <w:pPr>
        <w:rPr>
          <w:rtl/>
        </w:rPr>
      </w:pPr>
      <w:r w:rsidRPr="005F0E21">
        <w:rPr>
          <w:rtl/>
        </w:rPr>
        <w:t>تواجه الشركة التحدّيات التالية:</w:t>
      </w:r>
    </w:p>
    <w:p w14:paraId="217387E9" w14:textId="77777777" w:rsidR="006B59BE" w:rsidRPr="005F0E21" w:rsidRDefault="006B59BE" w:rsidP="00FC05DF">
      <w:pPr>
        <w:rPr>
          <w:rtl/>
        </w:rPr>
      </w:pPr>
      <w:r w:rsidRPr="005F0E21">
        <w:rPr>
          <w:rtl/>
        </w:rPr>
        <w:t>- صعوبة تحديد مدى ربحية كل عميل أو خدمة.</w:t>
      </w:r>
    </w:p>
    <w:p w14:paraId="6831ACA4" w14:textId="77777777" w:rsidR="006B59BE" w:rsidRPr="005F0E21" w:rsidRDefault="006B59BE" w:rsidP="00FC05DF">
      <w:pPr>
        <w:rPr>
          <w:rtl/>
        </w:rPr>
      </w:pPr>
      <w:r w:rsidRPr="005F0E21">
        <w:rPr>
          <w:rtl/>
        </w:rPr>
        <w:t>- عدم القدرة على توقّع احتياجات الموارد للمشاريع المستقبلية.</w:t>
      </w:r>
    </w:p>
    <w:p w14:paraId="54B8F5DB" w14:textId="77777777" w:rsidR="006B59BE" w:rsidRPr="005F0E21" w:rsidRDefault="006B59BE" w:rsidP="00FC05DF">
      <w:pPr>
        <w:rPr>
          <w:rtl/>
        </w:rPr>
      </w:pPr>
      <w:r w:rsidRPr="005F0E21">
        <w:rPr>
          <w:rtl/>
        </w:rPr>
        <w:t>- ارتفاع معدّل دوران الموظّفين دون فهم واضح للأسباب.</w:t>
      </w:r>
    </w:p>
    <w:p w14:paraId="56BCAA13" w14:textId="77777777" w:rsidR="006B59BE" w:rsidRPr="005F0E21" w:rsidRDefault="006B59BE" w:rsidP="00FC05DF">
      <w:pPr>
        <w:rPr>
          <w:rtl/>
        </w:rPr>
      </w:pPr>
      <w:r w:rsidRPr="005F0E21">
        <w:rPr>
          <w:rtl/>
        </w:rPr>
        <w:t>- تأخّر في اكتشاف المشكلات في المشاريع حتى تتفاقم.</w:t>
      </w:r>
    </w:p>
    <w:p w14:paraId="1ED57ABD" w14:textId="77777777" w:rsidR="006B59BE" w:rsidRPr="005F0E21" w:rsidRDefault="006B59BE" w:rsidP="00FC05DF">
      <w:pPr>
        <w:rPr>
          <w:rtl/>
        </w:rPr>
      </w:pPr>
      <w:r w:rsidRPr="005F0E21">
        <w:rPr>
          <w:rtl/>
        </w:rPr>
        <w:t>- عدم وضوح في رؤية اتجاهات السوق وفرص النمو.</w:t>
      </w:r>
    </w:p>
    <w:p w14:paraId="7ED26458" w14:textId="77777777" w:rsidR="006B59BE" w:rsidRPr="005F0E21" w:rsidRDefault="006B59BE" w:rsidP="00FC05DF">
      <w:pPr>
        <w:rPr>
          <w:rtl/>
        </w:rPr>
      </w:pPr>
      <w:r w:rsidRPr="005F0E21">
        <w:rPr>
          <w:rtl/>
        </w:rPr>
        <w:t>قرّر المدير التنفيذي تكليفكم بتطوير استراتيجية شاملة لتحويل الشركة إلى مؤسّسة تعتمد على البيانات، بدءاً بتصميم لوحة قيادة استراتيجية.</w:t>
      </w:r>
    </w:p>
    <w:p w14:paraId="6860934E" w14:textId="77777777" w:rsidR="006B59BE" w:rsidRPr="00587EC8" w:rsidRDefault="006B59BE" w:rsidP="00587EC8">
      <w:pPr>
        <w:pStyle w:val="ad"/>
        <w:pageBreakBefore/>
        <w:rPr>
          <w:b w:val="0"/>
          <w:bCs/>
          <w:rtl/>
        </w:rPr>
      </w:pPr>
      <w:r w:rsidRPr="00587EC8">
        <w:rPr>
          <w:rFonts w:hint="cs"/>
          <w:b w:val="0"/>
          <w:bCs/>
          <w:rtl/>
        </w:rPr>
        <w:lastRenderedPageBreak/>
        <w:t>المطلوب:</w:t>
      </w:r>
    </w:p>
    <w:p w14:paraId="5C00039B" w14:textId="77777777" w:rsidR="006B59BE" w:rsidRPr="00587EC8" w:rsidRDefault="006B59BE" w:rsidP="00587EC8">
      <w:pPr>
        <w:pStyle w:val="ad"/>
        <w:rPr>
          <w:b w:val="0"/>
          <w:bCs/>
          <w:color w:val="168489"/>
          <w:rtl/>
        </w:rPr>
      </w:pPr>
      <w:r w:rsidRPr="00587EC8">
        <w:rPr>
          <w:b w:val="0"/>
          <w:bCs/>
          <w:color w:val="168489"/>
          <w:rtl/>
        </w:rPr>
        <w:t>1. ما هي الخطوات الرئيسية التي يجب اتّباعها لبناء ثقافة البيانات في شركة "النجاح الرقمي"؟</w:t>
      </w:r>
    </w:p>
    <w:p w14:paraId="139A74CF" w14:textId="77777777" w:rsidR="006B59BE" w:rsidRPr="00587EC8" w:rsidRDefault="006B59BE" w:rsidP="00587EC8">
      <w:pPr>
        <w:pStyle w:val="ad"/>
        <w:rPr>
          <w:b w:val="0"/>
          <w:bCs/>
          <w:color w:val="168489"/>
          <w:rtl/>
        </w:rPr>
      </w:pPr>
      <w:r w:rsidRPr="00587EC8">
        <w:rPr>
          <w:b w:val="0"/>
          <w:bCs/>
          <w:color w:val="168489"/>
          <w:rtl/>
        </w:rPr>
        <w:t>2. كيف يمكن تكامل مصادر البيانات المختلفة للحصول على "حقيقة واحدة" عن أداء الشركة؟</w:t>
      </w:r>
    </w:p>
    <w:p w14:paraId="4F8635E0" w14:textId="77777777" w:rsidR="006B59BE" w:rsidRPr="00587EC8" w:rsidRDefault="006B59BE" w:rsidP="00587EC8">
      <w:pPr>
        <w:pStyle w:val="ad"/>
        <w:rPr>
          <w:b w:val="0"/>
          <w:bCs/>
          <w:color w:val="168489"/>
          <w:rtl/>
        </w:rPr>
      </w:pPr>
      <w:r w:rsidRPr="00587EC8">
        <w:rPr>
          <w:b w:val="0"/>
          <w:bCs/>
          <w:color w:val="168489"/>
          <w:rtl/>
        </w:rPr>
        <w:t>3. ما هي مؤشّرات الأداء الرئيسية (5-7) التي تقترحون تضمينها في لوحة القيادة التنفيذية للشركة، مع مراعاة مناظير بطاقة الأداء المتوازن؟</w:t>
      </w:r>
    </w:p>
    <w:p w14:paraId="2BF39AE0" w14:textId="77777777" w:rsidR="006B59BE" w:rsidRPr="00587EC8" w:rsidRDefault="006B59BE" w:rsidP="00587EC8">
      <w:pPr>
        <w:pStyle w:val="ad"/>
        <w:rPr>
          <w:b w:val="0"/>
          <w:bCs/>
          <w:color w:val="168489"/>
          <w:rtl/>
        </w:rPr>
      </w:pPr>
      <w:r w:rsidRPr="00587EC8">
        <w:rPr>
          <w:b w:val="0"/>
          <w:bCs/>
          <w:color w:val="168489"/>
          <w:rtl/>
        </w:rPr>
        <w:t>4. كيف يمكن استخدام البيانات للتنبؤ بالمخاطر والفرص المستقبلية للشركة؟</w:t>
      </w:r>
    </w:p>
    <w:p w14:paraId="7AA3857D" w14:textId="77777777" w:rsidR="006B59BE" w:rsidRPr="00587EC8" w:rsidRDefault="006B59BE" w:rsidP="00BF50C1">
      <w:pPr>
        <w:pStyle w:val="ad"/>
        <w:rPr>
          <w:b w:val="0"/>
          <w:bCs/>
          <w:color w:val="168489"/>
          <w:rtl/>
        </w:rPr>
      </w:pPr>
      <w:r w:rsidRPr="00587EC8">
        <w:rPr>
          <w:b w:val="0"/>
          <w:bCs/>
          <w:color w:val="168489"/>
          <w:rtl/>
        </w:rPr>
        <w:t>5. ما هي التحدّيات المتوقّعة في تنفيذ هذه الاستراتيجية، وكيف يمكن التغلّب عليها؟</w:t>
      </w:r>
    </w:p>
    <w:p w14:paraId="73EF26F8" w14:textId="4FCB69EA" w:rsidR="00587EC8" w:rsidRDefault="00BF50C1" w:rsidP="00BF50C1">
      <w:pPr>
        <w:ind w:left="-755"/>
        <w:rPr>
          <w:rtl/>
        </w:rPr>
      </w:pPr>
      <w:r>
        <w:rPr>
          <w:noProof/>
        </w:rPr>
        <mc:AlternateContent>
          <mc:Choice Requires="wps">
            <w:drawing>
              <wp:inline distT="0" distB="0" distL="0" distR="0" wp14:anchorId="49AB0761" wp14:editId="7B7AA147">
                <wp:extent cx="6684010" cy="5899150"/>
                <wp:effectExtent l="0" t="0" r="21590" b="25400"/>
                <wp:docPr id="137727069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84010" cy="5899150"/>
                        </a:xfrm>
                        <a:prstGeom prst="roundRect">
                          <a:avLst>
                            <a:gd name="adj" fmla="val 16667"/>
                          </a:avLst>
                        </a:prstGeom>
                        <a:solidFill>
                          <a:srgbClr val="EAF4E4"/>
                        </a:solidFill>
                        <a:ln w="12700">
                          <a:solidFill>
                            <a:schemeClr val="accent6"/>
                          </a:solidFill>
                          <a:miter lim="800000"/>
                          <a:headEnd/>
                          <a:tailEnd/>
                        </a:ln>
                      </wps:spPr>
                      <wps:txbx>
                        <w:txbxContent>
                          <w:p w14:paraId="1AF85AC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4BFF2F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2D7CF2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C340A6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380D4F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076A16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21BDE7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2333FF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329EFC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AE0613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CFF209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2936E3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CF7465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5531B3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04857D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25D94E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B2794E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8874DF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9C5ADA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FA2D13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44192C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2A9E8E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B58369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23213F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633F86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2CCE71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9CB8573"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9AB0761" id="_x0000_s2252" style="width:526.3pt;height:464.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" fillcolor="#eaf4e4" strokecolor="#70ad47 [3209]" strokeweight="1pt">
                <v:stroke joinstyle="miter"/>
                <v:textbox inset="0,3mm,0">
                  <w:txbxContent>
                    <w:p w14:paraId="1AF85AC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4BFF2F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2D7CF2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C340A6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380D4F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076A16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21BDE7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2333FF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329EFC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AE0613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CFF209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2936E3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CF7465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5531B3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04857D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25D94E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B2794E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8874DF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9C5ADA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FA2D13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44192C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2A9E8E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B58369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23213F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633F86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2CCE71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9CB8573" w14:textId="77777777" w:rsidR="00BF50C1" w:rsidRDefault="00BF50C1" w:rsidP="00BF50C1">
                      <w:pPr>
                        <w:jc w:val="center"/>
                        <w:rPr>
                          <w:sz w:val="22"/>
                          <w:szCs w:val="28"/>
                          <w:rtl/>
                          <w:lang w:bidi="ar-SY"/>
                        </w:rPr>
                      </w:pPr>
                    </w:p>
                  </w:txbxContent>
                </v:textbox>
                <w10:anchorlock/>
              </v:roundrect>
            </w:pict>
          </mc:Fallback>
        </mc:AlternateContent>
      </w:r>
    </w:p>
    <w:p w14:paraId="1759E2B0" w14:textId="241EA4F5" w:rsidR="00BF50C1" w:rsidRDefault="00BF50C1" w:rsidP="00BF50C1">
      <w:pPr>
        <w:ind w:left="-897"/>
        <w:rPr>
          <w:rtl/>
        </w:rPr>
      </w:pPr>
      <w:r>
        <w:rPr>
          <w:noProof/>
        </w:rPr>
        <w:lastRenderedPageBreak/>
        <mc:AlternateContent>
          <mc:Choice Requires="wps">
            <w:drawing>
              <wp:inline distT="0" distB="0" distL="0" distR="0" wp14:anchorId="46AB169B" wp14:editId="2B41281A">
                <wp:extent cx="6772910" cy="7531100"/>
                <wp:effectExtent l="0" t="0" r="27940" b="12700"/>
                <wp:docPr id="143003827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2910" cy="7531100"/>
                        </a:xfrm>
                        <a:prstGeom prst="roundRect">
                          <a:avLst>
                            <a:gd name="adj" fmla="val 16667"/>
                          </a:avLst>
                        </a:prstGeom>
                        <a:solidFill>
                          <a:srgbClr val="EAF4E4"/>
                        </a:solidFill>
                        <a:ln w="12700">
                          <a:solidFill>
                            <a:schemeClr val="accent6"/>
                          </a:solidFill>
                          <a:miter lim="800000"/>
                          <a:headEnd/>
                          <a:tailEnd/>
                        </a:ln>
                      </wps:spPr>
                      <wps:txbx>
                        <w:txbxContent>
                          <w:p w14:paraId="6E5A34C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5A6C08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934006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AFFA28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C0B7A6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F6374F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58B26B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659CF9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E7CBC4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24FB80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7539BE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D9142D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8BDFC1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B7BB00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31BE70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07C1C5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458130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1DF53E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FA1B22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93BA28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FD82A7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2E2850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71731C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FDE0C1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481C16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0E5E63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EBE66C3"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6AB169B" id="_x0000_s2253" style="width:533.3pt;height:593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" fillcolor="#eaf4e4" strokecolor="#70ad47 [3209]" strokeweight="1pt">
                <v:stroke joinstyle="miter"/>
                <v:textbox inset="0,3mm,0">
                  <w:txbxContent>
                    <w:p w14:paraId="6E5A34C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5A6C08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934006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AFFA28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C0B7A6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F6374F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58B26B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659CF9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E7CBC4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24FB80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7539BE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D9142D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8BDFC1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B7BB00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31BE70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07C1C5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458130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1DF53E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FA1B22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93BA28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FD82A7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2E2850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71731C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FDE0C1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481C16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0E5E63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EBE66C3" w14:textId="77777777" w:rsidR="00BF50C1" w:rsidRDefault="00BF50C1" w:rsidP="00BF50C1">
                      <w:pPr>
                        <w:jc w:val="center"/>
                        <w:rPr>
                          <w:sz w:val="22"/>
                          <w:szCs w:val="28"/>
                          <w:rtl/>
                          <w:lang w:bidi="ar-SY"/>
                        </w:rPr>
                      </w:pPr>
                    </w:p>
                  </w:txbxContent>
                </v:textbox>
                <w10:anchorlock/>
              </v:roundrect>
            </w:pict>
          </mc:Fallback>
        </mc:AlternateContent>
      </w:r>
    </w:p>
    <w:p w14:paraId="5F3223D7" w14:textId="2195CE91" w:rsidR="00587EC8" w:rsidRDefault="00587EC8" w:rsidP="00587EC8">
      <w:pPr>
        <w:jc w:val="center"/>
        <w:rPr>
          <w:rtl/>
        </w:rPr>
      </w:pPr>
      <w:r>
        <w:rPr>
          <w:noProof/>
        </w:rPr>
        <w:drawing>
          <wp:inline distT="0" distB="0" distL="0" distR="0" wp14:anchorId="0B2253E4" wp14:editId="3EF902AF">
            <wp:extent cx="1041400" cy="1041400"/>
            <wp:effectExtent l="0" t="0" r="6350" b="6350"/>
            <wp:docPr id="1717196204" name="Picture 1717196204"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32194971" w14:textId="5AA67D51" w:rsidR="00587EC8" w:rsidRPr="005F0E21" w:rsidRDefault="00587EC8" w:rsidP="00587EC8">
      <w:pPr>
        <w:keepNext/>
        <w:jc w:val="center"/>
        <w:rPr>
          <w:rtl/>
        </w:rPr>
      </w:pPr>
      <w:r w:rsidRPr="00DC1945">
        <w:rPr>
          <w:noProof/>
        </w:rPr>
        <w:lastRenderedPageBreak/>
        <mc:AlternateContent>
          <mc:Choice Requires="wpg">
            <w:drawing>
              <wp:inline distT="0" distB="0" distL="0" distR="0" wp14:anchorId="40226C56" wp14:editId="03A2E5E7">
                <wp:extent cx="5711825" cy="852877"/>
                <wp:effectExtent l="0" t="0" r="22225" b="23495"/>
                <wp:docPr id="1717196205"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717196206" name="مجموعة 881967268"/>
                        <wpg:cNvGrpSpPr/>
                        <wpg:grpSpPr>
                          <a:xfrm>
                            <a:off x="0" y="280937"/>
                            <a:ext cx="5711825" cy="571950"/>
                            <a:chOff x="0" y="280925"/>
                            <a:chExt cx="6312597" cy="633649"/>
                          </a:xfrm>
                        </wpg:grpSpPr>
                        <wps:wsp>
                          <wps:cNvPr id="1717196207"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717196208" name="مربع نص 2043426344"/>
                          <wps:cNvSpPr txBox="1"/>
                          <wps:spPr>
                            <a:xfrm>
                              <a:off x="3184368" y="280925"/>
                              <a:ext cx="2073788" cy="453764"/>
                            </a:xfrm>
                            <a:prstGeom prst="rect">
                              <a:avLst/>
                            </a:prstGeom>
                            <a:noFill/>
                          </wps:spPr>
                          <wps:txbx>
                            <w:txbxContent>
                              <w:p w14:paraId="0F233A69" w14:textId="77777777" w:rsidR="00587EC8" w:rsidRDefault="00587EC8" w:rsidP="00587EC8">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717196209"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717196210" name="Picture 1717196210" descr="Conclusion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40226C56" id="_x0000_s2254"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">
                <v:group id="مجموعة 881967268" o:spid="_x0000_s2255"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">
                  <v:roundrect id="مستطيل مستدير الزوايا 769901" o:spid="_x0000_s2256"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" fillcolor="#168489" strokecolor="#168489" strokeweight="1pt">
                    <v:stroke joinstyle="miter"/>
                  </v:roundrect>
                  <v:shape id="مربع نص 2043426344" o:spid="_x0000_s2257"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" filled="f" stroked="f">
                    <v:textbox style="mso-fit-shape-to-text:t">
                      <w:txbxContent>
                        <w:p w14:paraId="0F233A69" w14:textId="77777777" w:rsidR="00587EC8" w:rsidRDefault="00587EC8" w:rsidP="00587EC8">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2258"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" fillcolor="#168489" strokecolor="#168489" strokeweight="1pt">
                    <v:stroke joinstyle="miter"/>
                  </v:roundrect>
                </v:group>
                <v:shape id="Picture 1717196210" o:spid="_x0000_s2259"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">
                  <v:imagedata r:id="rId137" o:title="Conclusion "/>
                </v:shape>
                <w10:anchorlock/>
              </v:group>
            </w:pict>
          </mc:Fallback>
        </mc:AlternateContent>
      </w:r>
    </w:p>
    <w:p w14:paraId="480797C6" w14:textId="77777777" w:rsidR="006B59BE" w:rsidRPr="005F0E21" w:rsidRDefault="006B59BE" w:rsidP="00FC05DF">
      <w:pPr>
        <w:rPr>
          <w:rtl/>
        </w:rPr>
      </w:pPr>
      <w:r w:rsidRPr="005F0E21">
        <w:rPr>
          <w:rtl/>
        </w:rPr>
        <w:t>في هذه الجلسة، استكشفنا كيف يمكن للقادة تحويل البيانات من مجرّد أرقام إلى أصل استراتيجي يدعم اتّخاذ القرارات ويقود النجاح المؤسّسي. تعلّمنا أهمّية بناء ثقافة البيانات التي تشجّع على استخدام الحقائق بدلاً من الافتراضات، وكيفية إدارة البيانات بشكل فعّال لدعم التخطيط الاستراتيجي.</w:t>
      </w:r>
    </w:p>
    <w:p w14:paraId="665668A2" w14:textId="77777777" w:rsidR="006B59BE" w:rsidRPr="005F0E21" w:rsidRDefault="006B59BE" w:rsidP="00FC05DF">
      <w:pPr>
        <w:rPr>
          <w:rtl/>
        </w:rPr>
      </w:pPr>
      <w:r w:rsidRPr="005F0E21">
        <w:rPr>
          <w:rtl/>
        </w:rPr>
        <w:t>استعرضنا المبادئ الأساسية لتصميم مؤشّرات الأداء الذكية ولوحات القيادة التي تساعد في تتبّع التقدّم نحو الأهداف الاستراتيجية، وتعرّفنا على كيفية توظيف البيانات للتنبؤ بالمخاطر واكتشاف الفرص.</w:t>
      </w:r>
    </w:p>
    <w:p w14:paraId="1BF909A9" w14:textId="77777777" w:rsidR="006B59BE" w:rsidRPr="005F0E21" w:rsidRDefault="006B59BE" w:rsidP="00FC05DF">
      <w:pPr>
        <w:rPr>
          <w:rtl/>
        </w:rPr>
      </w:pPr>
      <w:r w:rsidRPr="005F0E21">
        <w:rPr>
          <w:rtl/>
        </w:rPr>
        <w:t>كما قال إدوارد ديمنج، رائد الجودة الشاملة: "بدون بيانات، أنت مجرّد شخص آخر لديه رأي". في عالم الأعمال اليوم، لم تعد الآراء والحدس وحدها كافية للمنافسة. القادة الناجحون هم من يمتلكون القدرة على استخلاص الرؤى من البيانات وترجمتها إلى قرارات وإجراءات.</w:t>
      </w:r>
    </w:p>
    <w:p w14:paraId="3BF46712" w14:textId="77777777" w:rsidR="006B59BE" w:rsidRDefault="006B59BE" w:rsidP="00FC05DF">
      <w:pPr>
        <w:rPr>
          <w:rtl/>
        </w:rPr>
      </w:pPr>
      <w:r w:rsidRPr="005F0E21">
        <w:rPr>
          <w:rtl/>
        </w:rPr>
        <w:t>التحوّل إلى مؤسّسة تعتمد على البيانات ليس مسألة تقنية فحسب، بل هو رحلة ثقافية وتنظيمية. تبدأ من القمة بالتزام القيادة، وتمتدّ عبر المؤسّسة من خلال تطوير الكفاءات وتغيير أنماط العمل وتعزيز السلوكيات المرغوبة</w:t>
      </w:r>
    </w:p>
    <w:p w14:paraId="4205AD76" w14:textId="77777777" w:rsidR="00587EC8" w:rsidRDefault="00587EC8" w:rsidP="00FC05DF">
      <w:pPr>
        <w:rPr>
          <w:rtl/>
        </w:rPr>
      </w:pPr>
    </w:p>
    <w:p w14:paraId="182A0817" w14:textId="77777777" w:rsidR="00587EC8" w:rsidRDefault="00587EC8" w:rsidP="00FC05DF">
      <w:pPr>
        <w:rPr>
          <w:rtl/>
        </w:rPr>
      </w:pPr>
    </w:p>
    <w:p w14:paraId="529DC5F1" w14:textId="09BF8971" w:rsidR="00587EC8" w:rsidRDefault="00587EC8" w:rsidP="00587EC8">
      <w:pPr>
        <w:jc w:val="center"/>
        <w:rPr>
          <w:rtl/>
        </w:rPr>
      </w:pPr>
      <w:r>
        <w:rPr>
          <w:noProof/>
        </w:rPr>
        <w:drawing>
          <wp:inline distT="0" distB="0" distL="0" distR="0" wp14:anchorId="14087431" wp14:editId="235E41DC">
            <wp:extent cx="1816924" cy="1816924"/>
            <wp:effectExtent l="0" t="0" r="0" b="0"/>
            <wp:docPr id="1717196211" name="Picture 1717196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5EAAEBB7" w14:textId="77777777" w:rsidR="003F41BB" w:rsidRDefault="003F41BB" w:rsidP="0035479D">
      <w:pPr>
        <w:keepNext/>
        <w:ind w:left="-227"/>
        <w:jc w:val="left"/>
        <w:rPr>
          <w:rtl/>
        </w:rPr>
      </w:pPr>
    </w:p>
    <w:p w14:paraId="5E21AB76" w14:textId="77777777" w:rsidR="003F41BB" w:rsidRDefault="003F41BB">
      <w:pPr>
        <w:bidi w:val="0"/>
        <w:spacing w:after="160" w:line="259" w:lineRule="auto"/>
        <w:jc w:val="left"/>
        <w:rPr>
          <w:rtl/>
        </w:rPr>
      </w:pPr>
      <w:r>
        <w:rPr>
          <w:rtl/>
        </w:rPr>
        <w:br w:type="page"/>
      </w:r>
    </w:p>
    <w:p w14:paraId="4CBBC1DB" w14:textId="77777777" w:rsidR="00AA0F2A" w:rsidRDefault="00AA0F2A" w:rsidP="00227842">
      <w:pPr>
        <w:jc w:val="center"/>
        <w:rPr>
          <w:rtl/>
        </w:rPr>
        <w:sectPr w:rsidR="00AA0F2A" w:rsidSect="00163E4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1F0536D5"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5A08CF4A"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75223CB2" w14:textId="77777777" w:rsidTr="00E220AB">
        <w:tc>
          <w:tcPr>
            <w:tcW w:w="2612" w:type="pct"/>
            <w:tcBorders>
              <w:left w:val="single" w:sz="4" w:space="0" w:color="168489"/>
              <w:right w:val="single" w:sz="4" w:space="0" w:color="168489"/>
            </w:tcBorders>
            <w:shd w:val="clear" w:color="auto" w:fill="auto"/>
          </w:tcPr>
          <w:p w14:paraId="261540E7" w14:textId="77777777" w:rsidR="00F01FA2" w:rsidRDefault="00F01FA2" w:rsidP="00E220AB">
            <w:pPr>
              <w:pStyle w:val="bold"/>
              <w:jc w:val="center"/>
              <w:rPr>
                <w:color w:val="168489"/>
                <w:sz w:val="40"/>
                <w:szCs w:val="40"/>
                <w:rtl/>
                <w:lang w:bidi="ar-EG"/>
              </w:rPr>
            </w:pPr>
            <w:r>
              <w:rPr>
                <w:noProof/>
              </w:rPr>
              <w:drawing>
                <wp:inline distT="0" distB="0" distL="0" distR="0" wp14:anchorId="086E57A0" wp14:editId="0C244263">
                  <wp:extent cx="417155" cy="417165"/>
                  <wp:effectExtent l="0" t="0" r="2540" b="2540"/>
                  <wp:docPr id="1465698219" name="Picture 1465698219"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867A840"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BAE59EB" w14:textId="77777777" w:rsidR="00F01FA2" w:rsidRDefault="00F01FA2" w:rsidP="00E220AB">
            <w:pPr>
              <w:pStyle w:val="bold"/>
              <w:jc w:val="center"/>
              <w:rPr>
                <w:color w:val="168489"/>
                <w:sz w:val="40"/>
                <w:szCs w:val="40"/>
                <w:rtl/>
                <w:lang w:bidi="ar-EG"/>
              </w:rPr>
            </w:pPr>
            <w:r>
              <w:rPr>
                <w:noProof/>
              </w:rPr>
              <w:drawing>
                <wp:inline distT="0" distB="0" distL="0" distR="0" wp14:anchorId="66137859" wp14:editId="13FCEADE">
                  <wp:extent cx="371475" cy="400050"/>
                  <wp:effectExtent l="0" t="0" r="9525" b="0"/>
                  <wp:docPr id="1465698220" name="Picture 1465698220"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4ABC6ED4"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39F4886B"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68CAF5C7" wp14:editId="4D43B6CC">
                  <wp:extent cx="286893" cy="286893"/>
                  <wp:effectExtent l="0" t="0" r="0" b="0"/>
                  <wp:docPr id="1465698221" name="Picture 1465698221"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1BE0C736" w14:textId="77777777" w:rsidTr="00E220AB">
        <w:tc>
          <w:tcPr>
            <w:tcW w:w="2612" w:type="pct"/>
            <w:tcBorders>
              <w:left w:val="single" w:sz="4" w:space="0" w:color="168489"/>
              <w:right w:val="single" w:sz="4" w:space="0" w:color="168489"/>
            </w:tcBorders>
            <w:vAlign w:val="center"/>
          </w:tcPr>
          <w:p w14:paraId="0B80AB47"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مفهوم القيادة التكيفية والمرنة</w:t>
            </w:r>
            <w:r w:rsidRPr="006B59BE">
              <w:rPr>
                <w:rFonts w:ascii="Adobe Arabic" w:eastAsia="Calibri" w:hAnsi="Adobe Arabic" w:cs="Adobe Arabic" w:hint="cs"/>
                <w:color w:val="0D0D0D" w:themeColor="text1" w:themeTint="F2"/>
                <w:sz w:val="32"/>
                <w:szCs w:val="32"/>
                <w:rtl/>
                <w:lang w:bidi="ar-EG"/>
              </w:rPr>
              <w:t>.</w:t>
            </w:r>
          </w:p>
          <w:p w14:paraId="62376B54"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التعامل مع التغيير السريع وعدم الاستقرار</w:t>
            </w:r>
            <w:r w:rsidRPr="006B59BE">
              <w:rPr>
                <w:rFonts w:ascii="Adobe Arabic" w:eastAsia="Calibri" w:hAnsi="Adobe Arabic" w:cs="Adobe Arabic" w:hint="cs"/>
                <w:color w:val="0D0D0D" w:themeColor="text1" w:themeTint="F2"/>
                <w:sz w:val="32"/>
                <w:szCs w:val="32"/>
                <w:rtl/>
                <w:lang w:bidi="ar-EG"/>
              </w:rPr>
              <w:t>.</w:t>
            </w:r>
          </w:p>
          <w:p w14:paraId="031D59A0"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دور القائد في بناء المرونة المؤسسية</w:t>
            </w:r>
            <w:r w:rsidRPr="006B59BE">
              <w:rPr>
                <w:rFonts w:ascii="Adobe Arabic" w:eastAsia="Calibri" w:hAnsi="Adobe Arabic" w:cs="Adobe Arabic" w:hint="cs"/>
                <w:color w:val="0D0D0D" w:themeColor="text1" w:themeTint="F2"/>
                <w:sz w:val="32"/>
                <w:szCs w:val="32"/>
                <w:rtl/>
                <w:lang w:bidi="ar-EG"/>
              </w:rPr>
              <w:t>.</w:t>
            </w:r>
          </w:p>
          <w:p w14:paraId="1B463833" w14:textId="38331F76" w:rsidR="00F01FA2"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6B59BE">
              <w:rPr>
                <w:rFonts w:ascii="Adobe Arabic" w:eastAsia="Calibri" w:hAnsi="Adobe Arabic" w:cs="Adobe Arabic"/>
                <w:color w:val="0D0D0D" w:themeColor="text1" w:themeTint="F2"/>
                <w:sz w:val="32"/>
                <w:szCs w:val="32"/>
                <w:rtl/>
                <w:lang w:bidi="ar-EG"/>
              </w:rPr>
              <w:t>مهارات القائد في إدارة الغموض والتعقيد</w:t>
            </w:r>
            <w:r w:rsidRPr="006B59BE">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7FC16A9E"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3A2434FF"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1A11EF62"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3D1946C9"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0DBD721A" w14:textId="77777777" w:rsidR="00F01FA2" w:rsidRPr="006B59BE"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37CF0432"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19471C51"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w:t xml:space="preserve">أهداف الجلسةمحاور الجلسةعند الانتهاء من تنفيذ أنشطة هذه الجلسة التدريبية، سيتمكّن المشاركون من:تعريف مفهوم القيادة التكيفية وتمييزها عن أنماط القيادة الأخرى.تحديد التحديات الرئيسية التي تفرضها التغييرات التكنولوجية، خاصة </w:t>
      </w:r>
      <w:hyperlink r:id="rId371">
        <w:r>
          <w:rPr>
            <w:rStyle w:val="Hyperlink"/>
            <w:rFonts w:cs="PT Bold Heading"/>
            <w:noProof/>
            <w:sz w:val="52"/>
            <w:szCs w:val="56"/>
            <w:rtl/>
          </w:rPr>
          <w:t>الذكاء الاصطناعي</w:t>
        </w:r>
      </w:hyperlink>
      <w:r>
        <w:rPr>
          <w:rFonts w:cs="PT Bold Heading"/>
          <w:noProof/>
          <w:sz w:val="52"/>
          <w:szCs w:val="56"/>
          <w:rtl/>
        </w:rPr>
        <w:t xml:space="preserve">، على القيادة المؤسسية.توظيف استراتيجيات فعّالة للتعامل مع الغموض والتعقيد في بيئات العمل المتغيرة.تطوير خطط استجابة مرنة </w:t>
      </w:r>
      <w:r>
        <w:rPr>
          <w:rFonts w:cs="PT Bold Heading"/>
          <w:noProof/>
          <w:sz w:val="52"/>
          <w:szCs w:val="56"/>
          <w:rtl/>
        </w:rPr>
        <w:lastRenderedPageBreak/>
        <w:t xml:space="preserve">للأزمات والتحديات غير المتوقعة.تحديد عناصر بناء المرونة المؤسسية وتعزيز ثقافة التكيف والابتكار.نشاط عصف ذهني.مفهوم القيادة التكيفية والمرنة.التعامل مع التغيير السريع وعدم الاستقرار.دور القائد في بناء المرونة المؤسسية.مهارات القائد في إدارة الغموض والتعقيد.نشاط تدريبي.التقويم.اليوم الثالثالجلسة الأولىالقيادة التكيفية في عصر </w:t>
      </w:r>
      <w:hyperlink r:id="rId372">
        <w:r>
          <w:rPr>
            <w:rStyle w:val="Hyperlink"/>
            <w:rFonts w:cs="PT Bold Heading"/>
            <w:noProof/>
            <w:sz w:val="52"/>
            <w:szCs w:val="56"/>
            <w:rtl/>
          </w:rPr>
          <w:t>الذكاء الاصطناعي</w:t>
        </w:r>
      </w:hyperlink>
      <w:r>
        <w:rPr>
          <w:rFonts w:cs="PT Bold Heading"/>
          <w:noProof/>
          <w:sz w:val="52"/>
          <w:szCs w:val="56"/>
          <w:rtl/>
        </w:rPr>
        <w:t xml:space="preserve">أهداف الجلسةمحاور الجلسةعند الانتهاء من تنفيذ أنشطة هذه الجلسة التدريبية، سيتمكّن المشاركون من:تعريف مفهوم القيادة التكيفية وتمييزها عن أنماط القيادة الأخرى.تحديد التحديات الرئيسية </w:t>
      </w:r>
      <w:r>
        <w:rPr>
          <w:rFonts w:cs="PT Bold Heading"/>
          <w:noProof/>
          <w:sz w:val="52"/>
          <w:szCs w:val="56"/>
          <w:rtl/>
        </w:rPr>
        <w:lastRenderedPageBreak/>
        <w:t xml:space="preserve">التي تفرضها التغييرات التكنولوجية، خاصة </w:t>
      </w:r>
      <w:hyperlink r:id="rId373">
        <w:r>
          <w:rPr>
            <w:rStyle w:val="Hyperlink"/>
            <w:rFonts w:cs="PT Bold Heading"/>
            <w:noProof/>
            <w:sz w:val="52"/>
            <w:szCs w:val="56"/>
            <w:rtl/>
          </w:rPr>
          <w:t>الذكاء الاصطناعي</w:t>
        </w:r>
      </w:hyperlink>
      <w:r>
        <w:rPr>
          <w:rFonts w:cs="PT Bold Heading"/>
          <w:noProof/>
          <w:sz w:val="52"/>
          <w:szCs w:val="56"/>
          <w:rtl/>
        </w:rPr>
        <w:t xml:space="preserve">، على القيادة المؤسسية.توظيف استراتيجيات فعّالة للتعامل مع الغموض والتعقيد في بيئات العمل المتغيرة.تطوير خطط استجابة مرنة للأزمات والتحديات غير المتوقعة.تحديد عناصر بناء المرونة المؤسسية وتعزيز ثقافة التكيف والابتكار.نشاط عصف ذهني.مفهوم القيادة التكيفية والمرنة.التعامل مع التغيير السريع وعدم الاستقرار.دور القائد في بناء المرونة المؤسسية.مهارات القائد في إدارة الغموض والتعقيد.نشاط تدريبي.التقويم.اليوم الثالثالجلسة </w:t>
      </w:r>
      <w:r>
        <w:rPr>
          <w:rFonts w:cs="PT Bold Heading"/>
          <w:noProof/>
          <w:sz w:val="52"/>
          <w:szCs w:val="56"/>
          <w:rtl/>
        </w:rPr>
        <w:lastRenderedPageBreak/>
        <w:t xml:space="preserve">الأولىالقيادة التكيفية في عصر </w:t>
      </w:r>
      <w:hyperlink r:id="rId374">
        <w:r>
          <w:rPr>
            <w:rStyle w:val="Hyperlink"/>
            <w:rFonts w:cs="PT Bold Heading"/>
            <w:noProof/>
            <w:sz w:val="52"/>
            <w:szCs w:val="56"/>
            <w:rtl/>
          </w:rPr>
          <w:t>الذكاء الاصطناعي</w:t>
        </w:r>
      </w:hyperlink>
    </w:p>
    <w:p w14:paraId="5815FDA8" w14:textId="77777777" w:rsidR="00691535" w:rsidRPr="00184293" w:rsidRDefault="00691535" w:rsidP="000F1708">
      <w:pPr>
        <w:bidi w:val="0"/>
        <w:rPr>
          <w:rFonts w:ascii="Adobe Arabic" w:hAnsi="Adobe Arabic" w:cs="Adobe Arabic"/>
          <w:b/>
          <w:bCs/>
          <w:color w:val="002060"/>
          <w:sz w:val="48"/>
          <w:szCs w:val="36"/>
        </w:rPr>
      </w:pPr>
    </w:p>
    <w:p w14:paraId="5EB0F2A4" w14:textId="77777777" w:rsidR="00691535" w:rsidRDefault="00691535" w:rsidP="00691535">
      <w:pPr>
        <w:pStyle w:val="a5"/>
        <w:spacing w:after="0" w:line="276" w:lineRule="auto"/>
        <w:rPr>
          <w:rFonts w:ascii="Adobe Arabic" w:hAnsi="Adobe Arabic" w:cs="Adobe Arabic"/>
          <w:b/>
          <w:bCs/>
          <w:color w:val="002060"/>
          <w:sz w:val="48"/>
          <w:szCs w:val="36"/>
          <w:rtl/>
          <w:lang w:bidi="ar-EG"/>
        </w:rPr>
      </w:pPr>
    </w:p>
    <w:p w14:paraId="45596AE6" w14:textId="77777777" w:rsidR="00691535" w:rsidRDefault="00691535" w:rsidP="00691535">
      <w:pPr>
        <w:pStyle w:val="a5"/>
        <w:spacing w:line="360" w:lineRule="auto"/>
        <w:rPr>
          <w:rFonts w:ascii="Adobe Arabic" w:hAnsi="Adobe Arabic" w:cs="Adobe Arabic"/>
          <w:b/>
          <w:bCs/>
          <w:color w:val="002060"/>
          <w:sz w:val="48"/>
          <w:szCs w:val="36"/>
          <w:rtl/>
        </w:rPr>
      </w:pPr>
    </w:p>
    <w:p w14:paraId="1266D3EC" w14:textId="77777777" w:rsidR="00691535" w:rsidRPr="000F1708" w:rsidRDefault="00F9007F" w:rsidP="000F1708">
      <w:pPr>
        <w:bidi w:val="0"/>
        <w:spacing w:after="160" w:line="256" w:lineRule="auto"/>
        <w:jc w:val="left"/>
        <w:rPr>
          <w:rFonts w:cs="PT Bold Heading"/>
          <w:sz w:val="52"/>
          <w:szCs w:val="56"/>
          <w:lang w:bidi="ar-SY"/>
        </w:rPr>
      </w:pPr>
      <w:r>
        <w:rPr>
          <w:rFonts w:cs="PT Bold Heading"/>
          <w:noProof/>
          <w:sz w:val="52"/>
          <w:szCs w:val="56"/>
          <w:rtl/>
        </w:rPr>
        <w:t xml:space="preserve"> </w:t>
      </w:r>
      <w:r w:rsidR="00691535">
        <w:rPr>
          <w:rFonts w:cs="PT Bold Heading" w:hint="cs"/>
          <w:sz w:val="52"/>
          <w:szCs w:val="56"/>
          <w:rtl/>
        </w:rPr>
        <w:br w:type="page"/>
      </w:r>
    </w:p>
    <w:p w14:paraId="4CD4252E" w14:textId="0769BCBE" w:rsidR="004F1264" w:rsidRDefault="004F1264" w:rsidP="00FC05DF">
      <w:pPr>
        <w:rPr>
          <w:rtl/>
        </w:rPr>
      </w:pPr>
      <w:r w:rsidRPr="00DA7905">
        <w:rPr>
          <w:rFonts w:eastAsia="Times New Roman" w:cs="Times New Roman"/>
          <w:b/>
          <w:bCs/>
          <w:noProof/>
          <w:sz w:val="36"/>
          <w:szCs w:val="36"/>
        </w:rPr>
        <w:lastRenderedPageBreak/>
        <mc:AlternateContent>
          <mc:Choice Requires="wpg">
            <w:drawing>
              <wp:inline distT="0" distB="0" distL="0" distR="0" wp14:anchorId="7E7A823D" wp14:editId="3CE3475C">
                <wp:extent cx="5711825" cy="748003"/>
                <wp:effectExtent l="0" t="0" r="22225" b="14605"/>
                <wp:docPr id="1608692995"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608692996" name="مجموعة 881967268"/>
                        <wpg:cNvGrpSpPr/>
                        <wpg:grpSpPr>
                          <a:xfrm>
                            <a:off x="0" y="159523"/>
                            <a:ext cx="5711825" cy="588477"/>
                            <a:chOff x="0" y="159448"/>
                            <a:chExt cx="6312597" cy="652243"/>
                          </a:xfrm>
                        </wpg:grpSpPr>
                        <wps:wsp>
                          <wps:cNvPr id="1608692997"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998" name="مربع نص 2043426344"/>
                          <wps:cNvSpPr txBox="1"/>
                          <wps:spPr>
                            <a:xfrm>
                              <a:off x="817519" y="159448"/>
                              <a:ext cx="2073788" cy="453954"/>
                            </a:xfrm>
                            <a:prstGeom prst="rect">
                              <a:avLst/>
                            </a:prstGeom>
                            <a:noFill/>
                          </wps:spPr>
                          <wps:txbx>
                            <w:txbxContent>
                              <w:p w14:paraId="01A33181" w14:textId="77777777" w:rsidR="004F1264" w:rsidRPr="00724F18" w:rsidRDefault="004F1264" w:rsidP="004F1264">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608692999"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3000" name="Picture 1608693000" descr="Light bulb "/>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E7A823D" id="_x0000_s2260"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">
                <v:group id="مجموعة 881967268" o:spid="_x0000_s2261"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">
                  <v:roundrect id="مستطيل مستدير الزوايا 769901" o:spid="_x0000_s2262"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" fillcolor="#168489" strokecolor="#168489" strokeweight="1pt">
                    <v:stroke joinstyle="miter"/>
                  </v:roundrect>
                  <v:shape id="مربع نص 2043426344" o:spid="_x0000_s2263"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" filled="f" stroked="f">
                    <v:textbox style="mso-fit-shape-to-text:t">
                      <w:txbxContent>
                        <w:p w14:paraId="01A33181" w14:textId="77777777" w:rsidR="004F1264" w:rsidRPr="00724F18" w:rsidRDefault="004F1264" w:rsidP="004F1264">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2264"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" fillcolor="#168489" strokecolor="#168489" strokeweight="1pt">
                    <v:stroke joinstyle="miter"/>
                  </v:roundrect>
                </v:group>
                <v:shape id="Picture 1608693000" o:spid="_x0000_s2265"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">
                  <v:imagedata r:id="rId87" o:title="Light bulb "/>
                </v:shape>
                <w10:anchorlock/>
              </v:group>
            </w:pict>
          </mc:Fallback>
        </mc:AlternateContent>
      </w:r>
    </w:p>
    <w:p w14:paraId="5D48238A" w14:textId="77777777" w:rsidR="006B59BE" w:rsidRPr="00B36732" w:rsidRDefault="006B59BE" w:rsidP="00FC05DF">
      <w:pPr>
        <w:rPr>
          <w:rtl/>
        </w:rPr>
      </w:pPr>
      <w:r>
        <w:rPr>
          <w:rtl/>
        </w:rPr>
        <w:t xml:space="preserve">مرحباً بكم في اليوم الثالث من برنامجنا التدريبي، وفي الجلسة الأولى المخصصة للقيادة التكيفية في عصر </w:t>
      </w:r>
      <w:hyperlink r:id="rId375">
        <w:r>
          <w:rPr>
            <w:rStyle w:val="Hyperlink"/>
            <w:rtl/>
          </w:rPr>
          <w:t>الذكاء الاصطناعي</w:t>
        </w:r>
      </w:hyperlink>
      <w:r>
        <w:rPr>
          <w:rtl/>
        </w:rPr>
        <w:t>. نعيش اليوم في عالم سريع التغير، تتسارع فيه التحديات وتتعقد المشكلات، مما يتطلب نمطاً قيادياً مختلفاً يتجاوز الأساليب التقليدية نحو القيادة المرنة والتكيفية التي تستجيب بفعالية للمتغيرات المتسارعة.</w:t>
      </w:r>
    </w:p>
    <w:p w14:paraId="33885BE5" w14:textId="77777777" w:rsidR="006B59BE" w:rsidRPr="00B36732" w:rsidRDefault="006B59BE" w:rsidP="00FC05DF">
      <w:pPr>
        <w:rPr>
          <w:rtl/>
        </w:rPr>
      </w:pPr>
      <w:r>
        <w:rPr>
          <w:rtl/>
        </w:rPr>
        <w:t xml:space="preserve">في هذه الجلسة، سنستكشف معاً كيف تُمكّن القيادة التكيفية المؤسسات من الصمود والازدهار في بيئة متقلبة، خاصة مع تأثير </w:t>
      </w:r>
      <w:hyperlink r:id="rId376">
        <w:r>
          <w:rPr>
            <w:rStyle w:val="Hyperlink"/>
            <w:rtl/>
          </w:rPr>
          <w:t>الذكاء الاصطناعي</w:t>
        </w:r>
      </w:hyperlink>
      <w:r>
        <w:rPr>
          <w:rtl/>
        </w:rPr>
        <w:t xml:space="preserve"> على بيئة العمل. كما سنتعرّف على أبرز مهارات القائد التكيفي في إدارة الغموض والتعقيد وبناء المرونة المؤسسية.</w:t>
      </w:r>
    </w:p>
    <w:p w14:paraId="113A3636" w14:textId="77777777" w:rsidR="006B59BE" w:rsidRDefault="006B59BE" w:rsidP="00FC05DF">
      <w:pPr>
        <w:rPr>
          <w:rtl/>
        </w:rPr>
      </w:pPr>
    </w:p>
    <w:p w14:paraId="25B342D4" w14:textId="77777777" w:rsidR="004F1264" w:rsidRDefault="004F1264" w:rsidP="00FC05DF">
      <w:pPr>
        <w:rPr>
          <w:rtl/>
        </w:rPr>
      </w:pPr>
    </w:p>
    <w:p w14:paraId="4924BD2C" w14:textId="77777777" w:rsidR="004F1264" w:rsidRDefault="004F1264" w:rsidP="00FC05DF">
      <w:pPr>
        <w:rPr>
          <w:rtl/>
        </w:rPr>
      </w:pPr>
    </w:p>
    <w:p w14:paraId="62169CD6" w14:textId="77777777" w:rsidR="004F1264" w:rsidRDefault="004F1264" w:rsidP="00FC05DF">
      <w:pPr>
        <w:rPr>
          <w:rtl/>
        </w:rPr>
      </w:pPr>
    </w:p>
    <w:p w14:paraId="3E516028" w14:textId="77777777" w:rsidR="004F1264" w:rsidRDefault="004F1264" w:rsidP="00FC05DF">
      <w:pPr>
        <w:rPr>
          <w:rtl/>
        </w:rPr>
      </w:pPr>
    </w:p>
    <w:p w14:paraId="5BA02A86" w14:textId="2A8C3730" w:rsidR="004F1264" w:rsidRDefault="004F1264" w:rsidP="004F1264">
      <w:pPr>
        <w:jc w:val="center"/>
        <w:rPr>
          <w:rtl/>
        </w:rPr>
      </w:pPr>
      <w:r>
        <w:rPr>
          <w:noProof/>
        </w:rPr>
        <w:drawing>
          <wp:inline distT="0" distB="0" distL="0" distR="0" wp14:anchorId="602E047A" wp14:editId="606EA691">
            <wp:extent cx="1318152" cy="1272784"/>
            <wp:effectExtent l="0" t="0" r="0" b="3810"/>
            <wp:docPr id="1608693001" name="Picture 160869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19EBE5F1" w14:textId="77777777" w:rsidR="004F1264" w:rsidRDefault="004F1264" w:rsidP="004F1264">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6F0D367B" wp14:editId="68EFEE50">
                <wp:extent cx="5537836" cy="992761"/>
                <wp:effectExtent l="0" t="0" r="0" b="0"/>
                <wp:docPr id="1608693002"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608693003" name="Group 1608693003"/>
                        <wpg:cNvGrpSpPr/>
                        <wpg:grpSpPr>
                          <a:xfrm>
                            <a:off x="1" y="0"/>
                            <a:ext cx="5537836" cy="992761"/>
                            <a:chOff x="0" y="0"/>
                            <a:chExt cx="5538027" cy="992804"/>
                          </a:xfrm>
                        </wpg:grpSpPr>
                        <wps:wsp>
                          <wps:cNvPr id="1608693004" name="TextBox 4"/>
                          <wps:cNvSpPr txBox="1"/>
                          <wps:spPr>
                            <a:xfrm>
                              <a:off x="4688958" y="456229"/>
                              <a:ext cx="849069" cy="536575"/>
                            </a:xfrm>
                            <a:prstGeom prst="rect">
                              <a:avLst/>
                            </a:prstGeom>
                            <a:noFill/>
                          </wps:spPr>
                          <wps:txbx>
                            <w:txbxContent>
                              <w:p w14:paraId="51BA95A6" w14:textId="77777777" w:rsidR="004F1264" w:rsidRDefault="004F1264" w:rsidP="004F1264">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608693005" name="Rectangle: Rounded Corners 1608693005"/>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3006" name="TextBox 7"/>
                          <wps:cNvSpPr txBox="1"/>
                          <wps:spPr>
                            <a:xfrm>
                              <a:off x="0" y="203938"/>
                              <a:ext cx="4493415" cy="536598"/>
                            </a:xfrm>
                            <a:prstGeom prst="rect">
                              <a:avLst/>
                            </a:prstGeom>
                            <a:noFill/>
                          </wps:spPr>
                          <wps:txbx>
                            <w:txbxContent>
                              <w:p w14:paraId="287B4543" w14:textId="77777777" w:rsidR="004F1264" w:rsidRDefault="004F1264" w:rsidP="004F1264">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608693007" name="Picture 1608693007" descr="Brainstorming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F0D367B" id="_x0000_s2266"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">
                <v:group id="Group 1608693003" o:spid="_x0000_s2267"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">
                  <v:shape id="TextBox 4" o:spid="_x0000_s2268"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" filled="f" stroked="f">
                    <v:textbox style="mso-fit-shape-to-text:t">
                      <w:txbxContent>
                        <w:p w14:paraId="51BA95A6" w14:textId="77777777" w:rsidR="004F1264" w:rsidRDefault="004F1264" w:rsidP="004F1264">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3005" o:spid="_x0000_s2269"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" fillcolor="#168489" stroked="f" strokeweight="1pt">
                    <v:stroke joinstyle="miter"/>
                  </v:roundrect>
                  <v:shape id="TextBox 7" o:spid="_x0000_s2270"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" filled="f" stroked="f">
                    <v:textbox style="mso-fit-shape-to-text:t">
                      <w:txbxContent>
                        <w:p w14:paraId="287B4543" w14:textId="77777777" w:rsidR="004F1264" w:rsidRDefault="004F1264" w:rsidP="004F1264">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3007" o:spid="_x0000_s2271"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">
                  <v:imagedata r:id="rId91" o:title="Brainstorming "/>
                </v:shape>
                <w10:anchorlock/>
              </v:group>
            </w:pict>
          </mc:Fallback>
        </mc:AlternateContent>
      </w:r>
    </w:p>
    <w:p w14:paraId="09E11B5B" w14:textId="6FF655D4" w:rsidR="004F1264" w:rsidRDefault="004F1264" w:rsidP="004F1264">
      <w:pPr>
        <w:rPr>
          <w:rtl/>
        </w:rPr>
      </w:pPr>
      <w:r w:rsidRPr="00E67690">
        <w:rPr>
          <w:noProof/>
          <w:sz w:val="34"/>
        </w:rPr>
        <w:drawing>
          <wp:anchor distT="0" distB="0" distL="114300" distR="114300" simplePos="0" relativeHeight="252822528" behindDoc="0" locked="0" layoutInCell="1" allowOverlap="1" wp14:anchorId="579666FA" wp14:editId="3FF95E96">
            <wp:simplePos x="0" y="0"/>
            <wp:positionH relativeFrom="margin">
              <wp:align>right</wp:align>
            </wp:positionH>
            <wp:positionV relativeFrom="paragraph">
              <wp:posOffset>11801</wp:posOffset>
            </wp:positionV>
            <wp:extent cx="457200" cy="457200"/>
            <wp:effectExtent l="0" t="0" r="0" b="0"/>
            <wp:wrapSquare wrapText="bothSides"/>
            <wp:docPr id="1608693008" name="Picture 160869300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B36732">
        <w:rPr>
          <w:rtl/>
        </w:rPr>
        <w:t>ما أكبر تغيير واجهته مؤسستكم في السنوات الأخيرة؟ وكيف تكي</w:t>
      </w:r>
      <w:r>
        <w:rPr>
          <w:rFonts w:hint="cs"/>
          <w:rtl/>
        </w:rPr>
        <w:t>ّ</w:t>
      </w:r>
      <w:r w:rsidRPr="00B36732">
        <w:rPr>
          <w:rtl/>
        </w:rPr>
        <w:t>فت القيادة معه؟</w:t>
      </w:r>
    </w:p>
    <w:p w14:paraId="73359F6B" w14:textId="14E027CC" w:rsidR="004F1264" w:rsidRDefault="00BF50C1" w:rsidP="00BF50C1">
      <w:pPr>
        <w:ind w:left="-897"/>
        <w:jc w:val="center"/>
        <w:rPr>
          <w:noProof/>
        </w:rPr>
      </w:pPr>
      <w:r>
        <w:rPr>
          <w:noProof/>
        </w:rPr>
        <mc:AlternateContent>
          <mc:Choice Requires="wps">
            <w:drawing>
              <wp:inline distT="0" distB="0" distL="0" distR="0" wp14:anchorId="76636F75" wp14:editId="2D563FBC">
                <wp:extent cx="6772910" cy="5937250"/>
                <wp:effectExtent l="0" t="0" r="27940" b="25400"/>
                <wp:docPr id="46519534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2910" cy="5937250"/>
                        </a:xfrm>
                        <a:prstGeom prst="roundRect">
                          <a:avLst>
                            <a:gd name="adj" fmla="val 16667"/>
                          </a:avLst>
                        </a:prstGeom>
                        <a:solidFill>
                          <a:srgbClr val="EAF4E4"/>
                        </a:solidFill>
                        <a:ln w="12700">
                          <a:solidFill>
                            <a:schemeClr val="accent6"/>
                          </a:solidFill>
                          <a:miter lim="800000"/>
                          <a:headEnd/>
                          <a:tailEnd/>
                        </a:ln>
                      </wps:spPr>
                      <wps:txbx>
                        <w:txbxContent>
                          <w:p w14:paraId="60626D2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B02165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A1F985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923225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3E8041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6F1ECE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A1B22A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E0C4ED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93A15A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45C94C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EC5A27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EF5895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CA2A29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644B92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580B4E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5A9260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52412F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3F93BD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B798F5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17C7CC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FCADFE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4FBF74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149791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AB83B1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8BF5DA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079E03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E9C39BC"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76636F75" id="_x0000_s2272" style="width:533.3pt;height:46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" fillcolor="#eaf4e4" strokecolor="#70ad47 [3209]" strokeweight="1pt">
                <v:stroke joinstyle="miter"/>
                <v:textbox inset="0,3mm,0">
                  <w:txbxContent>
                    <w:p w14:paraId="60626D2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B02165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A1F985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923225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3E8041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6F1ECE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A1B22A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E0C4ED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93A15A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45C94C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EC5A27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EF5895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CA2A29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644B92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580B4E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5A9260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52412F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3F93BD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B798F5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17C7CC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FCADFE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4FBF74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149791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AB83B1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8BF5DA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079E03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E9C39BC" w14:textId="77777777" w:rsidR="00BF50C1" w:rsidRDefault="00BF50C1" w:rsidP="00BF50C1">
                      <w:pPr>
                        <w:jc w:val="center"/>
                        <w:rPr>
                          <w:sz w:val="22"/>
                          <w:szCs w:val="28"/>
                          <w:rtl/>
                          <w:lang w:bidi="ar-SY"/>
                        </w:rPr>
                      </w:pPr>
                    </w:p>
                  </w:txbxContent>
                </v:textbox>
                <w10:anchorlock/>
              </v:roundrect>
            </w:pict>
          </mc:Fallback>
        </mc:AlternateContent>
      </w:r>
    </w:p>
    <w:p w14:paraId="6B31C2DB" w14:textId="77777777" w:rsidR="004F1264" w:rsidRPr="00C675B1" w:rsidRDefault="004F1264" w:rsidP="004F1264">
      <w:pPr>
        <w:jc w:val="center"/>
        <w:rPr>
          <w:rtl/>
        </w:rPr>
      </w:pPr>
      <w:r>
        <w:rPr>
          <w:noProof/>
        </w:rPr>
        <w:drawing>
          <wp:inline distT="0" distB="0" distL="0" distR="0" wp14:anchorId="3034708E" wp14:editId="66CED698">
            <wp:extent cx="1216025" cy="1216025"/>
            <wp:effectExtent l="0" t="0" r="0" b="0"/>
            <wp:docPr id="1608693011" name="Picture 1608693011"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16ADAB06" w14:textId="36B54FDD" w:rsidR="006B59BE" w:rsidRDefault="00FC05DF" w:rsidP="006B59BE">
      <w:pPr>
        <w:rPr>
          <w:rFonts w:ascii="Sakkal Majalla" w:hAnsi="Sakkal Majalla"/>
          <w:sz w:val="32"/>
          <w:szCs w:val="32"/>
          <w:rtl/>
        </w:rPr>
      </w:pPr>
      <w:r w:rsidRPr="002A078C">
        <w:rPr>
          <w:rFonts w:ascii="Sakkal Majalla" w:hAnsi="Sakkal Majalla"/>
          <w:noProof/>
          <w:color w:val="002060"/>
          <w:sz w:val="34"/>
        </w:rPr>
        <w:lastRenderedPageBreak/>
        <mc:AlternateContent>
          <mc:Choice Requires="wpg">
            <w:drawing>
              <wp:inline distT="0" distB="0" distL="0" distR="0" wp14:anchorId="64C5940B" wp14:editId="15CDDE50">
                <wp:extent cx="5731510" cy="895350"/>
                <wp:effectExtent l="0" t="0" r="21590" b="19050"/>
                <wp:docPr id="74544556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745445563"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745445564" name="مجموعة 39"/>
                        <wpg:cNvGrpSpPr/>
                        <wpg:grpSpPr>
                          <a:xfrm>
                            <a:off x="0" y="0"/>
                            <a:ext cx="5731510" cy="895350"/>
                            <a:chOff x="0" y="0"/>
                            <a:chExt cx="5878196" cy="918845"/>
                          </a:xfrm>
                        </wpg:grpSpPr>
                        <wpg:grpSp>
                          <wpg:cNvPr id="745445565" name="مجموعة 40"/>
                          <wpg:cNvGrpSpPr/>
                          <wpg:grpSpPr>
                            <a:xfrm>
                              <a:off x="0" y="0"/>
                              <a:ext cx="5878196" cy="918845"/>
                              <a:chOff x="0" y="0"/>
                              <a:chExt cx="6240348" cy="919070"/>
                            </a:xfrm>
                          </wpg:grpSpPr>
                          <wpg:grpSp>
                            <wpg:cNvPr id="745445566" name="مجموعة 41"/>
                            <wpg:cNvGrpSpPr/>
                            <wpg:grpSpPr>
                              <a:xfrm>
                                <a:off x="0" y="169208"/>
                                <a:ext cx="5433072" cy="580613"/>
                                <a:chOff x="0" y="169208"/>
                                <a:chExt cx="5433072" cy="580613"/>
                              </a:xfrm>
                            </wpg:grpSpPr>
                            <wps:wsp>
                              <wps:cNvPr id="74544556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299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99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2994" name="مربع نص 41"/>
                          <wps:cNvSpPr txBox="1"/>
                          <wps:spPr>
                            <a:xfrm>
                              <a:off x="204484" y="257055"/>
                              <a:ext cx="4616071" cy="387740"/>
                            </a:xfrm>
                            <a:prstGeom prst="rect">
                              <a:avLst/>
                            </a:prstGeom>
                            <a:noFill/>
                          </wps:spPr>
                          <wps:txbx>
                            <w:txbxContent>
                              <w:p w14:paraId="3268BEFE" w14:textId="22091BCC" w:rsidR="00FC05DF" w:rsidRDefault="00587EC8" w:rsidP="00FC05DF">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مفهوم القيادة التكيفية والمرنة</w:t>
                                </w:r>
                              </w:p>
                            </w:txbxContent>
                          </wps:txbx>
                          <wps:bodyPr wrap="square" rtlCol="1">
                            <a:spAutoFit/>
                          </wps:bodyPr>
                        </wps:wsp>
                      </wpg:grpSp>
                    </wpg:wgp>
                  </a:graphicData>
                </a:graphic>
              </wp:inline>
            </w:drawing>
          </mc:Choice>
          <mc:Fallback>
            <w:pict>
              <v:group w14:anchorId="64C5940B" id="_x0000_s227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">
                <v:shape id="صورة 38" o:spid="_x0000_s227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">
                  <v:imagedata r:id="rId95" o:title=""/>
                </v:shape>
                <v:group id="مجموعة 39" o:spid="_x0000_s22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">
                  <v:group id="مجموعة 40" o:spid="_x0000_s22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">
                    <v:group id="مجموعة 41" o:spid="_x0000_s22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">
                      <v:shape id="شكل حر 42" o:spid="_x0000_s22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2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" fillcolor="#168489" stroked="f" strokeweight="1pt">
                        <v:stroke joinstyle="miter"/>
                      </v:roundrect>
                    </v:group>
                    <v:oval id="شكل بيضاوي 44" o:spid="_x0000_s22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" filled="f" strokecolor="#a5a5a5 [2092]" strokeweight="1pt">
                      <v:stroke joinstyle="miter"/>
                    </v:oval>
                  </v:group>
                  <v:shape id="مربع نص 41" o:spid="_x0000_s228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" filled="f" stroked="f">
                    <v:textbox style="mso-fit-shape-to-text:t">
                      <w:txbxContent>
                        <w:p w14:paraId="3268BEFE" w14:textId="22091BCC" w:rsidR="00FC05DF" w:rsidRDefault="00587EC8" w:rsidP="00FC05DF">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مفهوم القيادة التكيفية والمرنة</w:t>
                          </w:r>
                        </w:p>
                      </w:txbxContent>
                    </v:textbox>
                  </v:shape>
                </v:group>
                <w10:anchorlock/>
              </v:group>
            </w:pict>
          </mc:Fallback>
        </mc:AlternateContent>
      </w:r>
    </w:p>
    <w:p w14:paraId="115DB490" w14:textId="65FDB364" w:rsidR="006B59BE" w:rsidRDefault="008E0B6C" w:rsidP="004F1264">
      <w:pPr>
        <w:rPr>
          <w:rtl/>
        </w:rPr>
      </w:pPr>
      <w:r>
        <w:rPr>
          <w:noProof/>
        </w:rPr>
        <w:drawing>
          <wp:anchor distT="0" distB="0" distL="114300" distR="114300" simplePos="0" relativeHeight="252941312" behindDoc="0" locked="0" layoutInCell="1" allowOverlap="1" wp14:anchorId="1D810F36" wp14:editId="50D80315">
            <wp:simplePos x="0" y="0"/>
            <wp:positionH relativeFrom="margin">
              <wp:align>left</wp:align>
            </wp:positionH>
            <wp:positionV relativeFrom="paragraph">
              <wp:posOffset>7502</wp:posOffset>
            </wp:positionV>
            <wp:extent cx="1223010" cy="1223010"/>
            <wp:effectExtent l="0" t="0" r="0" b="0"/>
            <wp:wrapSquare wrapText="bothSides"/>
            <wp:docPr id="1973967998" name="Picture 1973967998" descr="Leadershi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Leadership "/>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B36732">
        <w:rPr>
          <w:rtl/>
        </w:rPr>
        <w:t>القيادة التكيفية هي نهج قيادي طوّره رونالد هايفتز وماريان لينسكي من جامعة هارفارد، يركّز على مواجهة التحديات المعقدة التي لا تملك حلولاً جاهزة أو واضحة. تتجاوز القيادة التكيفية النمط التقليدي الذي يعتمد على الخبرة الفنية والسلطة الهرمية، نحو نموذج يعتمد على:</w:t>
      </w:r>
      <w:r w:rsidRPr="008E0B6C">
        <w:t xml:space="preserve"> </w:t>
      </w:r>
    </w:p>
    <w:p w14:paraId="5B7C5FA0" w14:textId="77777777" w:rsidR="00F57560" w:rsidRDefault="00F57560" w:rsidP="004F1264"/>
    <w:p w14:paraId="460C8058" w14:textId="256912BC" w:rsidR="008E0B6C" w:rsidRDefault="008E0B6C" w:rsidP="008E0B6C">
      <w:pPr>
        <w:rPr>
          <w:rtl/>
        </w:rPr>
      </w:pPr>
      <w:r w:rsidRPr="008E0B6C">
        <w:rPr>
          <w:noProof/>
        </w:rPr>
        <mc:AlternateContent>
          <mc:Choice Requires="wpg">
            <w:drawing>
              <wp:inline distT="0" distB="0" distL="0" distR="0" wp14:anchorId="4B007D8E" wp14:editId="78EA62A9">
                <wp:extent cx="5539150" cy="2924337"/>
                <wp:effectExtent l="0" t="0" r="23495" b="28575"/>
                <wp:docPr id="1973967975" name="Group 4161"/>
                <wp:cNvGraphicFramePr/>
                <a:graphic xmlns:a="http://schemas.openxmlformats.org/drawingml/2006/main">
                  <a:graphicData uri="http://schemas.microsoft.com/office/word/2010/wordprocessingGroup">
                    <wpg:wgp>
                      <wpg:cNvGrpSpPr/>
                      <wpg:grpSpPr>
                        <a:xfrm>
                          <a:off x="0" y="0"/>
                          <a:ext cx="5539150" cy="2924337"/>
                          <a:chOff x="0" y="0"/>
                          <a:chExt cx="5539150" cy="2924337"/>
                        </a:xfrm>
                      </wpg:grpSpPr>
                      <wpg:grpSp>
                        <wpg:cNvPr id="1973967976" name="Group 1973967976"/>
                        <wpg:cNvGrpSpPr/>
                        <wpg:grpSpPr>
                          <a:xfrm>
                            <a:off x="0" y="0"/>
                            <a:ext cx="5539150" cy="2924337"/>
                            <a:chOff x="0" y="0"/>
                            <a:chExt cx="5539150" cy="2924337"/>
                          </a:xfrm>
                        </wpg:grpSpPr>
                        <wpg:grpSp>
                          <wpg:cNvPr id="1973967977" name="Group 1973967977"/>
                          <wpg:cNvGrpSpPr/>
                          <wpg:grpSpPr>
                            <a:xfrm>
                              <a:off x="0" y="0"/>
                              <a:ext cx="1981659" cy="2924337"/>
                              <a:chOff x="0" y="0"/>
                              <a:chExt cx="1981659" cy="2924337"/>
                            </a:xfrm>
                          </wpg:grpSpPr>
                          <wpg:grpSp>
                            <wpg:cNvPr id="1973967978" name="Group 1973967978"/>
                            <wpg:cNvGrpSpPr/>
                            <wpg:grpSpPr>
                              <a:xfrm>
                                <a:off x="0" y="356842"/>
                                <a:ext cx="1981659" cy="2567495"/>
                                <a:chOff x="0" y="356842"/>
                                <a:chExt cx="1981659" cy="2567495"/>
                              </a:xfrm>
                            </wpg:grpSpPr>
                            <wps:wsp>
                              <wps:cNvPr id="1973967979" name="Rectangle: Rounded Corners 3113"/>
                              <wps:cNvSpPr/>
                              <wps:spPr>
                                <a:xfrm>
                                  <a:off x="0" y="356842"/>
                                  <a:ext cx="1981659" cy="2567495"/>
                                </a:xfrm>
                                <a:custGeom>
                                  <a:avLst/>
                                  <a:gdLst>
                                    <a:gd name="connsiteX0" fmla="*/ 0 w 1981659"/>
                                    <a:gd name="connsiteY0" fmla="*/ 330283 h 2542095"/>
                                    <a:gd name="connsiteX1" fmla="*/ 330283 w 1981659"/>
                                    <a:gd name="connsiteY1" fmla="*/ 0 h 2542095"/>
                                    <a:gd name="connsiteX2" fmla="*/ 1651376 w 1981659"/>
                                    <a:gd name="connsiteY2" fmla="*/ 0 h 2542095"/>
                                    <a:gd name="connsiteX3" fmla="*/ 1981659 w 1981659"/>
                                    <a:gd name="connsiteY3" fmla="*/ 330283 h 2542095"/>
                                    <a:gd name="connsiteX4" fmla="*/ 1981659 w 1981659"/>
                                    <a:gd name="connsiteY4" fmla="*/ 2211812 h 2542095"/>
                                    <a:gd name="connsiteX5" fmla="*/ 1651376 w 1981659"/>
                                    <a:gd name="connsiteY5" fmla="*/ 2542095 h 2542095"/>
                                    <a:gd name="connsiteX6" fmla="*/ 330283 w 1981659"/>
                                    <a:gd name="connsiteY6" fmla="*/ 2542095 h 2542095"/>
                                    <a:gd name="connsiteX7" fmla="*/ 0 w 1981659"/>
                                    <a:gd name="connsiteY7" fmla="*/ 2211812 h 2542095"/>
                                    <a:gd name="connsiteX8" fmla="*/ 0 w 1981659"/>
                                    <a:gd name="connsiteY8" fmla="*/ 330283 h 2542095"/>
                                    <a:gd name="connsiteX0" fmla="*/ 0 w 1981659"/>
                                    <a:gd name="connsiteY0" fmla="*/ 355683 h 2567495"/>
                                    <a:gd name="connsiteX1" fmla="*/ 330283 w 1981659"/>
                                    <a:gd name="connsiteY1" fmla="*/ 2540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0 w 1981659"/>
                                    <a:gd name="connsiteY8" fmla="*/ 355683 h 2567495"/>
                                    <a:gd name="connsiteX0" fmla="*/ 0 w 1981659"/>
                                    <a:gd name="connsiteY0" fmla="*/ 355683 h 2567495"/>
                                    <a:gd name="connsiteX1" fmla="*/ 825583 w 1981659"/>
                                    <a:gd name="connsiteY1" fmla="*/ 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0 w 1981659"/>
                                    <a:gd name="connsiteY8" fmla="*/ 355683 h 2567495"/>
                                    <a:gd name="connsiteX0" fmla="*/ 241300 w 1981659"/>
                                    <a:gd name="connsiteY0" fmla="*/ 342983 h 2567495"/>
                                    <a:gd name="connsiteX1" fmla="*/ 825583 w 1981659"/>
                                    <a:gd name="connsiteY1" fmla="*/ 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241300 w 1981659"/>
                                    <a:gd name="connsiteY8" fmla="*/ 342983 h 2567495"/>
                                    <a:gd name="connsiteX0" fmla="*/ 241300 w 1981659"/>
                                    <a:gd name="connsiteY0" fmla="*/ 342983 h 2567495"/>
                                    <a:gd name="connsiteX1" fmla="*/ 825583 w 1981659"/>
                                    <a:gd name="connsiteY1" fmla="*/ 0 h 2567495"/>
                                    <a:gd name="connsiteX2" fmla="*/ 1029076 w 1981659"/>
                                    <a:gd name="connsiteY2" fmla="*/ 0 h 2567495"/>
                                    <a:gd name="connsiteX3" fmla="*/ 1676859 w 1981659"/>
                                    <a:gd name="connsiteY3" fmla="*/ 3302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241300 w 1981659"/>
                                    <a:gd name="connsiteY8" fmla="*/ 342983 h 2567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981659" h="2567495">
                                      <a:moveTo>
                                        <a:pt x="241300" y="342983"/>
                                      </a:moveTo>
                                      <a:cubicBezTo>
                                        <a:pt x="241300" y="160573"/>
                                        <a:pt x="643173" y="0"/>
                                        <a:pt x="825583" y="0"/>
                                      </a:cubicBezTo>
                                      <a:lnTo>
                                        <a:pt x="1029076" y="0"/>
                                      </a:lnTo>
                                      <a:cubicBezTo>
                                        <a:pt x="1211486" y="0"/>
                                        <a:pt x="1676859" y="147873"/>
                                        <a:pt x="1676859" y="330283"/>
                                      </a:cubicBezTo>
                                      <a:lnTo>
                                        <a:pt x="1981659" y="2237212"/>
                                      </a:lnTo>
                                      <a:cubicBezTo>
                                        <a:pt x="1981659" y="2419622"/>
                                        <a:pt x="1833786" y="2567495"/>
                                        <a:pt x="1651376" y="2567495"/>
                                      </a:cubicBezTo>
                                      <a:lnTo>
                                        <a:pt x="330283" y="2567495"/>
                                      </a:lnTo>
                                      <a:cubicBezTo>
                                        <a:pt x="147873" y="2567495"/>
                                        <a:pt x="0" y="2419622"/>
                                        <a:pt x="0" y="2237212"/>
                                      </a:cubicBezTo>
                                      <a:lnTo>
                                        <a:pt x="241300" y="342983"/>
                                      </a:lnTo>
                                      <a:close/>
                                    </a:path>
                                  </a:pathLst>
                                </a:custGeom>
                                <a:solidFill>
                                  <a:schemeClr val="bg1">
                                    <a:lumMod val="95000"/>
                                  </a:schemeClr>
                                </a:solidFill>
                                <a:ln>
                                  <a:solidFill>
                                    <a:schemeClr val="bg1">
                                      <a:lumMod val="9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980" name="Straight Connector 1973967980"/>
                              <wps:cNvCnPr/>
                              <wps:spPr>
                                <a:xfrm>
                                  <a:off x="578079" y="1411889"/>
                                  <a:ext cx="825500" cy="0"/>
                                </a:xfrm>
                                <a:prstGeom prst="line">
                                  <a:avLst/>
                                </a:prstGeom>
                                <a:ln>
                                  <a:solidFill>
                                    <a:schemeClr val="accent4">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wps:wsp>
                              <wps:cNvPr id="1973967981" name="TextBox 1072"/>
                              <wps:cNvSpPr txBox="1"/>
                              <wps:spPr>
                                <a:xfrm>
                                  <a:off x="368493" y="1504462"/>
                                  <a:ext cx="1195281" cy="1225034"/>
                                </a:xfrm>
                                <a:prstGeom prst="rect">
                                  <a:avLst/>
                                </a:prstGeom>
                                <a:noFill/>
                              </wps:spPr>
                              <wps:txbx>
                                <w:txbxContent>
                                  <w:p w14:paraId="5E9263C0" w14:textId="77777777" w:rsidR="008E0B6C" w:rsidRDefault="008E0B6C" w:rsidP="008E0B6C">
                                    <w:pPr>
                                      <w:jc w:val="center"/>
                                      <w:rPr>
                                        <w:rFonts w:hAnsi="Adobe Arabic" w:cs="Adobe Arabic"/>
                                        <w:b/>
                                        <w:bCs/>
                                        <w:color w:val="000000"/>
                                        <w:kern w:val="24"/>
                                        <w:sz w:val="40"/>
                                        <w:szCs w:val="40"/>
                                        <w:lang w:bidi="ar-EG"/>
                                      </w:rPr>
                                    </w:pPr>
                                    <w:r>
                                      <w:rPr>
                                        <w:rFonts w:hAnsi="Adobe Arabic" w:cs="Adobe Arabic"/>
                                        <w:b/>
                                        <w:bCs/>
                                        <w:color w:val="000000"/>
                                        <w:kern w:val="24"/>
                                        <w:sz w:val="40"/>
                                        <w:szCs w:val="40"/>
                                        <w:rtl/>
                                        <w:lang w:bidi="ar-EG"/>
                                      </w:rPr>
                                      <w:t>خلق مساحة آمنة للتعلّم والتجريب</w:t>
                                    </w:r>
                                  </w:p>
                                </w:txbxContent>
                              </wps:txbx>
                              <wps:bodyPr wrap="square" rtlCol="0">
                                <a:noAutofit/>
                              </wps:bodyPr>
                            </wps:wsp>
                          </wpg:grpSp>
                          <wps:wsp>
                            <wps:cNvPr id="1973967982" name="Oval 1973967982"/>
                            <wps:cNvSpPr/>
                            <wps:spPr>
                              <a:xfrm>
                                <a:off x="633987" y="0"/>
                                <a:ext cx="713684" cy="713684"/>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9E29982" w14:textId="77777777" w:rsidR="008E0B6C" w:rsidRDefault="008E0B6C" w:rsidP="008E0B6C">
                                  <w:pPr>
                                    <w:jc w:val="center"/>
                                    <w:rPr>
                                      <w:rFonts w:ascii="ADLaM Display" w:eastAsia="ADLaM Display" w:hAnsi="ADLaM Display" w:cs="ADLaM Display"/>
                                      <w:color w:val="FFFFFF" w:themeColor="light1"/>
                                      <w:kern w:val="24"/>
                                      <w:sz w:val="40"/>
                                      <w:szCs w:val="40"/>
                                      <w:lang w:val="en-GB"/>
                                    </w:rPr>
                                  </w:pPr>
                                  <w:r>
                                    <w:rPr>
                                      <w:rFonts w:ascii="ADLaM Display" w:eastAsia="ADLaM Display" w:hAnsi="ADLaM Display" w:cs="ADLaM Display"/>
                                      <w:color w:val="FFFFFF" w:themeColor="light1"/>
                                      <w:kern w:val="24"/>
                                      <w:sz w:val="40"/>
                                      <w:szCs w:val="40"/>
                                      <w:lang w:val="en-GB"/>
                                    </w:rPr>
                                    <w:t>03</w:t>
                                  </w:r>
                                </w:p>
                              </w:txbxContent>
                            </wps:txbx>
                            <wps:bodyPr rtlCol="0" anchor="ctr"/>
                          </wps:wsp>
                        </wpg:grpSp>
                        <wpg:grpSp>
                          <wpg:cNvPr id="1973967983" name="Group 1973967983"/>
                          <wpg:cNvGrpSpPr/>
                          <wpg:grpSpPr>
                            <a:xfrm flipV="1">
                              <a:off x="1778746" y="0"/>
                              <a:ext cx="1981659" cy="2924337"/>
                              <a:chOff x="1778746" y="0"/>
                              <a:chExt cx="1981659" cy="2924337"/>
                            </a:xfrm>
                          </wpg:grpSpPr>
                          <wpg:grpSp>
                            <wpg:cNvPr id="1973967984" name="Group 1973967984"/>
                            <wpg:cNvGrpSpPr/>
                            <wpg:grpSpPr>
                              <a:xfrm>
                                <a:off x="1778746" y="356842"/>
                                <a:ext cx="1981659" cy="2567495"/>
                                <a:chOff x="1778746" y="356842"/>
                                <a:chExt cx="1981659" cy="2567495"/>
                              </a:xfrm>
                            </wpg:grpSpPr>
                            <wps:wsp>
                              <wps:cNvPr id="1973967985" name="Rectangle: Rounded Corners 3113"/>
                              <wps:cNvSpPr/>
                              <wps:spPr>
                                <a:xfrm>
                                  <a:off x="1778746" y="356842"/>
                                  <a:ext cx="1981659" cy="2567495"/>
                                </a:xfrm>
                                <a:custGeom>
                                  <a:avLst/>
                                  <a:gdLst>
                                    <a:gd name="connsiteX0" fmla="*/ 0 w 1981659"/>
                                    <a:gd name="connsiteY0" fmla="*/ 330283 h 2542095"/>
                                    <a:gd name="connsiteX1" fmla="*/ 330283 w 1981659"/>
                                    <a:gd name="connsiteY1" fmla="*/ 0 h 2542095"/>
                                    <a:gd name="connsiteX2" fmla="*/ 1651376 w 1981659"/>
                                    <a:gd name="connsiteY2" fmla="*/ 0 h 2542095"/>
                                    <a:gd name="connsiteX3" fmla="*/ 1981659 w 1981659"/>
                                    <a:gd name="connsiteY3" fmla="*/ 330283 h 2542095"/>
                                    <a:gd name="connsiteX4" fmla="*/ 1981659 w 1981659"/>
                                    <a:gd name="connsiteY4" fmla="*/ 2211812 h 2542095"/>
                                    <a:gd name="connsiteX5" fmla="*/ 1651376 w 1981659"/>
                                    <a:gd name="connsiteY5" fmla="*/ 2542095 h 2542095"/>
                                    <a:gd name="connsiteX6" fmla="*/ 330283 w 1981659"/>
                                    <a:gd name="connsiteY6" fmla="*/ 2542095 h 2542095"/>
                                    <a:gd name="connsiteX7" fmla="*/ 0 w 1981659"/>
                                    <a:gd name="connsiteY7" fmla="*/ 2211812 h 2542095"/>
                                    <a:gd name="connsiteX8" fmla="*/ 0 w 1981659"/>
                                    <a:gd name="connsiteY8" fmla="*/ 330283 h 2542095"/>
                                    <a:gd name="connsiteX0" fmla="*/ 0 w 1981659"/>
                                    <a:gd name="connsiteY0" fmla="*/ 355683 h 2567495"/>
                                    <a:gd name="connsiteX1" fmla="*/ 330283 w 1981659"/>
                                    <a:gd name="connsiteY1" fmla="*/ 2540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0 w 1981659"/>
                                    <a:gd name="connsiteY8" fmla="*/ 355683 h 2567495"/>
                                    <a:gd name="connsiteX0" fmla="*/ 0 w 1981659"/>
                                    <a:gd name="connsiteY0" fmla="*/ 355683 h 2567495"/>
                                    <a:gd name="connsiteX1" fmla="*/ 825583 w 1981659"/>
                                    <a:gd name="connsiteY1" fmla="*/ 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0 w 1981659"/>
                                    <a:gd name="connsiteY8" fmla="*/ 355683 h 2567495"/>
                                    <a:gd name="connsiteX0" fmla="*/ 241300 w 1981659"/>
                                    <a:gd name="connsiteY0" fmla="*/ 342983 h 2567495"/>
                                    <a:gd name="connsiteX1" fmla="*/ 825583 w 1981659"/>
                                    <a:gd name="connsiteY1" fmla="*/ 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241300 w 1981659"/>
                                    <a:gd name="connsiteY8" fmla="*/ 342983 h 2567495"/>
                                    <a:gd name="connsiteX0" fmla="*/ 241300 w 1981659"/>
                                    <a:gd name="connsiteY0" fmla="*/ 342983 h 2567495"/>
                                    <a:gd name="connsiteX1" fmla="*/ 825583 w 1981659"/>
                                    <a:gd name="connsiteY1" fmla="*/ 0 h 2567495"/>
                                    <a:gd name="connsiteX2" fmla="*/ 1029076 w 1981659"/>
                                    <a:gd name="connsiteY2" fmla="*/ 0 h 2567495"/>
                                    <a:gd name="connsiteX3" fmla="*/ 1676859 w 1981659"/>
                                    <a:gd name="connsiteY3" fmla="*/ 3302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241300 w 1981659"/>
                                    <a:gd name="connsiteY8" fmla="*/ 342983 h 2567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981659" h="2567495">
                                      <a:moveTo>
                                        <a:pt x="241300" y="342983"/>
                                      </a:moveTo>
                                      <a:cubicBezTo>
                                        <a:pt x="241300" y="160573"/>
                                        <a:pt x="643173" y="0"/>
                                        <a:pt x="825583" y="0"/>
                                      </a:cubicBezTo>
                                      <a:lnTo>
                                        <a:pt x="1029076" y="0"/>
                                      </a:lnTo>
                                      <a:cubicBezTo>
                                        <a:pt x="1211486" y="0"/>
                                        <a:pt x="1676859" y="147873"/>
                                        <a:pt x="1676859" y="330283"/>
                                      </a:cubicBezTo>
                                      <a:lnTo>
                                        <a:pt x="1981659" y="2237212"/>
                                      </a:lnTo>
                                      <a:cubicBezTo>
                                        <a:pt x="1981659" y="2419622"/>
                                        <a:pt x="1833786" y="2567495"/>
                                        <a:pt x="1651376" y="2567495"/>
                                      </a:cubicBezTo>
                                      <a:lnTo>
                                        <a:pt x="330283" y="2567495"/>
                                      </a:lnTo>
                                      <a:cubicBezTo>
                                        <a:pt x="147873" y="2567495"/>
                                        <a:pt x="0" y="2419622"/>
                                        <a:pt x="0" y="2237212"/>
                                      </a:cubicBezTo>
                                      <a:lnTo>
                                        <a:pt x="241300" y="342983"/>
                                      </a:lnTo>
                                      <a:close/>
                                    </a:path>
                                  </a:pathLst>
                                </a:custGeom>
                                <a:solidFill>
                                  <a:schemeClr val="bg1">
                                    <a:lumMod val="95000"/>
                                  </a:schemeClr>
                                </a:solidFill>
                                <a:ln>
                                  <a:solidFill>
                                    <a:schemeClr val="bg1">
                                      <a:lumMod val="9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986" name="Straight Connector 1973967986"/>
                              <wps:cNvCnPr/>
                              <wps:spPr>
                                <a:xfrm>
                                  <a:off x="2356825" y="1482699"/>
                                  <a:ext cx="825500" cy="0"/>
                                </a:xfrm>
                                <a:prstGeom prst="line">
                                  <a:avLst/>
                                </a:prstGeom>
                                <a:ln>
                                  <a:solidFill>
                                    <a:schemeClr val="accent1"/>
                                  </a:solidFill>
                                </a:ln>
                              </wps:spPr>
                              <wps:style>
                                <a:lnRef idx="1">
                                  <a:schemeClr val="accent1"/>
                                </a:lnRef>
                                <a:fillRef idx="0">
                                  <a:schemeClr val="accent1"/>
                                </a:fillRef>
                                <a:effectRef idx="0">
                                  <a:schemeClr val="accent1"/>
                                </a:effectRef>
                                <a:fontRef idx="minor">
                                  <a:schemeClr val="tx1"/>
                                </a:fontRef>
                              </wps:style>
                              <wps:bodyPr/>
                            </wps:wsp>
                            <wps:wsp>
                              <wps:cNvPr id="1973967987" name="TextBox 1072"/>
                              <wps:cNvSpPr txBox="1"/>
                              <wps:spPr>
                                <a:xfrm flipV="1">
                                  <a:off x="2147239" y="1504462"/>
                                  <a:ext cx="1195281" cy="902867"/>
                                </a:xfrm>
                                <a:prstGeom prst="rect">
                                  <a:avLst/>
                                </a:prstGeom>
                                <a:noFill/>
                              </wps:spPr>
                              <wps:txbx>
                                <w:txbxContent>
                                  <w:p w14:paraId="4687E8A4" w14:textId="77777777" w:rsidR="008E0B6C" w:rsidRDefault="008E0B6C" w:rsidP="008E0B6C">
                                    <w:pPr>
                                      <w:jc w:val="center"/>
                                      <w:rPr>
                                        <w:rFonts w:hAnsi="Adobe Arabic" w:cs="Adobe Arabic"/>
                                        <w:b/>
                                        <w:bCs/>
                                        <w:color w:val="000000"/>
                                        <w:kern w:val="24"/>
                                        <w:sz w:val="40"/>
                                        <w:szCs w:val="40"/>
                                        <w:lang w:bidi="ar-EG"/>
                                      </w:rPr>
                                    </w:pPr>
                                    <w:r>
                                      <w:rPr>
                                        <w:rFonts w:hAnsi="Adobe Arabic" w:cs="Adobe Arabic"/>
                                        <w:b/>
                                        <w:bCs/>
                                        <w:color w:val="000000"/>
                                        <w:kern w:val="24"/>
                                        <w:sz w:val="40"/>
                                        <w:szCs w:val="40"/>
                                        <w:rtl/>
                                        <w:lang w:bidi="ar-EG"/>
                                      </w:rPr>
                                      <w:t>إعادة توزيع المسؤولية</w:t>
                                    </w:r>
                                  </w:p>
                                </w:txbxContent>
                              </wps:txbx>
                              <wps:bodyPr wrap="square" rtlCol="0">
                                <a:noAutofit/>
                              </wps:bodyPr>
                            </wps:wsp>
                          </wpg:grpSp>
                          <wps:wsp>
                            <wps:cNvPr id="1973967988" name="Oval 1973967988"/>
                            <wps:cNvSpPr/>
                            <wps:spPr>
                              <a:xfrm flipV="1">
                                <a:off x="2412733" y="0"/>
                                <a:ext cx="713684" cy="713684"/>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68FC825" w14:textId="77777777" w:rsidR="008E0B6C" w:rsidRDefault="008E0B6C" w:rsidP="008E0B6C">
                                  <w:pPr>
                                    <w:jc w:val="center"/>
                                    <w:rPr>
                                      <w:rFonts w:ascii="ADLaM Display" w:eastAsia="ADLaM Display" w:hAnsi="ADLaM Display" w:cs="ADLaM Display"/>
                                      <w:color w:val="FFFFFF" w:themeColor="light1"/>
                                      <w:kern w:val="24"/>
                                      <w:sz w:val="40"/>
                                      <w:szCs w:val="40"/>
                                      <w:lang w:val="en-GB"/>
                                    </w:rPr>
                                  </w:pPr>
                                  <w:r>
                                    <w:rPr>
                                      <w:rFonts w:ascii="ADLaM Display" w:eastAsia="ADLaM Display" w:hAnsi="ADLaM Display" w:cs="ADLaM Display"/>
                                      <w:color w:val="FFFFFF" w:themeColor="light1"/>
                                      <w:kern w:val="24"/>
                                      <w:sz w:val="40"/>
                                      <w:szCs w:val="40"/>
                                      <w:lang w:val="en-GB"/>
                                    </w:rPr>
                                    <w:t>02</w:t>
                                  </w:r>
                                </w:p>
                              </w:txbxContent>
                            </wps:txbx>
                            <wps:bodyPr rtlCol="0" anchor="ctr"/>
                          </wps:wsp>
                        </wpg:grpSp>
                        <wpg:grpSp>
                          <wpg:cNvPr id="1973967989" name="Group 1973967989"/>
                          <wpg:cNvGrpSpPr/>
                          <wpg:grpSpPr>
                            <a:xfrm>
                              <a:off x="3557491" y="0"/>
                              <a:ext cx="1981659" cy="2924337"/>
                              <a:chOff x="3557491" y="0"/>
                              <a:chExt cx="1981659" cy="2924337"/>
                            </a:xfrm>
                          </wpg:grpSpPr>
                          <wpg:grpSp>
                            <wpg:cNvPr id="1973967990" name="Group 1973967990"/>
                            <wpg:cNvGrpSpPr/>
                            <wpg:grpSpPr>
                              <a:xfrm>
                                <a:off x="3557491" y="356842"/>
                                <a:ext cx="1981659" cy="2567495"/>
                                <a:chOff x="3557491" y="356842"/>
                                <a:chExt cx="1981659" cy="2567495"/>
                              </a:xfrm>
                            </wpg:grpSpPr>
                            <wps:wsp>
                              <wps:cNvPr id="1973967991" name="Rectangle: Rounded Corners 3113"/>
                              <wps:cNvSpPr/>
                              <wps:spPr>
                                <a:xfrm>
                                  <a:off x="3557491" y="356842"/>
                                  <a:ext cx="1981659" cy="2567495"/>
                                </a:xfrm>
                                <a:custGeom>
                                  <a:avLst/>
                                  <a:gdLst>
                                    <a:gd name="connsiteX0" fmla="*/ 0 w 1981659"/>
                                    <a:gd name="connsiteY0" fmla="*/ 330283 h 2542095"/>
                                    <a:gd name="connsiteX1" fmla="*/ 330283 w 1981659"/>
                                    <a:gd name="connsiteY1" fmla="*/ 0 h 2542095"/>
                                    <a:gd name="connsiteX2" fmla="*/ 1651376 w 1981659"/>
                                    <a:gd name="connsiteY2" fmla="*/ 0 h 2542095"/>
                                    <a:gd name="connsiteX3" fmla="*/ 1981659 w 1981659"/>
                                    <a:gd name="connsiteY3" fmla="*/ 330283 h 2542095"/>
                                    <a:gd name="connsiteX4" fmla="*/ 1981659 w 1981659"/>
                                    <a:gd name="connsiteY4" fmla="*/ 2211812 h 2542095"/>
                                    <a:gd name="connsiteX5" fmla="*/ 1651376 w 1981659"/>
                                    <a:gd name="connsiteY5" fmla="*/ 2542095 h 2542095"/>
                                    <a:gd name="connsiteX6" fmla="*/ 330283 w 1981659"/>
                                    <a:gd name="connsiteY6" fmla="*/ 2542095 h 2542095"/>
                                    <a:gd name="connsiteX7" fmla="*/ 0 w 1981659"/>
                                    <a:gd name="connsiteY7" fmla="*/ 2211812 h 2542095"/>
                                    <a:gd name="connsiteX8" fmla="*/ 0 w 1981659"/>
                                    <a:gd name="connsiteY8" fmla="*/ 330283 h 2542095"/>
                                    <a:gd name="connsiteX0" fmla="*/ 0 w 1981659"/>
                                    <a:gd name="connsiteY0" fmla="*/ 355683 h 2567495"/>
                                    <a:gd name="connsiteX1" fmla="*/ 330283 w 1981659"/>
                                    <a:gd name="connsiteY1" fmla="*/ 2540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0 w 1981659"/>
                                    <a:gd name="connsiteY8" fmla="*/ 355683 h 2567495"/>
                                    <a:gd name="connsiteX0" fmla="*/ 0 w 1981659"/>
                                    <a:gd name="connsiteY0" fmla="*/ 355683 h 2567495"/>
                                    <a:gd name="connsiteX1" fmla="*/ 825583 w 1981659"/>
                                    <a:gd name="connsiteY1" fmla="*/ 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0 w 1981659"/>
                                    <a:gd name="connsiteY8" fmla="*/ 355683 h 2567495"/>
                                    <a:gd name="connsiteX0" fmla="*/ 241300 w 1981659"/>
                                    <a:gd name="connsiteY0" fmla="*/ 342983 h 2567495"/>
                                    <a:gd name="connsiteX1" fmla="*/ 825583 w 1981659"/>
                                    <a:gd name="connsiteY1" fmla="*/ 0 h 2567495"/>
                                    <a:gd name="connsiteX2" fmla="*/ 1029076 w 1981659"/>
                                    <a:gd name="connsiteY2" fmla="*/ 0 h 2567495"/>
                                    <a:gd name="connsiteX3" fmla="*/ 1981659 w 1981659"/>
                                    <a:gd name="connsiteY3" fmla="*/ 3556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241300 w 1981659"/>
                                    <a:gd name="connsiteY8" fmla="*/ 342983 h 2567495"/>
                                    <a:gd name="connsiteX0" fmla="*/ 241300 w 1981659"/>
                                    <a:gd name="connsiteY0" fmla="*/ 342983 h 2567495"/>
                                    <a:gd name="connsiteX1" fmla="*/ 825583 w 1981659"/>
                                    <a:gd name="connsiteY1" fmla="*/ 0 h 2567495"/>
                                    <a:gd name="connsiteX2" fmla="*/ 1029076 w 1981659"/>
                                    <a:gd name="connsiteY2" fmla="*/ 0 h 2567495"/>
                                    <a:gd name="connsiteX3" fmla="*/ 1676859 w 1981659"/>
                                    <a:gd name="connsiteY3" fmla="*/ 330283 h 2567495"/>
                                    <a:gd name="connsiteX4" fmla="*/ 1981659 w 1981659"/>
                                    <a:gd name="connsiteY4" fmla="*/ 2237212 h 2567495"/>
                                    <a:gd name="connsiteX5" fmla="*/ 1651376 w 1981659"/>
                                    <a:gd name="connsiteY5" fmla="*/ 2567495 h 2567495"/>
                                    <a:gd name="connsiteX6" fmla="*/ 330283 w 1981659"/>
                                    <a:gd name="connsiteY6" fmla="*/ 2567495 h 2567495"/>
                                    <a:gd name="connsiteX7" fmla="*/ 0 w 1981659"/>
                                    <a:gd name="connsiteY7" fmla="*/ 2237212 h 2567495"/>
                                    <a:gd name="connsiteX8" fmla="*/ 241300 w 1981659"/>
                                    <a:gd name="connsiteY8" fmla="*/ 342983 h 2567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981659" h="2567495">
                                      <a:moveTo>
                                        <a:pt x="241300" y="342983"/>
                                      </a:moveTo>
                                      <a:cubicBezTo>
                                        <a:pt x="241300" y="160573"/>
                                        <a:pt x="643173" y="0"/>
                                        <a:pt x="825583" y="0"/>
                                      </a:cubicBezTo>
                                      <a:lnTo>
                                        <a:pt x="1029076" y="0"/>
                                      </a:lnTo>
                                      <a:cubicBezTo>
                                        <a:pt x="1211486" y="0"/>
                                        <a:pt x="1676859" y="147873"/>
                                        <a:pt x="1676859" y="330283"/>
                                      </a:cubicBezTo>
                                      <a:lnTo>
                                        <a:pt x="1981659" y="2237212"/>
                                      </a:lnTo>
                                      <a:cubicBezTo>
                                        <a:pt x="1981659" y="2419622"/>
                                        <a:pt x="1833786" y="2567495"/>
                                        <a:pt x="1651376" y="2567495"/>
                                      </a:cubicBezTo>
                                      <a:lnTo>
                                        <a:pt x="330283" y="2567495"/>
                                      </a:lnTo>
                                      <a:cubicBezTo>
                                        <a:pt x="147873" y="2567495"/>
                                        <a:pt x="0" y="2419622"/>
                                        <a:pt x="0" y="2237212"/>
                                      </a:cubicBezTo>
                                      <a:lnTo>
                                        <a:pt x="241300" y="342983"/>
                                      </a:lnTo>
                                      <a:close/>
                                    </a:path>
                                  </a:pathLst>
                                </a:custGeom>
                                <a:solidFill>
                                  <a:schemeClr val="bg1">
                                    <a:lumMod val="95000"/>
                                  </a:schemeClr>
                                </a:solidFill>
                                <a:ln>
                                  <a:solidFill>
                                    <a:schemeClr val="bg1">
                                      <a:lumMod val="9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7992" name="Straight Connector 1973967992"/>
                              <wps:cNvCnPr/>
                              <wps:spPr>
                                <a:xfrm>
                                  <a:off x="4135570" y="1411889"/>
                                  <a:ext cx="825500" cy="0"/>
                                </a:xfrm>
                                <a:prstGeom prst="line">
                                  <a:avLst/>
                                </a:prstGeom>
                                <a:ln>
                                  <a:solidFill>
                                    <a:srgbClr val="168489"/>
                                  </a:solidFill>
                                </a:ln>
                              </wps:spPr>
                              <wps:style>
                                <a:lnRef idx="1">
                                  <a:schemeClr val="accent1"/>
                                </a:lnRef>
                                <a:fillRef idx="0">
                                  <a:schemeClr val="accent1"/>
                                </a:fillRef>
                                <a:effectRef idx="0">
                                  <a:schemeClr val="accent1"/>
                                </a:effectRef>
                                <a:fontRef idx="minor">
                                  <a:schemeClr val="tx1"/>
                                </a:fontRef>
                              </wps:style>
                              <wps:bodyPr/>
                            </wps:wsp>
                            <wps:wsp>
                              <wps:cNvPr id="1973967993" name="TextBox 1072"/>
                              <wps:cNvSpPr txBox="1"/>
                              <wps:spPr>
                                <a:xfrm>
                                  <a:off x="3796812" y="1504461"/>
                                  <a:ext cx="1453626" cy="1225035"/>
                                </a:xfrm>
                                <a:prstGeom prst="rect">
                                  <a:avLst/>
                                </a:prstGeom>
                                <a:noFill/>
                              </wps:spPr>
                              <wps:txbx>
                                <w:txbxContent>
                                  <w:p w14:paraId="00985D1C" w14:textId="77777777" w:rsidR="008E0B6C" w:rsidRDefault="008E0B6C" w:rsidP="008E0B6C">
                                    <w:pPr>
                                      <w:jc w:val="center"/>
                                      <w:rPr>
                                        <w:rFonts w:hAnsi="Adobe Arabic" w:cs="Adobe Arabic"/>
                                        <w:b/>
                                        <w:bCs/>
                                        <w:color w:val="000000"/>
                                        <w:kern w:val="24"/>
                                        <w:sz w:val="40"/>
                                        <w:szCs w:val="40"/>
                                        <w:lang w:bidi="ar-EG"/>
                                      </w:rPr>
                                    </w:pPr>
                                    <w:r>
                                      <w:rPr>
                                        <w:rFonts w:hAnsi="Adobe Arabic" w:cs="Adobe Arabic"/>
                                        <w:b/>
                                        <w:bCs/>
                                        <w:color w:val="000000"/>
                                        <w:kern w:val="24"/>
                                        <w:sz w:val="40"/>
                                        <w:szCs w:val="40"/>
                                        <w:rtl/>
                                        <w:lang w:bidi="ar-EG"/>
                                      </w:rPr>
                                      <w:t>التمييز بين التحديات التقنية والتكيفية</w:t>
                                    </w:r>
                                  </w:p>
                                </w:txbxContent>
                              </wps:txbx>
                              <wps:bodyPr wrap="square" rtlCol="0">
                                <a:noAutofit/>
                              </wps:bodyPr>
                            </wps:wsp>
                          </wpg:grpSp>
                          <wps:wsp>
                            <wps:cNvPr id="1973967994" name="Oval 1973967994"/>
                            <wps:cNvSpPr/>
                            <wps:spPr>
                              <a:xfrm>
                                <a:off x="4191478" y="0"/>
                                <a:ext cx="713684" cy="713684"/>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8C7B108" w14:textId="77777777" w:rsidR="008E0B6C" w:rsidRDefault="008E0B6C" w:rsidP="008E0B6C">
                                  <w:pPr>
                                    <w:jc w:val="center"/>
                                    <w:rPr>
                                      <w:rFonts w:ascii="ADLaM Display" w:eastAsia="ADLaM Display" w:hAnsi="ADLaM Display" w:cs="ADLaM Display"/>
                                      <w:color w:val="FFFFFF" w:themeColor="light1"/>
                                      <w:kern w:val="24"/>
                                      <w:sz w:val="40"/>
                                      <w:szCs w:val="40"/>
                                      <w:lang w:val="en-GB"/>
                                    </w:rPr>
                                  </w:pPr>
                                  <w:r>
                                    <w:rPr>
                                      <w:rFonts w:ascii="ADLaM Display" w:eastAsia="ADLaM Display" w:hAnsi="ADLaM Display" w:cs="ADLaM Display"/>
                                      <w:color w:val="FFFFFF" w:themeColor="light1"/>
                                      <w:kern w:val="24"/>
                                      <w:sz w:val="40"/>
                                      <w:szCs w:val="40"/>
                                      <w:lang w:val="en-GB"/>
                                    </w:rPr>
                                    <w:t>01</w:t>
                                  </w:r>
                                </w:p>
                              </w:txbxContent>
                            </wps:txbx>
                            <wps:bodyPr rtlCol="0" anchor="ctr"/>
                          </wps:wsp>
                        </wpg:grpSp>
                      </wpg:grpSp>
                      <pic:pic xmlns:pic="http://schemas.openxmlformats.org/drawingml/2006/picture">
                        <pic:nvPicPr>
                          <pic:cNvPr id="1973967995" name="Graphic 7" descr="Books on shelf with solid fill"/>
                          <pic:cNvPicPr>
                            <a:picLocks noChangeAspect="1"/>
                          </pic:cNvPicPr>
                        </pic:nvPicPr>
                        <pic:blipFill>
                          <a:blip r:embed="rId378" cstate="print">
                            <a:extLst>
                              <a:ext uri="{28A0092B-C50C-407E-A947-70E740481C1C}">
                                <a14:useLocalDpi xmlns:a14="http://schemas.microsoft.com/office/drawing/2010/main" val="0"/>
                              </a:ext>
                              <a:ext uri="{96DAC541-7B7A-43D3-8B79-37D633B846F1}">
                                <asvg:svgBlip xmlns:asvg="http://schemas.microsoft.com/office/drawing/2016/SVG/main" r:embed="rId379"/>
                              </a:ext>
                            </a:extLst>
                          </a:blip>
                          <a:stretch>
                            <a:fillRect/>
                          </a:stretch>
                        </pic:blipFill>
                        <pic:spPr>
                          <a:xfrm>
                            <a:off x="672981" y="764140"/>
                            <a:ext cx="642487" cy="642487"/>
                          </a:xfrm>
                          <a:prstGeom prst="rect">
                            <a:avLst/>
                          </a:prstGeom>
                        </pic:spPr>
                      </pic:pic>
                      <pic:pic xmlns:pic="http://schemas.openxmlformats.org/drawingml/2006/picture">
                        <pic:nvPicPr>
                          <pic:cNvPr id="1973967996" name="Graphic 3134" descr="List with solid fill"/>
                          <pic:cNvPicPr>
                            <a:picLocks noChangeAspect="1"/>
                          </pic:cNvPicPr>
                        </pic:nvPicPr>
                        <pic:blipFill>
                          <a:blip r:embed="rId380" cstate="print">
                            <a:extLst>
                              <a:ext uri="{28A0092B-C50C-407E-A947-70E740481C1C}">
                                <a14:useLocalDpi xmlns:a14="http://schemas.microsoft.com/office/drawing/2010/main" val="0"/>
                              </a:ext>
                              <a:ext uri="{96DAC541-7B7A-43D3-8B79-37D633B846F1}">
                                <asvg:svgBlip xmlns:asvg="http://schemas.microsoft.com/office/drawing/2016/SVG/main" r:embed="rId381"/>
                              </a:ext>
                            </a:extLst>
                          </a:blip>
                          <a:stretch>
                            <a:fillRect/>
                          </a:stretch>
                        </pic:blipFill>
                        <pic:spPr>
                          <a:xfrm>
                            <a:off x="4200372" y="771526"/>
                            <a:ext cx="600445" cy="600445"/>
                          </a:xfrm>
                          <a:prstGeom prst="rect">
                            <a:avLst/>
                          </a:prstGeom>
                        </pic:spPr>
                      </pic:pic>
                      <wps:wsp>
                        <wps:cNvPr id="1973967997" name="Freeform 77"/>
                        <wps:cNvSpPr/>
                        <wps:spPr>
                          <a:xfrm>
                            <a:off x="2459040" y="1504461"/>
                            <a:ext cx="621069" cy="578370"/>
                          </a:xfrm>
                          <a:custGeom>
                            <a:avLst/>
                            <a:gdLst/>
                            <a:ahLst/>
                            <a:cxnLst/>
                            <a:rect l="l" t="t" r="r" b="b"/>
                            <a:pathLst>
                              <a:path w="1495137" h="1392346">
                                <a:moveTo>
                                  <a:pt x="0" y="0"/>
                                </a:moveTo>
                                <a:lnTo>
                                  <a:pt x="1495137" y="0"/>
                                </a:lnTo>
                                <a:lnTo>
                                  <a:pt x="1495137" y="1392346"/>
                                </a:lnTo>
                                <a:lnTo>
                                  <a:pt x="0" y="1392346"/>
                                </a:lnTo>
                                <a:lnTo>
                                  <a:pt x="0" y="0"/>
                                </a:lnTo>
                                <a:close/>
                              </a:path>
                            </a:pathLst>
                          </a:custGeom>
                          <a:blipFill>
                            <a:blip r:embed="rId382" cstate="email">
                              <a:extLst>
                                <a:ext uri="{28A0092B-C50C-407E-A947-70E740481C1C}">
                                  <a14:useLocalDpi xmlns:a14="http://schemas.microsoft.com/office/drawing/2010/main"/>
                                </a:ext>
                                <a:ext uri="{96DAC541-7B7A-43D3-8B79-37D633B846F1}">
                                  <asvg:svgBlip xmlns:asvg="http://schemas.microsoft.com/office/drawing/2016/SVG/main" r:embed="rId383"/>
                                </a:ext>
                              </a:extLst>
                            </a:blip>
                            <a:stretch>
                              <a:fillRect/>
                            </a:stretch>
                          </a:blipFill>
                          <a:ln cap="sq">
                            <a:noFill/>
                            <a:prstDash val="solid"/>
                            <a:miter/>
                          </a:ln>
                        </wps:spPr>
                        <wps:bodyPr/>
                      </wps:wsp>
                    </wpg:wgp>
                  </a:graphicData>
                </a:graphic>
              </wp:inline>
            </w:drawing>
          </mc:Choice>
          <mc:Fallback>
            <w:pict>
              <v:group w14:anchorId="4B007D8E" id="Group 4161" o:spid="_x0000_s2282" style="width:436.15pt;height:230.25pt;mso-position-horizontal-relative:char;mso-position-vertical-relative:line" coordsize="55391,2924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">
                <v:group id="Group 1973967976" o:spid="_x0000_s2283" style="position:absolute;width:55391;height:29243" coordsize="55391,29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">
                  <v:group id="Group 1973967977" o:spid="_x0000_s2284" style="position:absolute;width:19816;height:29243" coordsize="19816,29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">
                    <v:group id="Group 1973967978" o:spid="_x0000_s2285" style="position:absolute;top:3568;width:19816;height:25675" coordorigin=",3568" coordsize="19816,25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">
                      <v:shape id="Rectangle: Rounded Corners 3113" o:spid="_x0000_s2286" style="position:absolute;top:3568;width:19816;height:25675;visibility:visible;mso-wrap-style:square;v-text-anchor:middle" coordsize="1981659,2567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" path="m241300,342983c241300,160573,643173,,825583,r203493,c1211486,,1676859,147873,1676859,330283r304800,1906929c1981659,2419622,1833786,2567495,1651376,2567495r-1321093,c147873,2567495,,2419622,,2237212l241300,342983xe" fillcolor="#f2f2f2 [3052]" strokecolor="#f2f2f2 [3052]" strokeweight="1pt">
                        <v:stroke joinstyle="miter"/>
                        <v:path arrowok="t" o:connecttype="custom" o:connectlocs="241300,342983;825583,0;1029076,0;1676859,330283;1981659,2237212;1651376,2567495;330283,2567495;0,2237212;241300,342983" o:connectangles="0,0,0,0,0,0,0,0,0"/>
                      </v:shape>
                      <v:line id="Straight Connector 1973967980" o:spid="_x0000_s2287" style="position:absolute;visibility:visible;mso-wrap-style:square" from="5780,14118" to="14035,14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" strokecolor="#ffd966 [1943]" strokeweight=".5pt">
                        <v:stroke joinstyle="miter"/>
                      </v:line>
                      <v:shape id="TextBox 1072" o:spid="_x0000_s2288" type="#_x0000_t202" style="position:absolute;left:3684;top:15044;width:11953;height:1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" filled="f" stroked="f">
                        <v:textbox>
                          <w:txbxContent>
                            <w:p w14:paraId="5E9263C0" w14:textId="77777777" w:rsidR="008E0B6C" w:rsidRDefault="008E0B6C" w:rsidP="008E0B6C">
                              <w:pPr>
                                <w:jc w:val="center"/>
                                <w:rPr>
                                  <w:rFonts w:hAnsi="Adobe Arabic" w:cs="Adobe Arabic"/>
                                  <w:b/>
                                  <w:bCs/>
                                  <w:color w:val="000000"/>
                                  <w:kern w:val="24"/>
                                  <w:sz w:val="40"/>
                                  <w:szCs w:val="40"/>
                                  <w:lang w:bidi="ar-EG"/>
                                </w:rPr>
                              </w:pPr>
                              <w:r>
                                <w:rPr>
                                  <w:rFonts w:hAnsi="Adobe Arabic" w:cs="Adobe Arabic"/>
                                  <w:b/>
                                  <w:bCs/>
                                  <w:color w:val="000000"/>
                                  <w:kern w:val="24"/>
                                  <w:sz w:val="40"/>
                                  <w:szCs w:val="40"/>
                                  <w:rtl/>
                                  <w:lang w:bidi="ar-EG"/>
                                </w:rPr>
                                <w:t>خلق مساحة آمنة للتعلّم والتجريب</w:t>
                              </w:r>
                            </w:p>
                          </w:txbxContent>
                        </v:textbox>
                      </v:shape>
                    </v:group>
                    <v:oval id="Oval 1973967982" o:spid="_x0000_s2289" style="position:absolute;left:6339;width:7137;height:7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" fillcolor="#ffd366" strokecolor="#ffd366" strokeweight="1pt">
                      <v:stroke joinstyle="miter"/>
                      <v:textbox>
                        <w:txbxContent>
                          <w:p w14:paraId="59E29982" w14:textId="77777777" w:rsidR="008E0B6C" w:rsidRDefault="008E0B6C" w:rsidP="008E0B6C">
                            <w:pPr>
                              <w:jc w:val="center"/>
                              <w:rPr>
                                <w:rFonts w:ascii="ADLaM Display" w:eastAsia="ADLaM Display" w:hAnsi="ADLaM Display" w:cs="ADLaM Display"/>
                                <w:color w:val="FFFFFF" w:themeColor="light1"/>
                                <w:kern w:val="24"/>
                                <w:sz w:val="40"/>
                                <w:szCs w:val="40"/>
                                <w:lang w:val="en-GB"/>
                              </w:rPr>
                            </w:pPr>
                            <w:r>
                              <w:rPr>
                                <w:rFonts w:ascii="ADLaM Display" w:eastAsia="ADLaM Display" w:hAnsi="ADLaM Display" w:cs="ADLaM Display"/>
                                <w:color w:val="FFFFFF" w:themeColor="light1"/>
                                <w:kern w:val="24"/>
                                <w:sz w:val="40"/>
                                <w:szCs w:val="40"/>
                                <w:lang w:val="en-GB"/>
                              </w:rPr>
                              <w:t>03</w:t>
                            </w:r>
                          </w:p>
                        </w:txbxContent>
                      </v:textbox>
                    </v:oval>
                  </v:group>
                  <v:group id="Group 1973967983" o:spid="_x0000_s2290" style="position:absolute;left:17787;width:19817;height:29243;flip:y" coordorigin="17787" coordsize="19816,29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">
                    <v:group id="Group 1973967984" o:spid="_x0000_s2291" style="position:absolute;left:17787;top:3568;width:19817;height:25675" coordorigin="17787,3568" coordsize="19816,25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">
                      <v:shape id="Rectangle: Rounded Corners 3113" o:spid="_x0000_s2292" style="position:absolute;left:17787;top:3568;width:19817;height:25675;visibility:visible;mso-wrap-style:square;v-text-anchor:middle" coordsize="1981659,2567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" path="m241300,342983c241300,160573,643173,,825583,r203493,c1211486,,1676859,147873,1676859,330283r304800,1906929c1981659,2419622,1833786,2567495,1651376,2567495r-1321093,c147873,2567495,,2419622,,2237212l241300,342983xe" fillcolor="#f2f2f2 [3052]" strokecolor="#f2f2f2 [3052]" strokeweight="1pt">
                        <v:stroke joinstyle="miter"/>
                        <v:path arrowok="t" o:connecttype="custom" o:connectlocs="241300,342983;825583,0;1029076,0;1676859,330283;1981659,2237212;1651376,2567495;330283,2567495;0,2237212;241300,342983" o:connectangles="0,0,0,0,0,0,0,0,0"/>
                      </v:shape>
                      <v:line id="Straight Connector 1973967986" o:spid="_x0000_s2293" style="position:absolute;visibility:visible;mso-wrap-style:square" from="23568,14826" to="31823,14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" strokecolor="#4472c4 [3204]" strokeweight=".5pt">
                        <v:stroke joinstyle="miter"/>
                      </v:line>
                      <v:shape id="TextBox 1072" o:spid="_x0000_s2294" type="#_x0000_t202" style="position:absolute;left:21472;top:15044;width:11953;height:9029;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" filled="f" stroked="f">
                        <v:textbox>
                          <w:txbxContent>
                            <w:p w14:paraId="4687E8A4" w14:textId="77777777" w:rsidR="008E0B6C" w:rsidRDefault="008E0B6C" w:rsidP="008E0B6C">
                              <w:pPr>
                                <w:jc w:val="center"/>
                                <w:rPr>
                                  <w:rFonts w:hAnsi="Adobe Arabic" w:cs="Adobe Arabic"/>
                                  <w:b/>
                                  <w:bCs/>
                                  <w:color w:val="000000"/>
                                  <w:kern w:val="24"/>
                                  <w:sz w:val="40"/>
                                  <w:szCs w:val="40"/>
                                  <w:lang w:bidi="ar-EG"/>
                                </w:rPr>
                              </w:pPr>
                              <w:r>
                                <w:rPr>
                                  <w:rFonts w:hAnsi="Adobe Arabic" w:cs="Adobe Arabic"/>
                                  <w:b/>
                                  <w:bCs/>
                                  <w:color w:val="000000"/>
                                  <w:kern w:val="24"/>
                                  <w:sz w:val="40"/>
                                  <w:szCs w:val="40"/>
                                  <w:rtl/>
                                  <w:lang w:bidi="ar-EG"/>
                                </w:rPr>
                                <w:t>إعادة توزيع المسؤولية</w:t>
                              </w:r>
                            </w:p>
                          </w:txbxContent>
                        </v:textbox>
                      </v:shape>
                    </v:group>
                    <v:oval id="Oval 1973967988" o:spid="_x0000_s2295" style="position:absolute;left:24127;width:7137;height:7136;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" fillcolor="#2e75b6" strokecolor="#2e75b6" strokeweight="1pt">
                      <v:stroke joinstyle="miter"/>
                      <v:textbox>
                        <w:txbxContent>
                          <w:p w14:paraId="568FC825" w14:textId="77777777" w:rsidR="008E0B6C" w:rsidRDefault="008E0B6C" w:rsidP="008E0B6C">
                            <w:pPr>
                              <w:jc w:val="center"/>
                              <w:rPr>
                                <w:rFonts w:ascii="ADLaM Display" w:eastAsia="ADLaM Display" w:hAnsi="ADLaM Display" w:cs="ADLaM Display"/>
                                <w:color w:val="FFFFFF" w:themeColor="light1"/>
                                <w:kern w:val="24"/>
                                <w:sz w:val="40"/>
                                <w:szCs w:val="40"/>
                                <w:lang w:val="en-GB"/>
                              </w:rPr>
                            </w:pPr>
                            <w:r>
                              <w:rPr>
                                <w:rFonts w:ascii="ADLaM Display" w:eastAsia="ADLaM Display" w:hAnsi="ADLaM Display" w:cs="ADLaM Display"/>
                                <w:color w:val="FFFFFF" w:themeColor="light1"/>
                                <w:kern w:val="24"/>
                                <w:sz w:val="40"/>
                                <w:szCs w:val="40"/>
                                <w:lang w:val="en-GB"/>
                              </w:rPr>
                              <w:t>02</w:t>
                            </w:r>
                          </w:p>
                        </w:txbxContent>
                      </v:textbox>
                    </v:oval>
                  </v:group>
                  <v:group id="Group 1973967989" o:spid="_x0000_s2296" style="position:absolute;left:35574;width:19817;height:29243" coordorigin="35574" coordsize="19816,29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">
                    <v:group id="Group 1973967990" o:spid="_x0000_s2297" style="position:absolute;left:35574;top:3568;width:19817;height:25675" coordorigin="35574,3568" coordsize="19816,25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">
                      <v:shape id="Rectangle: Rounded Corners 3113" o:spid="_x0000_s2298" style="position:absolute;left:35574;top:3568;width:19817;height:25675;visibility:visible;mso-wrap-style:square;v-text-anchor:middle" coordsize="1981659,2567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" path="m241300,342983c241300,160573,643173,,825583,r203493,c1211486,,1676859,147873,1676859,330283r304800,1906929c1981659,2419622,1833786,2567495,1651376,2567495r-1321093,c147873,2567495,,2419622,,2237212l241300,342983xe" fillcolor="#f2f2f2 [3052]" strokecolor="#f2f2f2 [3052]" strokeweight="1pt">
                        <v:stroke joinstyle="miter"/>
                        <v:path arrowok="t" o:connecttype="custom" o:connectlocs="241300,342983;825583,0;1029076,0;1676859,330283;1981659,2237212;1651376,2567495;330283,2567495;0,2237212;241300,342983" o:connectangles="0,0,0,0,0,0,0,0,0"/>
                      </v:shape>
                      <v:line id="Straight Connector 1973967992" o:spid="_x0000_s2299" style="position:absolute;visibility:visible;mso-wrap-style:square" from="41355,14118" to="49610,14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" strokecolor="#168489" strokeweight=".5pt">
                        <v:stroke joinstyle="miter"/>
                      </v:line>
                      <v:shape id="TextBox 1072" o:spid="_x0000_s2300" type="#_x0000_t202" style="position:absolute;left:37968;top:15044;width:14536;height:1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" filled="f" stroked="f">
                        <v:textbox>
                          <w:txbxContent>
                            <w:p w14:paraId="00985D1C" w14:textId="77777777" w:rsidR="008E0B6C" w:rsidRDefault="008E0B6C" w:rsidP="008E0B6C">
                              <w:pPr>
                                <w:jc w:val="center"/>
                                <w:rPr>
                                  <w:rFonts w:hAnsi="Adobe Arabic" w:cs="Adobe Arabic"/>
                                  <w:b/>
                                  <w:bCs/>
                                  <w:color w:val="000000"/>
                                  <w:kern w:val="24"/>
                                  <w:sz w:val="40"/>
                                  <w:szCs w:val="40"/>
                                  <w:lang w:bidi="ar-EG"/>
                                </w:rPr>
                              </w:pPr>
                              <w:r>
                                <w:rPr>
                                  <w:rFonts w:hAnsi="Adobe Arabic" w:cs="Adobe Arabic"/>
                                  <w:b/>
                                  <w:bCs/>
                                  <w:color w:val="000000"/>
                                  <w:kern w:val="24"/>
                                  <w:sz w:val="40"/>
                                  <w:szCs w:val="40"/>
                                  <w:rtl/>
                                  <w:lang w:bidi="ar-EG"/>
                                </w:rPr>
                                <w:t>التمييز بين التحديات التقنية والتكيفية</w:t>
                              </w:r>
                            </w:p>
                          </w:txbxContent>
                        </v:textbox>
                      </v:shape>
                    </v:group>
                    <v:oval id="Oval 1973967994" o:spid="_x0000_s2301" style="position:absolute;left:41914;width:7137;height:71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" fillcolor="#168489" strokecolor="#168489" strokeweight="1pt">
                      <v:stroke joinstyle="miter"/>
                      <v:textbox>
                        <w:txbxContent>
                          <w:p w14:paraId="48C7B108" w14:textId="77777777" w:rsidR="008E0B6C" w:rsidRDefault="008E0B6C" w:rsidP="008E0B6C">
                            <w:pPr>
                              <w:jc w:val="center"/>
                              <w:rPr>
                                <w:rFonts w:ascii="ADLaM Display" w:eastAsia="ADLaM Display" w:hAnsi="ADLaM Display" w:cs="ADLaM Display"/>
                                <w:color w:val="FFFFFF" w:themeColor="light1"/>
                                <w:kern w:val="24"/>
                                <w:sz w:val="40"/>
                                <w:szCs w:val="40"/>
                                <w:lang w:val="en-GB"/>
                              </w:rPr>
                            </w:pPr>
                            <w:r>
                              <w:rPr>
                                <w:rFonts w:ascii="ADLaM Display" w:eastAsia="ADLaM Display" w:hAnsi="ADLaM Display" w:cs="ADLaM Display"/>
                                <w:color w:val="FFFFFF" w:themeColor="light1"/>
                                <w:kern w:val="24"/>
                                <w:sz w:val="40"/>
                                <w:szCs w:val="40"/>
                                <w:lang w:val="en-GB"/>
                              </w:rPr>
                              <w:t>01</w:t>
                            </w:r>
                          </w:p>
                        </w:txbxContent>
                      </v:textbox>
                    </v:oval>
                  </v:group>
                </v:group>
                <v:shape id="Graphic 7" o:spid="_x0000_s2302" type="#_x0000_t75" alt="Books on shelf with solid fill" style="position:absolute;left:6729;top:7641;width:6425;height:64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">
                  <v:imagedata r:id="rId384" o:title="Books on shelf with solid fill"/>
                </v:shape>
                <v:shape id="Graphic 3134" o:spid="_x0000_s2303" type="#_x0000_t75" alt="List with solid fill" style="position:absolute;left:42003;top:7715;width:6005;height:6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">
                  <v:imagedata r:id="rId385" o:title="List with solid fill"/>
                </v:shape>
                <v:shape id="Freeform 77" o:spid="_x0000_s2304" style="position:absolute;left:24590;top:15044;width:6211;height:5784;visibility:visible;mso-wrap-style:square;v-text-anchor:top" coordsize="1495137,139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" path="m,l1495137,r,1392346l,1392346,,xe" stroked="f">
                  <v:fill r:id="rId386" o:title="" recolor="t" rotate="t" type="frame"/>
                  <v:stroke joinstyle="miter" endcap="square"/>
                  <v:path arrowok="t"/>
                </v:shape>
                <w10:anchorlock/>
              </v:group>
            </w:pict>
          </mc:Fallback>
        </mc:AlternateContent>
      </w:r>
    </w:p>
    <w:p w14:paraId="78A23CE5" w14:textId="77777777" w:rsidR="00F57560" w:rsidRDefault="00F57560" w:rsidP="008E0B6C">
      <w:pPr>
        <w:rPr>
          <w:rtl/>
        </w:rPr>
      </w:pPr>
    </w:p>
    <w:p w14:paraId="55C4B82D" w14:textId="1DA7A668"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43A7A7F7" wp14:editId="557172C6">
                <wp:extent cx="5731510" cy="891540"/>
                <wp:effectExtent l="0" t="0" r="2540" b="22860"/>
                <wp:docPr id="15798567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79856755" name="مجموعة 47"/>
                        <wpg:cNvGrpSpPr/>
                        <wpg:grpSpPr>
                          <a:xfrm>
                            <a:off x="0" y="0"/>
                            <a:ext cx="5731510" cy="895351"/>
                            <a:chOff x="0" y="0"/>
                            <a:chExt cx="5878196" cy="918845"/>
                          </a:xfrm>
                        </wpg:grpSpPr>
                        <wpg:grpSp>
                          <wpg:cNvPr id="1579856756" name="مجموعة 48"/>
                          <wpg:cNvGrpSpPr/>
                          <wpg:grpSpPr>
                            <a:xfrm>
                              <a:off x="0" y="0"/>
                              <a:ext cx="5878196" cy="918845"/>
                              <a:chOff x="0" y="0"/>
                              <a:chExt cx="6240348" cy="919070"/>
                            </a:xfrm>
                          </wpg:grpSpPr>
                          <wpg:grpSp>
                            <wpg:cNvPr id="1579856757" name="مجموعة 49"/>
                            <wpg:cNvGrpSpPr/>
                            <wpg:grpSpPr>
                              <a:xfrm>
                                <a:off x="0" y="169208"/>
                                <a:ext cx="5433072" cy="580613"/>
                                <a:chOff x="0" y="169208"/>
                                <a:chExt cx="5433072" cy="580613"/>
                              </a:xfrm>
                            </wpg:grpSpPr>
                            <wps:wsp>
                              <wps:cNvPr id="15798567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98567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579856761" name="مربع نص 41"/>
                          <wps:cNvSpPr txBox="1"/>
                          <wps:spPr>
                            <a:xfrm>
                              <a:off x="204466" y="256739"/>
                              <a:ext cx="4615440" cy="389397"/>
                            </a:xfrm>
                            <a:prstGeom prst="rect">
                              <a:avLst/>
                            </a:prstGeom>
                            <a:noFill/>
                          </wps:spPr>
                          <wps:txbx>
                            <w:txbxContent>
                              <w:p w14:paraId="76DA7474" w14:textId="79149220" w:rsidR="004F50BE" w:rsidRDefault="00587EC8" w:rsidP="004F50BE">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التمييز بين التحديات التقنية والتكيفية:</w:t>
                                </w:r>
                              </w:p>
                            </w:txbxContent>
                          </wps:txbx>
                          <wps:bodyPr wrap="square" rtlCol="1">
                            <a:spAutoFit/>
                          </wps:bodyPr>
                        </wps:wsp>
                      </wpg:grpSp>
                      <pic:pic xmlns:pic="http://schemas.openxmlformats.org/drawingml/2006/picture">
                        <pic:nvPicPr>
                          <pic:cNvPr id="1579856762"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3A7A7F7" id="_x0000_s230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tcivZ4BwAA/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230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">
                  <v:group id="مجموعة 48" o:spid="_x0000_s230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">
                    <v:group id="مجموعة 49" o:spid="_x0000_s230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">
                      <v:shape id="شكل حر 50" o:spid="_x0000_s230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1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" fillcolor="#a5a5a5 [2092]" stroked="f" strokeweight="1pt">
                        <v:stroke joinstyle="miter"/>
                      </v:roundrect>
                    </v:group>
                    <v:oval id="شكل بيضاوي 52" o:spid="_x0000_s231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" filled="f" strokecolor="#168489" strokeweight="1pt">
                      <v:stroke joinstyle="miter"/>
                    </v:oval>
                  </v:group>
                  <v:shape id="مربع نص 41" o:spid="_x0000_s231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" filled="f" stroked="f">
                    <v:textbox style="mso-fit-shape-to-text:t">
                      <w:txbxContent>
                        <w:p w14:paraId="76DA7474" w14:textId="79149220" w:rsidR="004F50BE" w:rsidRDefault="00587EC8" w:rsidP="004F50BE">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التمييز بين التحديات التقنية والتكيفية:</w:t>
                          </w:r>
                        </w:p>
                      </w:txbxContent>
                    </v:textbox>
                  </v:shape>
                </v:group>
                <v:shape id="صورة 54" o:spid="_x0000_s231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">
                  <v:imagedata r:id="rId117" o:title=""/>
                </v:shape>
                <w10:anchorlock/>
              </v:group>
            </w:pict>
          </mc:Fallback>
        </mc:AlternateContent>
      </w:r>
    </w:p>
    <w:p w14:paraId="2D3CCC6A" w14:textId="77777777" w:rsidR="006B59BE" w:rsidRPr="00B36732" w:rsidRDefault="006B59BE" w:rsidP="004F1264">
      <w:pPr>
        <w:rPr>
          <w:rtl/>
        </w:rPr>
      </w:pPr>
      <w:r w:rsidRPr="00B36732">
        <w:rPr>
          <w:rtl/>
        </w:rPr>
        <w:t xml:space="preserve">   - التحديات التقنية: مشكلات معروفة ومحددة تحتاج إلى تطبيق معرفة موجودة وحلول جاهزة.</w:t>
      </w:r>
    </w:p>
    <w:p w14:paraId="107AC146" w14:textId="77777777" w:rsidR="006B59BE" w:rsidRDefault="006B59BE" w:rsidP="004F1264">
      <w:pPr>
        <w:rPr>
          <w:rtl/>
        </w:rPr>
      </w:pPr>
      <w:r w:rsidRPr="00B36732">
        <w:rPr>
          <w:rtl/>
        </w:rPr>
        <w:t xml:space="preserve">   - التحديات التكيفية: مشكلات معقدة وغير واضحة المعالم، تتطلب تغييراً في المعتقدات والقيم والسلوكيات.</w:t>
      </w:r>
    </w:p>
    <w:p w14:paraId="302F57E0" w14:textId="0FF3C7EE" w:rsidR="004F50BE" w:rsidRPr="00B36732" w:rsidRDefault="004F50BE" w:rsidP="004F1264">
      <w:pPr>
        <w:rPr>
          <w:rtl/>
        </w:rPr>
      </w:pPr>
      <w:r w:rsidRPr="002A078C">
        <w:rPr>
          <w:rFonts w:ascii="Sakkal Majalla" w:hAnsi="Sakkal Majalla"/>
          <w:noProof/>
          <w:sz w:val="34"/>
        </w:rPr>
        <w:lastRenderedPageBreak/>
        <mc:AlternateContent>
          <mc:Choice Requires="wpg">
            <w:drawing>
              <wp:inline distT="0" distB="0" distL="0" distR="0" wp14:anchorId="1649B71A" wp14:editId="2C3E9CA2">
                <wp:extent cx="5731510" cy="891540"/>
                <wp:effectExtent l="0" t="0" r="2540" b="22860"/>
                <wp:docPr id="15798567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579856764" name="مجموعة 47"/>
                        <wpg:cNvGrpSpPr/>
                        <wpg:grpSpPr>
                          <a:xfrm>
                            <a:off x="0" y="0"/>
                            <a:ext cx="5731510" cy="895351"/>
                            <a:chOff x="0" y="0"/>
                            <a:chExt cx="5878196" cy="918845"/>
                          </a:xfrm>
                        </wpg:grpSpPr>
                        <wpg:grpSp>
                          <wpg:cNvPr id="1579856765" name="مجموعة 48"/>
                          <wpg:cNvGrpSpPr/>
                          <wpg:grpSpPr>
                            <a:xfrm>
                              <a:off x="0" y="0"/>
                              <a:ext cx="5878196" cy="918845"/>
                              <a:chOff x="0" y="0"/>
                              <a:chExt cx="6240348" cy="919070"/>
                            </a:xfrm>
                          </wpg:grpSpPr>
                          <wpg:grpSp>
                            <wpg:cNvPr id="1579856766" name="مجموعة 49"/>
                            <wpg:cNvGrpSpPr/>
                            <wpg:grpSpPr>
                              <a:xfrm>
                                <a:off x="0" y="169208"/>
                                <a:ext cx="5433072" cy="580613"/>
                                <a:chOff x="0" y="169208"/>
                                <a:chExt cx="5433072" cy="580613"/>
                              </a:xfrm>
                            </wpg:grpSpPr>
                            <wps:wsp>
                              <wps:cNvPr id="15798567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5418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26" name="مربع نص 41"/>
                          <wps:cNvSpPr txBox="1"/>
                          <wps:spPr>
                            <a:xfrm>
                              <a:off x="204466" y="256739"/>
                              <a:ext cx="4615440" cy="389397"/>
                            </a:xfrm>
                            <a:prstGeom prst="rect">
                              <a:avLst/>
                            </a:prstGeom>
                            <a:noFill/>
                          </wps:spPr>
                          <wps:txbx>
                            <w:txbxContent>
                              <w:p w14:paraId="234AFC07" w14:textId="25FCD2F0" w:rsidR="004F50BE" w:rsidRDefault="00587EC8" w:rsidP="004F50BE">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إعادة توزيع المسؤولية:</w:t>
                                </w:r>
                              </w:p>
                            </w:txbxContent>
                          </wps:txbx>
                          <wps:bodyPr wrap="square" rtlCol="1">
                            <a:spAutoFit/>
                          </wps:bodyPr>
                        </wps:wsp>
                      </wpg:grpSp>
                      <pic:pic xmlns:pic="http://schemas.openxmlformats.org/drawingml/2006/picture">
                        <pic:nvPicPr>
                          <pic:cNvPr id="352541827"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649B71A" id="_x0000_s231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oQLFxdgcAAPk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231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">
                  <v:group id="مجموعة 48" o:spid="_x0000_s231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">
                    <v:group id="مجموعة 49" o:spid="_x0000_s231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">
                      <v:shape id="شكل حر 50" o:spid="_x0000_s231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1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" fillcolor="#a5a5a5 [2092]" stroked="f" strokeweight="1pt">
                        <v:stroke joinstyle="miter"/>
                      </v:roundrect>
                    </v:group>
                    <v:oval id="شكل بيضاوي 52" o:spid="_x0000_s232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" filled="f" strokecolor="#168489" strokeweight="1pt">
                      <v:stroke joinstyle="miter"/>
                    </v:oval>
                  </v:group>
                  <v:shape id="مربع نص 41" o:spid="_x0000_s232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" filled="f" stroked="f">
                    <v:textbox style="mso-fit-shape-to-text:t">
                      <w:txbxContent>
                        <w:p w14:paraId="234AFC07" w14:textId="25FCD2F0" w:rsidR="004F50BE" w:rsidRDefault="00587EC8" w:rsidP="004F50BE">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إعادة توزيع المسؤولية:</w:t>
                          </w:r>
                        </w:p>
                      </w:txbxContent>
                    </v:textbox>
                  </v:shape>
                </v:group>
                <v:shape id="صورة 54" o:spid="_x0000_s232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">
                  <v:imagedata r:id="rId117" o:title=""/>
                </v:shape>
                <w10:anchorlock/>
              </v:group>
            </w:pict>
          </mc:Fallback>
        </mc:AlternateContent>
      </w:r>
    </w:p>
    <w:p w14:paraId="72B1B96D" w14:textId="77777777" w:rsidR="006B59BE" w:rsidRPr="00B36732" w:rsidRDefault="006B59BE" w:rsidP="004F1264">
      <w:pPr>
        <w:rPr>
          <w:rtl/>
        </w:rPr>
      </w:pPr>
      <w:r w:rsidRPr="00B36732">
        <w:rPr>
          <w:rtl/>
        </w:rPr>
        <w:t xml:space="preserve">   - تمكين الأفراد والفرق من المشاركة في حل المشكلات بدلاً من اعتماد نهج "القائد يعرف كل شيء".</w:t>
      </w:r>
    </w:p>
    <w:p w14:paraId="27237EE3" w14:textId="77777777" w:rsidR="006B59BE" w:rsidRDefault="006B59BE" w:rsidP="004F1264">
      <w:pPr>
        <w:rPr>
          <w:rtl/>
        </w:rPr>
      </w:pPr>
      <w:r w:rsidRPr="00B36732">
        <w:rPr>
          <w:rtl/>
        </w:rPr>
        <w:t xml:space="preserve">   - بناء قدرات جماعية للتعلّم والتكيّف.</w:t>
      </w:r>
    </w:p>
    <w:p w14:paraId="53B89F7B" w14:textId="594D2C40"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00A77E67" wp14:editId="3088F023">
                <wp:extent cx="5731510" cy="891540"/>
                <wp:effectExtent l="0" t="0" r="2540" b="22860"/>
                <wp:docPr id="3525418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2541829" name="مجموعة 47"/>
                        <wpg:cNvGrpSpPr/>
                        <wpg:grpSpPr>
                          <a:xfrm>
                            <a:off x="0" y="0"/>
                            <a:ext cx="5731510" cy="895351"/>
                            <a:chOff x="0" y="0"/>
                            <a:chExt cx="5878196" cy="918845"/>
                          </a:xfrm>
                        </wpg:grpSpPr>
                        <wpg:grpSp>
                          <wpg:cNvPr id="352541830" name="مجموعة 48"/>
                          <wpg:cNvGrpSpPr/>
                          <wpg:grpSpPr>
                            <a:xfrm>
                              <a:off x="0" y="0"/>
                              <a:ext cx="5878196" cy="918845"/>
                              <a:chOff x="0" y="0"/>
                              <a:chExt cx="6240348" cy="919070"/>
                            </a:xfrm>
                          </wpg:grpSpPr>
                          <wpg:grpSp>
                            <wpg:cNvPr id="352541831" name="مجموعة 49"/>
                            <wpg:cNvGrpSpPr/>
                            <wpg:grpSpPr>
                              <a:xfrm>
                                <a:off x="0" y="169208"/>
                                <a:ext cx="5433072" cy="580613"/>
                                <a:chOff x="0" y="169208"/>
                                <a:chExt cx="5433072" cy="580613"/>
                              </a:xfrm>
                            </wpg:grpSpPr>
                            <wps:wsp>
                              <wps:cNvPr id="3525418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5418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35" name="مربع نص 41"/>
                          <wps:cNvSpPr txBox="1"/>
                          <wps:spPr>
                            <a:xfrm>
                              <a:off x="204466" y="256739"/>
                              <a:ext cx="4615440" cy="389397"/>
                            </a:xfrm>
                            <a:prstGeom prst="rect">
                              <a:avLst/>
                            </a:prstGeom>
                            <a:noFill/>
                          </wps:spPr>
                          <wps:txbx>
                            <w:txbxContent>
                              <w:p w14:paraId="6CCB20A6" w14:textId="6DCFD911" w:rsidR="004F50BE" w:rsidRDefault="00587EC8" w:rsidP="004F50BE">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خلق مساحة آمنة للتعلّم والتجريب:</w:t>
                                </w:r>
                              </w:p>
                            </w:txbxContent>
                          </wps:txbx>
                          <wps:bodyPr wrap="square" rtlCol="1">
                            <a:spAutoFit/>
                          </wps:bodyPr>
                        </wps:wsp>
                      </wpg:grpSp>
                      <pic:pic xmlns:pic="http://schemas.openxmlformats.org/drawingml/2006/picture">
                        <pic:nvPicPr>
                          <pic:cNvPr id="352541836"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0A77E67" id="_x0000_s232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hwfG4m4HAAD1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232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">
                  <v:group id="مجموعة 48" o:spid="_x0000_s232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">
                    <v:group id="مجموعة 49" o:spid="_x0000_s232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">
                      <v:shape id="شكل حر 50" o:spid="_x0000_s232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2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" fillcolor="#a5a5a5 [2092]" stroked="f" strokeweight="1pt">
                        <v:stroke joinstyle="miter"/>
                      </v:roundrect>
                    </v:group>
                    <v:oval id="شكل بيضاوي 52" o:spid="_x0000_s232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" filled="f" strokecolor="#168489" strokeweight="1pt">
                      <v:stroke joinstyle="miter"/>
                    </v:oval>
                  </v:group>
                  <v:shape id="مربع نص 41" o:spid="_x0000_s233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" filled="f" stroked="f">
                    <v:textbox style="mso-fit-shape-to-text:t">
                      <w:txbxContent>
                        <w:p w14:paraId="6CCB20A6" w14:textId="6DCFD911" w:rsidR="004F50BE" w:rsidRDefault="00587EC8" w:rsidP="004F50BE">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خلق مساحة آمنة للتعلّم والتجريب:</w:t>
                          </w:r>
                        </w:p>
                      </w:txbxContent>
                    </v:textbox>
                  </v:shape>
                </v:group>
                <v:shape id="صورة 54" o:spid="_x0000_s233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">
                  <v:imagedata r:id="rId117" o:title=""/>
                </v:shape>
                <w10:anchorlock/>
              </v:group>
            </w:pict>
          </mc:Fallback>
        </mc:AlternateContent>
      </w:r>
    </w:p>
    <w:p w14:paraId="606D1C37" w14:textId="77777777" w:rsidR="006B59BE" w:rsidRPr="00B36732" w:rsidRDefault="006B59BE" w:rsidP="004F1264">
      <w:pPr>
        <w:rPr>
          <w:rtl/>
        </w:rPr>
      </w:pPr>
      <w:r w:rsidRPr="00B36732">
        <w:rPr>
          <w:rtl/>
        </w:rPr>
        <w:t xml:space="preserve">   - تشجيع الابتكار والمخاطرة المحسوبة.</w:t>
      </w:r>
    </w:p>
    <w:p w14:paraId="54E0495D" w14:textId="77777777" w:rsidR="006B59BE" w:rsidRPr="00B36732" w:rsidRDefault="006B59BE" w:rsidP="004F1264">
      <w:pPr>
        <w:rPr>
          <w:rtl/>
        </w:rPr>
      </w:pPr>
      <w:r w:rsidRPr="00B36732">
        <w:rPr>
          <w:rtl/>
        </w:rPr>
        <w:t xml:space="preserve">   - تبني ثقافة التعلّم من الفشل وليس معاقبة المخطئين.</w:t>
      </w:r>
    </w:p>
    <w:p w14:paraId="3B6B5764" w14:textId="77777777" w:rsidR="006B59BE" w:rsidRPr="00B36732" w:rsidRDefault="006B59BE" w:rsidP="004F1264">
      <w:pPr>
        <w:rPr>
          <w:rtl/>
        </w:rPr>
      </w:pPr>
      <w:r w:rsidRPr="00B36732">
        <w:rPr>
          <w:rtl/>
        </w:rPr>
        <w:t>"القيادة التكيفية لا تتعلق بامتلاك الإجابات الصحيحة، بل بطرح الأسئلة الصحيحة والعمل مع الآخرين لاكتشاف الإجابات." - رونالد هايفتز</w:t>
      </w:r>
    </w:p>
    <w:p w14:paraId="200472AB" w14:textId="30AF7D52" w:rsidR="006B59BE" w:rsidRPr="00587EC8" w:rsidRDefault="00587EC8" w:rsidP="00587EC8">
      <w:pPr>
        <w:pStyle w:val="ad"/>
        <w:keepNext/>
        <w:rPr>
          <w:b w:val="0"/>
          <w:bCs/>
          <w:color w:val="168489"/>
          <w:rtl/>
        </w:rPr>
      </w:pPr>
      <w:r w:rsidRPr="00E42DAD">
        <w:rPr>
          <w:noProof/>
        </w:rPr>
        <mc:AlternateContent>
          <mc:Choice Requires="wpg">
            <w:drawing>
              <wp:anchor distT="0" distB="0" distL="114300" distR="114300" simplePos="0" relativeHeight="252867584" behindDoc="0" locked="0" layoutInCell="1" allowOverlap="1" wp14:anchorId="76A3B280" wp14:editId="2C21FE1E">
                <wp:simplePos x="0" y="0"/>
                <wp:positionH relativeFrom="margin">
                  <wp:posOffset>4995545</wp:posOffset>
                </wp:positionH>
                <wp:positionV relativeFrom="paragraph">
                  <wp:posOffset>10603</wp:posOffset>
                </wp:positionV>
                <wp:extent cx="735965" cy="661670"/>
                <wp:effectExtent l="0" t="0" r="6985" b="5080"/>
                <wp:wrapSquare wrapText="bothSides"/>
                <wp:docPr id="1717196212"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213" name="Picture 1717196213"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214" name="Rectangle: Rounded Corners 1717196214"/>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56F5C2A" id="Group 20" o:spid="_x0000_s1026" style="position:absolute;margin-left:393.35pt;margin-top:.85pt;width:57.95pt;height:52.1pt;z-index:252867584;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">
                <v:shape id="Picture 1717196213"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">
                  <v:imagedata r:id="rId122" o:title="Reference "/>
                </v:shape>
                <v:roundrect id="Rectangle: Rounded Corners 1717196214"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" fillcolor="#168489" strokecolor="#168489" strokeweight="1pt">
                  <v:stroke joinstyle="miter"/>
                </v:roundrect>
                <w10:wrap type="square" anchorx="margin"/>
              </v:group>
            </w:pict>
          </mc:Fallback>
        </mc:AlternateContent>
      </w:r>
      <w:r w:rsidR="006B59BE" w:rsidRPr="00587EC8">
        <w:rPr>
          <w:b w:val="0"/>
          <w:bCs/>
          <w:color w:val="168489"/>
          <w:rtl/>
        </w:rPr>
        <w:t xml:space="preserve">مثال: </w:t>
      </w:r>
    </w:p>
    <w:p w14:paraId="65AFCDB4" w14:textId="57677E2A" w:rsidR="006B59BE" w:rsidRPr="00B36732" w:rsidRDefault="008E0B6C" w:rsidP="004F1264">
      <w:pPr>
        <w:rPr>
          <w:rtl/>
        </w:rPr>
      </w:pPr>
      <w:r>
        <w:rPr>
          <w:noProof/>
        </w:rPr>
        <w:drawing>
          <wp:anchor distT="0" distB="0" distL="114300" distR="114300" simplePos="0" relativeHeight="252942336" behindDoc="0" locked="0" layoutInCell="1" allowOverlap="1" wp14:anchorId="7ACACDA2" wp14:editId="3860071F">
            <wp:simplePos x="0" y="0"/>
            <wp:positionH relativeFrom="margin">
              <wp:align>left</wp:align>
            </wp:positionH>
            <wp:positionV relativeFrom="paragraph">
              <wp:posOffset>112543</wp:posOffset>
            </wp:positionV>
            <wp:extent cx="1223010" cy="1223010"/>
            <wp:effectExtent l="0" t="0" r="0" b="0"/>
            <wp:wrapSquare wrapText="bothSides"/>
            <wp:docPr id="1973967999" name="Picture 1973967999" descr="Microsof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Microsoft "/>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B36732">
        <w:rPr>
          <w:rtl/>
        </w:rPr>
        <w:t>شركة ساتيا ناديلا في مايكروسوفت التي تحوّلت من شركة برمجيات تقليدية إلى شركة تعتمد على السحابة والخدمات. قاد ناديلا تغييراً ثقافياً عميقاً نحو "عقلية النمو" بدلاً من "عقلية الثبات"، وشجّع على التعلم المستمر والانفتاح على الأفكار الجديدة. نتيجة لذلك، ازدهرت الشركة وتضاعفت قيمتها السوقية.</w:t>
      </w:r>
    </w:p>
    <w:p w14:paraId="24736C73" w14:textId="5A6EA817" w:rsidR="006B59BE" w:rsidRDefault="004F1264" w:rsidP="004F1264">
      <w:pPr>
        <w:rPr>
          <w:rtl/>
        </w:rPr>
      </w:pPr>
      <w:r w:rsidRPr="002A078C">
        <w:rPr>
          <w:rFonts w:ascii="Sakkal Majalla" w:hAnsi="Sakkal Majalla"/>
          <w:noProof/>
          <w:color w:val="002060"/>
          <w:sz w:val="34"/>
        </w:rPr>
        <mc:AlternateContent>
          <mc:Choice Requires="wpg">
            <w:drawing>
              <wp:inline distT="0" distB="0" distL="0" distR="0" wp14:anchorId="62335A30" wp14:editId="4C13270C">
                <wp:extent cx="5731510" cy="895350"/>
                <wp:effectExtent l="0" t="0" r="21590" b="19050"/>
                <wp:docPr id="160869301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3013"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3014" name="مجموعة 39"/>
                        <wpg:cNvGrpSpPr/>
                        <wpg:grpSpPr>
                          <a:xfrm>
                            <a:off x="0" y="0"/>
                            <a:ext cx="5731510" cy="895350"/>
                            <a:chOff x="0" y="0"/>
                            <a:chExt cx="5878196" cy="918845"/>
                          </a:xfrm>
                        </wpg:grpSpPr>
                        <wpg:grpSp>
                          <wpg:cNvPr id="1608693015" name="مجموعة 40"/>
                          <wpg:cNvGrpSpPr/>
                          <wpg:grpSpPr>
                            <a:xfrm>
                              <a:off x="0" y="0"/>
                              <a:ext cx="5878196" cy="918845"/>
                              <a:chOff x="0" y="0"/>
                              <a:chExt cx="6240348" cy="919070"/>
                            </a:xfrm>
                          </wpg:grpSpPr>
                          <wpg:grpSp>
                            <wpg:cNvPr id="1608693016" name="مجموعة 41"/>
                            <wpg:cNvGrpSpPr/>
                            <wpg:grpSpPr>
                              <a:xfrm>
                                <a:off x="0" y="169208"/>
                                <a:ext cx="5433072" cy="580613"/>
                                <a:chOff x="0" y="169208"/>
                                <a:chExt cx="5433072" cy="580613"/>
                              </a:xfrm>
                            </wpg:grpSpPr>
                            <wps:wsp>
                              <wps:cNvPr id="160869301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1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1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20" name="مربع نص 41"/>
                          <wps:cNvSpPr txBox="1"/>
                          <wps:spPr>
                            <a:xfrm>
                              <a:off x="204484" y="257055"/>
                              <a:ext cx="4616071" cy="387740"/>
                            </a:xfrm>
                            <a:prstGeom prst="rect">
                              <a:avLst/>
                            </a:prstGeom>
                            <a:noFill/>
                          </wps:spPr>
                          <wps:txbx>
                            <w:txbxContent>
                              <w:p w14:paraId="25E66C89" w14:textId="06C6A96E" w:rsidR="004F1264" w:rsidRDefault="00587EC8" w:rsidP="004F1264">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التعامل مع التغيير السريع وعدم الاستقرار</w:t>
                                </w:r>
                              </w:p>
                            </w:txbxContent>
                          </wps:txbx>
                          <wps:bodyPr wrap="square" rtlCol="1">
                            <a:spAutoFit/>
                          </wps:bodyPr>
                        </wps:wsp>
                      </wpg:grpSp>
                    </wpg:wgp>
                  </a:graphicData>
                </a:graphic>
              </wp:inline>
            </w:drawing>
          </mc:Choice>
          <mc:Fallback>
            <w:pict>
              <v:group w14:anchorId="62335A30" id="_x0000_s233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">
                <v:shape id="صورة 38" o:spid="_x0000_s233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">
                  <v:imagedata r:id="rId95" o:title=""/>
                </v:shape>
                <v:group id="مجموعة 39" o:spid="_x0000_s233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">
                  <v:group id="مجموعة 40" o:spid="_x0000_s233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">
                    <v:group id="مجموعة 41" o:spid="_x0000_s233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">
                      <v:shape id="شكل حر 42" o:spid="_x0000_s233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33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" fillcolor="#168489" stroked="f" strokeweight="1pt">
                        <v:stroke joinstyle="miter"/>
                      </v:roundrect>
                    </v:group>
                    <v:oval id="شكل بيضاوي 44" o:spid="_x0000_s233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" filled="f" strokecolor="#a5a5a5 [2092]" strokeweight="1pt">
                      <v:stroke joinstyle="miter"/>
                    </v:oval>
                  </v:group>
                  <v:shape id="مربع نص 41" o:spid="_x0000_s234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" filled="f" stroked="f">
                    <v:textbox style="mso-fit-shape-to-text:t">
                      <w:txbxContent>
                        <w:p w14:paraId="25E66C89" w14:textId="06C6A96E" w:rsidR="004F1264" w:rsidRDefault="00587EC8" w:rsidP="004F1264">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التعامل مع التغيير السريع وعدم الاستقرار</w:t>
                          </w:r>
                        </w:p>
                      </w:txbxContent>
                    </v:textbox>
                  </v:shape>
                </v:group>
                <w10:anchorlock/>
              </v:group>
            </w:pict>
          </mc:Fallback>
        </mc:AlternateContent>
      </w:r>
    </w:p>
    <w:p w14:paraId="54EDD32F" w14:textId="019BEEA9" w:rsidR="006B59BE" w:rsidRDefault="008E0B6C" w:rsidP="004F1264">
      <w:r>
        <w:rPr>
          <w:noProof/>
        </w:rPr>
        <w:drawing>
          <wp:anchor distT="0" distB="0" distL="114300" distR="114300" simplePos="0" relativeHeight="252943360" behindDoc="0" locked="0" layoutInCell="1" allowOverlap="1" wp14:anchorId="64C60607" wp14:editId="561F6F88">
            <wp:simplePos x="0" y="0"/>
            <wp:positionH relativeFrom="margin">
              <wp:align>left</wp:align>
            </wp:positionH>
            <wp:positionV relativeFrom="paragraph">
              <wp:posOffset>13379</wp:posOffset>
            </wp:positionV>
            <wp:extent cx="1223010" cy="1223010"/>
            <wp:effectExtent l="0" t="0" r="0" b="0"/>
            <wp:wrapSquare wrapText="bothSides"/>
            <wp:docPr id="1973968000" name="Picture 1973968000" descr="Rapi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Rapid "/>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Pr>
          <w:rtl/>
        </w:rPr>
        <w:t xml:space="preserve">في عصر </w:t>
      </w:r>
      <w:hyperlink r:id="rId389">
        <w:r>
          <w:rPr>
            <w:rStyle w:val="Hyperlink"/>
            <w:rtl/>
          </w:rPr>
          <w:t>الذكاء الاصطناعي</w:t>
        </w:r>
      </w:hyperlink>
      <w:r>
        <w:rPr>
          <w:rtl/>
        </w:rPr>
        <w:t xml:space="preserve">، تواجه المؤسسات معدلات تغيير غير مسبوقة. وفقاً لدراسة أجرتها شركة ماكينزي عام 2023، فإن 85% من المديرين التنفيذيين يعتقدون أن وتيرة التغيير التكنولوجي ستتسارع خلال السنوات الخمس القادمة. للتعامل مع هذه البيئة المتقلبة، </w:t>
      </w:r>
      <w:r>
        <w:rPr>
          <w:b/>
          <w:bCs/>
          <w:rtl/>
        </w:rPr>
        <w:t>يحتاج القادة إلى:</w:t>
      </w:r>
      <w:r>
        <w:t xml:space="preserve"> </w:t>
      </w:r>
    </w:p>
    <w:p w14:paraId="0C29A5E5" w14:textId="63B5DBF0" w:rsidR="008E0B6C" w:rsidRDefault="008E0B6C" w:rsidP="008E0B6C">
      <w:pPr>
        <w:bidi w:val="0"/>
        <w:rPr>
          <w:b/>
          <w:bCs/>
          <w:rtl/>
        </w:rPr>
      </w:pPr>
      <w:r w:rsidRPr="008E0B6C">
        <w:rPr>
          <w:b/>
          <w:bCs/>
          <w:noProof/>
        </w:rPr>
        <w:lastRenderedPageBreak/>
        <mc:AlternateContent>
          <mc:Choice Requires="wpg">
            <w:drawing>
              <wp:inline distT="0" distB="0" distL="0" distR="0" wp14:anchorId="52C36D37" wp14:editId="6C8D59D2">
                <wp:extent cx="5643292" cy="2009553"/>
                <wp:effectExtent l="0" t="0" r="14605" b="0"/>
                <wp:docPr id="1973968001" name="Group 6"/>
                <wp:cNvGraphicFramePr/>
                <a:graphic xmlns:a="http://schemas.openxmlformats.org/drawingml/2006/main">
                  <a:graphicData uri="http://schemas.microsoft.com/office/word/2010/wordprocessingGroup">
                    <wpg:wgp>
                      <wpg:cNvGrpSpPr/>
                      <wpg:grpSpPr>
                        <a:xfrm>
                          <a:off x="0" y="0"/>
                          <a:ext cx="5643292" cy="2009553"/>
                          <a:chOff x="0" y="0"/>
                          <a:chExt cx="5643292" cy="2009553"/>
                        </a:xfrm>
                      </wpg:grpSpPr>
                      <wpg:grpSp>
                        <wpg:cNvPr id="1973968002" name="Group 1973968002"/>
                        <wpg:cNvGrpSpPr/>
                        <wpg:grpSpPr>
                          <a:xfrm>
                            <a:off x="0" y="0"/>
                            <a:ext cx="1357308" cy="2009553"/>
                            <a:chOff x="0" y="0"/>
                            <a:chExt cx="1357308" cy="2009553"/>
                          </a:xfrm>
                        </wpg:grpSpPr>
                        <wps:wsp>
                          <wps:cNvPr id="1973968003" name="Freeform: Shape 1973968003"/>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004" name="TextBox 6"/>
                          <wps:cNvSpPr txBox="1"/>
                          <wps:spPr>
                            <a:xfrm>
                              <a:off x="402418" y="0"/>
                              <a:ext cx="646430" cy="733425"/>
                            </a:xfrm>
                            <a:prstGeom prst="rect">
                              <a:avLst/>
                            </a:prstGeom>
                            <a:noFill/>
                          </wps:spPr>
                          <wps:txbx>
                            <w:txbxContent>
                              <w:p w14:paraId="0DEA1D45" w14:textId="77777777" w:rsidR="008E0B6C" w:rsidRDefault="008E0B6C" w:rsidP="008E0B6C">
                                <w:pPr>
                                  <w:rPr>
                                    <w:rFonts w:ascii="Calibri" w:eastAsia="Calibri" w:hAnsi="Calibri" w:cs="Activist Light"/>
                                    <w:b/>
                                    <w:bCs/>
                                    <w:color w:val="2E74B5" w:themeColor="accent5" w:themeShade="BF"/>
                                    <w:kern w:val="24"/>
                                    <w:sz w:val="72"/>
                                    <w:szCs w:val="72"/>
                                  </w:rPr>
                                </w:pPr>
                                <w:r>
                                  <w:rPr>
                                    <w:rFonts w:ascii="Calibri" w:eastAsia="Calibri" w:hAnsi="Calibri" w:cs="Activist Light"/>
                                    <w:b/>
                                    <w:bCs/>
                                    <w:color w:val="2E74B5" w:themeColor="accent5" w:themeShade="BF"/>
                                    <w:kern w:val="24"/>
                                    <w:sz w:val="72"/>
                                    <w:szCs w:val="72"/>
                                  </w:rPr>
                                  <w:t>04</w:t>
                                </w:r>
                              </w:p>
                            </w:txbxContent>
                          </wps:txbx>
                          <wps:bodyPr wrap="none" rtlCol="0">
                            <a:spAutoFit/>
                          </wps:bodyPr>
                        </wps:wsp>
                        <wps:wsp>
                          <wps:cNvPr id="1973968005" name="مربع نص 18"/>
                          <wps:cNvSpPr txBox="1"/>
                          <wps:spPr>
                            <a:xfrm>
                              <a:off x="0" y="1187337"/>
                              <a:ext cx="1357308" cy="822216"/>
                            </a:xfrm>
                            <a:prstGeom prst="rect">
                              <a:avLst/>
                            </a:prstGeom>
                            <a:noFill/>
                          </wps:spPr>
                          <wps:txbx>
                            <w:txbxContent>
                              <w:p w14:paraId="45360D2B" w14:textId="54C232C0"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تسريع دورة التعلّم التنظيمي</w:t>
                                </w:r>
                              </w:p>
                            </w:txbxContent>
                          </wps:txbx>
                          <wps:bodyPr wrap="square" rtlCol="1">
                            <a:noAutofit/>
                          </wps:bodyPr>
                        </wps:wsp>
                      </wpg:grpSp>
                      <wpg:grpSp>
                        <wpg:cNvPr id="1973968006" name="Group 1973968006"/>
                        <wpg:cNvGrpSpPr/>
                        <wpg:grpSpPr>
                          <a:xfrm>
                            <a:off x="1299409" y="0"/>
                            <a:ext cx="4343883" cy="1945757"/>
                            <a:chOff x="1299409" y="0"/>
                            <a:chExt cx="4343883" cy="1945757"/>
                          </a:xfrm>
                        </wpg:grpSpPr>
                        <wpg:grpSp>
                          <wpg:cNvPr id="1973968007" name="Group 1973968007"/>
                          <wpg:cNvGrpSpPr/>
                          <wpg:grpSpPr>
                            <a:xfrm>
                              <a:off x="2763756" y="0"/>
                              <a:ext cx="1522280" cy="1945757"/>
                              <a:chOff x="2763756" y="0"/>
                              <a:chExt cx="1522280" cy="1945757"/>
                            </a:xfrm>
                          </wpg:grpSpPr>
                          <wps:wsp>
                            <wps:cNvPr id="1973968008" name="Freeform: Shape 1973968008"/>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009" name="TextBox 6"/>
                            <wps:cNvSpPr txBox="1"/>
                            <wps:spPr>
                              <a:xfrm>
                                <a:off x="3248658" y="0"/>
                                <a:ext cx="646430" cy="733425"/>
                              </a:xfrm>
                              <a:prstGeom prst="rect">
                                <a:avLst/>
                              </a:prstGeom>
                              <a:noFill/>
                            </wps:spPr>
                            <wps:txbx>
                              <w:txbxContent>
                                <w:p w14:paraId="403AB551" w14:textId="77777777" w:rsidR="008E0B6C" w:rsidRDefault="008E0B6C" w:rsidP="008E0B6C">
                                  <w:pPr>
                                    <w:bidi w:val="0"/>
                                    <w:rPr>
                                      <w:rFonts w:ascii="Calibri" w:eastAsia="Calibri" w:hAnsi="Calibri" w:cs="Activist Light"/>
                                      <w:b/>
                                      <w:bCs/>
                                      <w:color w:val="808080" w:themeColor="background1" w:themeShade="80"/>
                                      <w:kern w:val="24"/>
                                      <w:sz w:val="72"/>
                                      <w:szCs w:val="72"/>
                                      <w:lang w:val="en-GB"/>
                                    </w:rPr>
                                  </w:pPr>
                                  <w:r>
                                    <w:rPr>
                                      <w:rFonts w:ascii="Calibri" w:eastAsia="Calibri" w:hAnsi="Calibri" w:cs="Activist Light"/>
                                      <w:b/>
                                      <w:bCs/>
                                      <w:color w:val="808080" w:themeColor="background1" w:themeShade="80"/>
                                      <w:kern w:val="24"/>
                                      <w:sz w:val="72"/>
                                      <w:szCs w:val="72"/>
                                      <w:lang w:val="en-GB"/>
                                    </w:rPr>
                                    <w:t>02</w:t>
                                  </w:r>
                                </w:p>
                              </w:txbxContent>
                            </wps:txbx>
                            <wps:bodyPr wrap="none" rtlCol="0">
                              <a:spAutoFit/>
                            </wps:bodyPr>
                          </wps:wsp>
                          <wps:wsp>
                            <wps:cNvPr id="1973968010" name="مربع نص 18"/>
                            <wps:cNvSpPr txBox="1"/>
                            <wps:spPr>
                              <a:xfrm>
                                <a:off x="2763756" y="1187438"/>
                                <a:ext cx="1522280" cy="758319"/>
                              </a:xfrm>
                              <a:prstGeom prst="rect">
                                <a:avLst/>
                              </a:prstGeom>
                              <a:noFill/>
                            </wps:spPr>
                            <wps:txbx>
                              <w:txbxContent>
                                <w:p w14:paraId="7755A0AF" w14:textId="20D2B5DC"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تطوير مهارات الاستشعار المبكّر</w:t>
                                  </w:r>
                                </w:p>
                              </w:txbxContent>
                            </wps:txbx>
                            <wps:bodyPr wrap="square" rtlCol="1">
                              <a:noAutofit/>
                            </wps:bodyPr>
                          </wps:wsp>
                        </wpg:grpSp>
                        <wpg:grpSp>
                          <wpg:cNvPr id="1973968011" name="Group 1973968011"/>
                          <wpg:cNvGrpSpPr/>
                          <wpg:grpSpPr>
                            <a:xfrm>
                              <a:off x="1299409" y="0"/>
                              <a:ext cx="4343883" cy="1945757"/>
                              <a:chOff x="1299409" y="0"/>
                              <a:chExt cx="4343883" cy="1945757"/>
                            </a:xfrm>
                          </wpg:grpSpPr>
                          <wpg:grpSp>
                            <wpg:cNvPr id="1973968012" name="Group 1973968012"/>
                            <wpg:cNvGrpSpPr/>
                            <wpg:grpSpPr>
                              <a:xfrm>
                                <a:off x="4285984" y="0"/>
                                <a:ext cx="1357308" cy="1945757"/>
                                <a:chOff x="4285984" y="0"/>
                                <a:chExt cx="1357308" cy="1945757"/>
                              </a:xfrm>
                            </wpg:grpSpPr>
                            <wps:wsp>
                              <wps:cNvPr id="1973968013" name="Freeform: Shape 1973968013"/>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014" name="TextBox 6"/>
                              <wps:cNvSpPr txBox="1"/>
                              <wps:spPr>
                                <a:xfrm>
                                  <a:off x="4688402" y="0"/>
                                  <a:ext cx="785495" cy="733425"/>
                                </a:xfrm>
                                <a:prstGeom prst="rect">
                                  <a:avLst/>
                                </a:prstGeom>
                                <a:noFill/>
                              </wps:spPr>
                              <wps:txbx>
                                <w:txbxContent>
                                  <w:p w14:paraId="15492CE3"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973968015" name="مربع نص 18"/>
                              <wps:cNvSpPr txBox="1"/>
                              <wps:spPr>
                                <a:xfrm>
                                  <a:off x="4285984" y="1187438"/>
                                  <a:ext cx="1357308" cy="758319"/>
                                </a:xfrm>
                                <a:prstGeom prst="rect">
                                  <a:avLst/>
                                </a:prstGeom>
                                <a:noFill/>
                              </wps:spPr>
                              <wps:txbx>
                                <w:txbxContent>
                                  <w:p w14:paraId="7AAD516F" w14:textId="0C41A3A3"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تبني عقلية "</w:t>
                                    </w:r>
                                    <w:r w:rsidRPr="008E0B6C">
                                      <w:rPr>
                                        <w:rFonts w:ascii="Adobe Arabic" w:hAnsi="Adobe Arabic" w:cs="Adobe Arabic"/>
                                        <w:b/>
                                        <w:bCs/>
                                        <w:color w:val="000000"/>
                                        <w:kern w:val="24"/>
                                        <w:sz w:val="40"/>
                                        <w:szCs w:val="40"/>
                                        <w:lang w:bidi="ar-SY"/>
                                      </w:rPr>
                                      <w:t>VUCA</w:t>
                                    </w:r>
                                    <w:r w:rsidRPr="008E0B6C">
                                      <w:rPr>
                                        <w:rFonts w:ascii="Adobe Arabic" w:hAnsi="Adobe Arabic" w:cs="Adobe Arabic"/>
                                        <w:b/>
                                        <w:bCs/>
                                        <w:color w:val="000000"/>
                                        <w:kern w:val="24"/>
                                        <w:sz w:val="40"/>
                                        <w:szCs w:val="40"/>
                                        <w:rtl/>
                                        <w:lang w:bidi="ar-SY"/>
                                      </w:rPr>
                                      <w:t>"</w:t>
                                    </w:r>
                                  </w:p>
                                </w:txbxContent>
                              </wps:txbx>
                              <wps:bodyPr wrap="square" rtlCol="1">
                                <a:noAutofit/>
                              </wps:bodyPr>
                            </wps:wsp>
                          </wpg:grpSp>
                          <wpg:grpSp>
                            <wpg:cNvPr id="1973968016" name="Group 1973968016"/>
                            <wpg:cNvGrpSpPr/>
                            <wpg:grpSpPr>
                              <a:xfrm>
                                <a:off x="1299409" y="0"/>
                                <a:ext cx="1581970" cy="1945454"/>
                                <a:chOff x="1299409" y="0"/>
                                <a:chExt cx="1581970" cy="1945454"/>
                              </a:xfrm>
                            </wpg:grpSpPr>
                            <wps:wsp>
                              <wps:cNvPr id="1973968017" name="Freeform: Shape 1973968017"/>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018" name="TextBox 6"/>
                              <wps:cNvSpPr txBox="1"/>
                              <wps:spPr>
                                <a:xfrm>
                                  <a:off x="1814228" y="0"/>
                                  <a:ext cx="646430" cy="733425"/>
                                </a:xfrm>
                                <a:prstGeom prst="rect">
                                  <a:avLst/>
                                </a:prstGeom>
                                <a:noFill/>
                              </wps:spPr>
                              <wps:txbx>
                                <w:txbxContent>
                                  <w:p w14:paraId="10E69EF6" w14:textId="77777777" w:rsidR="008E0B6C" w:rsidRDefault="008E0B6C" w:rsidP="008E0B6C">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1973968019" name="مربع نص 18"/>
                              <wps:cNvSpPr txBox="1"/>
                              <wps:spPr>
                                <a:xfrm>
                                  <a:off x="1299409" y="1187135"/>
                                  <a:ext cx="1581970" cy="758319"/>
                                </a:xfrm>
                                <a:prstGeom prst="rect">
                                  <a:avLst/>
                                </a:prstGeom>
                                <a:noFill/>
                              </wps:spPr>
                              <wps:txbx>
                                <w:txbxContent>
                                  <w:p w14:paraId="44B90670" w14:textId="603ED333"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تبني نهج "تخطيط السيناريو"</w:t>
                                    </w:r>
                                  </w:p>
                                </w:txbxContent>
                              </wps:txbx>
                              <wps:bodyPr wrap="square" rtlCol="1">
                                <a:noAutofit/>
                              </wps:bodyPr>
                            </wps:wsp>
                          </wpg:grpSp>
                        </wpg:grpSp>
                      </wpg:grpSp>
                    </wpg:wgp>
                  </a:graphicData>
                </a:graphic>
              </wp:inline>
            </w:drawing>
          </mc:Choice>
          <mc:Fallback>
            <w:pict>
              <v:group w14:anchorId="52C36D37" id="Group 6" o:spid="_x0000_s2341" style="width:444.35pt;height:158.25pt;mso-position-horizontal-relative:char;mso-position-vertical-relative:line" coordsize="56432,200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">
                <v:group id="Group 1973968002" o:spid="_x0000_s2342" style="position:absolute;width:13573;height:20095" coordsize="13573,20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">
                  <v:shape id="Freeform: Shape 1973968003" o:spid="_x0000_s2343"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&#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2e74b5 [2408]" strokecolor="#2e74b5 [2408]" strokeweight="1pt">
                    <v:stroke joinstyle="miter"/>
                    <v:path arrowok="t" o:connecttype="custom" o:connectlocs="0,0;209580,0;228795,61848;612808,316183;996820,61848;1016035,0;1225615,0;1221807,24934;612808,520881;3808,24934;0,0" o:connectangles="0,0,0,0,0,0,0,0,0,0,0"/>
                  </v:shape>
                  <v:shape id="TextBox 6" o:spid="_x0000_s2344"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" filled="f" stroked="f">
                    <v:textbox style="mso-fit-shape-to-text:t">
                      <w:txbxContent>
                        <w:p w14:paraId="0DEA1D45" w14:textId="77777777" w:rsidR="008E0B6C" w:rsidRDefault="008E0B6C" w:rsidP="008E0B6C">
                          <w:pPr>
                            <w:rPr>
                              <w:rFonts w:ascii="Calibri" w:eastAsia="Calibri" w:hAnsi="Calibri" w:cs="Activist Light"/>
                              <w:b/>
                              <w:bCs/>
                              <w:color w:val="2E74B5" w:themeColor="accent5" w:themeShade="BF"/>
                              <w:kern w:val="24"/>
                              <w:sz w:val="72"/>
                              <w:szCs w:val="72"/>
                            </w:rPr>
                          </w:pPr>
                          <w:r>
                            <w:rPr>
                              <w:rFonts w:ascii="Calibri" w:eastAsia="Calibri" w:hAnsi="Calibri" w:cs="Activist Light"/>
                              <w:b/>
                              <w:bCs/>
                              <w:color w:val="2E74B5" w:themeColor="accent5" w:themeShade="BF"/>
                              <w:kern w:val="24"/>
                              <w:sz w:val="72"/>
                              <w:szCs w:val="72"/>
                            </w:rPr>
                            <w:t>04</w:t>
                          </w:r>
                        </w:p>
                      </w:txbxContent>
                    </v:textbox>
                  </v:shape>
                  <v:shape id="مربع نص 18" o:spid="_x0000_s2345" type="#_x0000_t202" style="position:absolute;top:11873;width:13573;height:8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" filled="f" stroked="f">
                    <v:textbox>
                      <w:txbxContent>
                        <w:p w14:paraId="45360D2B" w14:textId="54C232C0"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تسريع دورة التعلّم التنظيمي</w:t>
                          </w:r>
                        </w:p>
                      </w:txbxContent>
                    </v:textbox>
                  </v:shape>
                </v:group>
                <v:group id="Group 1973968006" o:spid="_x0000_s2346" style="position:absolute;left:12994;width:43438;height:19457" coordorigin="12994" coordsize="43438,1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">
                  <v:group id="Group 1973968007" o:spid="_x0000_s2347" style="position:absolute;left:27637;width:15223;height:19457" coordorigin="27637" coordsize="15222,1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">
                    <v:shape id="Freeform: Shape 1973968008" o:spid="_x0000_s2348"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" path="m,l352967,r32360,104246c491881,356168,741330,532933,1032066,532933v290736,,540186,-176765,646739,-428687l1711165,r352967,l2057718,42026c1960097,519091,1537990,877957,1032066,877957,526142,877957,104035,519091,6414,42026l,xe" fillcolor="#7f7f7f [1612]" strokecolor="#7f7f7f [1612]" strokeweight="1pt">
                      <v:stroke joinstyle="miter"/>
                      <v:path arrowok="t" o:connecttype="custom" o:connectlocs="0,0;209580,0;228795,61848;612808,316183;996820,61848;1016035,0;1225615,0;1221807,24934;612808,520881;3808,24934;0,0" o:connectangles="0,0,0,0,0,0,0,0,0,0,0"/>
                    </v:shape>
                    <v:shape id="TextBox 6" o:spid="_x0000_s2349" type="#_x0000_t202" style="position:absolute;left:32486;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" filled="f" stroked="f">
                      <v:textbox style="mso-fit-shape-to-text:t">
                        <w:txbxContent>
                          <w:p w14:paraId="403AB551" w14:textId="77777777" w:rsidR="008E0B6C" w:rsidRDefault="008E0B6C" w:rsidP="008E0B6C">
                            <w:pPr>
                              <w:bidi w:val="0"/>
                              <w:rPr>
                                <w:rFonts w:ascii="Calibri" w:eastAsia="Calibri" w:hAnsi="Calibri" w:cs="Activist Light"/>
                                <w:b/>
                                <w:bCs/>
                                <w:color w:val="808080" w:themeColor="background1" w:themeShade="80"/>
                                <w:kern w:val="24"/>
                                <w:sz w:val="72"/>
                                <w:szCs w:val="72"/>
                                <w:lang w:val="en-GB"/>
                              </w:rPr>
                            </w:pPr>
                            <w:r>
                              <w:rPr>
                                <w:rFonts w:ascii="Calibri" w:eastAsia="Calibri" w:hAnsi="Calibri" w:cs="Activist Light"/>
                                <w:b/>
                                <w:bCs/>
                                <w:color w:val="808080" w:themeColor="background1" w:themeShade="80"/>
                                <w:kern w:val="24"/>
                                <w:sz w:val="72"/>
                                <w:szCs w:val="72"/>
                                <w:lang w:val="en-GB"/>
                              </w:rPr>
                              <w:t>02</w:t>
                            </w:r>
                          </w:p>
                        </w:txbxContent>
                      </v:textbox>
                    </v:shape>
                    <v:shape id="مربع نص 18" o:spid="_x0000_s2350" type="#_x0000_t202" style="position:absolute;left:27637;top:11874;width:15223;height:7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" filled="f" stroked="f">
                      <v:textbox>
                        <w:txbxContent>
                          <w:p w14:paraId="7755A0AF" w14:textId="20D2B5DC"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تطوير مهارات الاستشعار المبكّر</w:t>
                            </w:r>
                          </w:p>
                        </w:txbxContent>
                      </v:textbox>
                    </v:shape>
                  </v:group>
                  <v:group id="Group 1973968011" o:spid="_x0000_s2351" style="position:absolute;left:12994;width:43438;height:19457" coordorigin="12994" coordsize="43438,1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">
                    <v:group id="Group 1973968012" o:spid="_x0000_s2352" style="position:absolute;left:42859;width:13573;height:19457" coordorigin="42859" coordsize="13573,19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">
                      <v:shape id="Freeform: Shape 1973968013" o:spid="_x0000_s2353"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168489" strokeweight="1pt">
                        <v:stroke joinstyle="miter"/>
                        <v:path arrowok="t" o:connecttype="custom" o:connectlocs="0,0;209580,0;228795,61848;612808,316183;996820,61848;1016035,0;1225615,0;1221807,24934;612808,520881;3808,24934;0,0" o:connectangles="0,0,0,0,0,0,0,0,0,0,0"/>
                      </v:shape>
                      <v:shape id="TextBox 6" o:spid="_x0000_s2354"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" filled="f" stroked="f">
                        <v:textbox style="mso-fit-shape-to-text:t">
                          <w:txbxContent>
                            <w:p w14:paraId="15492CE3"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2355" type="#_x0000_t202" style="position:absolute;left:42859;top:11874;width:13573;height:7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" filled="f" stroked="f">
                        <v:textbox>
                          <w:txbxContent>
                            <w:p w14:paraId="7AAD516F" w14:textId="0C41A3A3"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تبني عقلية "</w:t>
                              </w:r>
                              <w:r w:rsidRPr="008E0B6C">
                                <w:rPr>
                                  <w:rFonts w:ascii="Adobe Arabic" w:hAnsi="Adobe Arabic" w:cs="Adobe Arabic"/>
                                  <w:b/>
                                  <w:bCs/>
                                  <w:color w:val="000000"/>
                                  <w:kern w:val="24"/>
                                  <w:sz w:val="40"/>
                                  <w:szCs w:val="40"/>
                                  <w:lang w:bidi="ar-SY"/>
                                </w:rPr>
                                <w:t>VUCA</w:t>
                              </w:r>
                              <w:r w:rsidRPr="008E0B6C">
                                <w:rPr>
                                  <w:rFonts w:ascii="Adobe Arabic" w:hAnsi="Adobe Arabic" w:cs="Adobe Arabic"/>
                                  <w:b/>
                                  <w:bCs/>
                                  <w:color w:val="000000"/>
                                  <w:kern w:val="24"/>
                                  <w:sz w:val="40"/>
                                  <w:szCs w:val="40"/>
                                  <w:rtl/>
                                  <w:lang w:bidi="ar-SY"/>
                                </w:rPr>
                                <w:t>"</w:t>
                              </w:r>
                            </w:p>
                          </w:txbxContent>
                        </v:textbox>
                      </v:shape>
                    </v:group>
                    <v:group id="Group 1973968016" o:spid="_x0000_s2356" style="position:absolute;left:12994;width:15819;height:19454" coordorigin="12994" coordsize="15819,19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">
                      <v:shape id="Freeform: Shape 1973968017" o:spid="_x0000_s2357"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2358" type="#_x0000_t202" style="position:absolute;left:1814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" filled="f" stroked="f">
                        <v:textbox style="mso-fit-shape-to-text:t">
                          <w:txbxContent>
                            <w:p w14:paraId="10E69EF6" w14:textId="77777777" w:rsidR="008E0B6C" w:rsidRDefault="008E0B6C" w:rsidP="008E0B6C">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2359" type="#_x0000_t202" style="position:absolute;left:12994;top:11871;width:15819;height:7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" filled="f" stroked="f">
                        <v:textbox>
                          <w:txbxContent>
                            <w:p w14:paraId="44B90670" w14:textId="603ED333"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تبني نهج "تخطيط السيناريو"</w:t>
                              </w:r>
                            </w:p>
                          </w:txbxContent>
                        </v:textbox>
                      </v:shape>
                    </v:group>
                  </v:group>
                </v:group>
                <w10:anchorlock/>
              </v:group>
            </w:pict>
          </mc:Fallback>
        </mc:AlternateContent>
      </w:r>
    </w:p>
    <w:p w14:paraId="64020C61" w14:textId="0FB952E6" w:rsidR="004F50BE" w:rsidRPr="009C637F" w:rsidRDefault="004F50BE" w:rsidP="004F1264">
      <w:pPr>
        <w:rPr>
          <w:b/>
          <w:bCs/>
          <w:rtl/>
        </w:rPr>
      </w:pPr>
      <w:r w:rsidRPr="002A078C">
        <w:rPr>
          <w:rFonts w:ascii="Sakkal Majalla" w:hAnsi="Sakkal Majalla"/>
          <w:noProof/>
          <w:sz w:val="34"/>
        </w:rPr>
        <mc:AlternateContent>
          <mc:Choice Requires="wpg">
            <w:drawing>
              <wp:inline distT="0" distB="0" distL="0" distR="0" wp14:anchorId="53ADEE83" wp14:editId="3232ADA1">
                <wp:extent cx="5731510" cy="891540"/>
                <wp:effectExtent l="0" t="0" r="2540" b="22860"/>
                <wp:docPr id="35254183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2541838" name="مجموعة 47"/>
                        <wpg:cNvGrpSpPr/>
                        <wpg:grpSpPr>
                          <a:xfrm>
                            <a:off x="0" y="0"/>
                            <a:ext cx="5731510" cy="895351"/>
                            <a:chOff x="0" y="0"/>
                            <a:chExt cx="5878196" cy="918845"/>
                          </a:xfrm>
                        </wpg:grpSpPr>
                        <wpg:grpSp>
                          <wpg:cNvPr id="352541839" name="مجموعة 48"/>
                          <wpg:cNvGrpSpPr/>
                          <wpg:grpSpPr>
                            <a:xfrm>
                              <a:off x="0" y="0"/>
                              <a:ext cx="5878196" cy="918845"/>
                              <a:chOff x="0" y="0"/>
                              <a:chExt cx="6240348" cy="919070"/>
                            </a:xfrm>
                          </wpg:grpSpPr>
                          <wpg:grpSp>
                            <wpg:cNvPr id="352541840" name="مجموعة 49"/>
                            <wpg:cNvGrpSpPr/>
                            <wpg:grpSpPr>
                              <a:xfrm>
                                <a:off x="0" y="169208"/>
                                <a:ext cx="5433072" cy="580613"/>
                                <a:chOff x="0" y="169208"/>
                                <a:chExt cx="5433072" cy="580613"/>
                              </a:xfrm>
                            </wpg:grpSpPr>
                            <wps:wsp>
                              <wps:cNvPr id="3525418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54184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4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45" name="مربع نص 41"/>
                          <wps:cNvSpPr txBox="1"/>
                          <wps:spPr>
                            <a:xfrm>
                              <a:off x="204466" y="256602"/>
                              <a:ext cx="4615440" cy="389396"/>
                            </a:xfrm>
                            <a:prstGeom prst="rect">
                              <a:avLst/>
                            </a:prstGeom>
                            <a:noFill/>
                          </wps:spPr>
                          <wps:txbx>
                            <w:txbxContent>
                              <w:p w14:paraId="3DA1C7C5" w14:textId="11629EE2" w:rsidR="004F50BE" w:rsidRDefault="00587EC8" w:rsidP="00587EC8">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تبني عقلية "</w:t>
                                </w:r>
                                <w:r w:rsidRPr="00587EC8">
                                  <w:rPr>
                                    <w:rFonts w:eastAsia="Calibri" w:hAnsi="Adobe Arabic" w:cs="Adobe Arabic"/>
                                    <w:b/>
                                    <w:bCs/>
                                    <w:color w:val="FFFFFF"/>
                                    <w:kern w:val="24"/>
                                    <w:szCs w:val="28"/>
                                    <w:lang w:bidi="ar-EG"/>
                                  </w:rPr>
                                  <w:t>VUCA</w:t>
                                </w:r>
                                <w:r w:rsidRPr="00587EC8">
                                  <w:rPr>
                                    <w:rFonts w:eastAsia="Calibri" w:hAnsi="Adobe Arabic" w:cs="Adobe Arabic"/>
                                    <w:b/>
                                    <w:bCs/>
                                    <w:color w:val="FFFFFF"/>
                                    <w:kern w:val="24"/>
                                    <w:sz w:val="36"/>
                                    <w:szCs w:val="36"/>
                                    <w:rtl/>
                                    <w:lang w:bidi="ar-EG"/>
                                  </w:rPr>
                                  <w:t>" (التقلب، عدم اليقين، التعقيد، الغموض):</w:t>
                                </w:r>
                              </w:p>
                            </w:txbxContent>
                          </wps:txbx>
                          <wps:bodyPr wrap="square" rtlCol="1">
                            <a:spAutoFit/>
                          </wps:bodyPr>
                        </wps:wsp>
                      </wpg:grpSp>
                      <pic:pic xmlns:pic="http://schemas.openxmlformats.org/drawingml/2006/picture">
                        <pic:nvPicPr>
                          <pic:cNvPr id="352541846"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3ADEE83" id="_x0000_s236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GMEOeJ1BwAA9R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23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">
                  <v:group id="مجموعة 48" o:spid="_x0000_s23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">
                    <v:group id="مجموعة 49" o:spid="_x0000_s23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">
                      <v:shape id="شكل حر 50" o:spid="_x0000_s23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" fillcolor="#a5a5a5 [2092]" stroked="f" strokeweight="1pt">
                        <v:stroke joinstyle="miter"/>
                      </v:roundrect>
                    </v:group>
                    <v:oval id="شكل بيضاوي 52" o:spid="_x0000_s23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" filled="f" strokecolor="#168489" strokeweight="1pt">
                      <v:stroke joinstyle="miter"/>
                    </v:oval>
                  </v:group>
                  <v:shape id="مربع نص 41" o:spid="_x0000_s2367" type="#_x0000_t202" style="position:absolute;left:2044;top:2566;width:46155;height:38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" filled="f" stroked="f">
                    <v:textbox style="mso-fit-shape-to-text:t">
                      <w:txbxContent>
                        <w:p w14:paraId="3DA1C7C5" w14:textId="11629EE2" w:rsidR="004F50BE" w:rsidRDefault="00587EC8" w:rsidP="00587EC8">
                          <w:pPr>
                            <w:rPr>
                              <w:rFonts w:eastAsia="Calibri" w:hAnsi="Adobe Arabic" w:cs="Adobe Arabic"/>
                              <w:b/>
                              <w:bCs/>
                              <w:color w:val="FFFFFF"/>
                              <w:kern w:val="24"/>
                              <w:sz w:val="36"/>
                              <w:szCs w:val="36"/>
                              <w:lang w:bidi="ar-EG"/>
                            </w:rPr>
                          </w:pPr>
                          <w:r w:rsidRPr="00587EC8">
                            <w:rPr>
                              <w:rFonts w:eastAsia="Calibri" w:hAnsi="Adobe Arabic" w:cs="Adobe Arabic"/>
                              <w:b/>
                              <w:bCs/>
                              <w:color w:val="FFFFFF"/>
                              <w:kern w:val="24"/>
                              <w:sz w:val="36"/>
                              <w:szCs w:val="36"/>
                              <w:rtl/>
                              <w:lang w:bidi="ar-EG"/>
                            </w:rPr>
                            <w:t>تبني عقلية "</w:t>
                          </w:r>
                          <w:r w:rsidRPr="00587EC8">
                            <w:rPr>
                              <w:rFonts w:eastAsia="Calibri" w:hAnsi="Adobe Arabic" w:cs="Adobe Arabic"/>
                              <w:b/>
                              <w:bCs/>
                              <w:color w:val="FFFFFF"/>
                              <w:kern w:val="24"/>
                              <w:szCs w:val="28"/>
                              <w:lang w:bidi="ar-EG"/>
                            </w:rPr>
                            <w:t>VUCA</w:t>
                          </w:r>
                          <w:r w:rsidRPr="00587EC8">
                            <w:rPr>
                              <w:rFonts w:eastAsia="Calibri" w:hAnsi="Adobe Arabic" w:cs="Adobe Arabic"/>
                              <w:b/>
                              <w:bCs/>
                              <w:color w:val="FFFFFF"/>
                              <w:kern w:val="24"/>
                              <w:sz w:val="36"/>
                              <w:szCs w:val="36"/>
                              <w:rtl/>
                              <w:lang w:bidi="ar-EG"/>
                            </w:rPr>
                            <w:t>" (التقلب، عدم اليقين، التعقيد، الغموض):</w:t>
                          </w:r>
                        </w:p>
                      </w:txbxContent>
                    </v:textbox>
                  </v:shape>
                </v:group>
                <v:shape id="صورة 54" o:spid="_x0000_s236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">
                  <v:imagedata r:id="rId117" o:title=""/>
                </v:shape>
                <w10:anchorlock/>
              </v:group>
            </w:pict>
          </mc:Fallback>
        </mc:AlternateContent>
      </w:r>
    </w:p>
    <w:p w14:paraId="152DE868" w14:textId="77777777" w:rsidR="006B59BE" w:rsidRPr="00B36732" w:rsidRDefault="006B59BE" w:rsidP="004F1264">
      <w:pPr>
        <w:rPr>
          <w:rtl/>
        </w:rPr>
      </w:pPr>
      <w:r w:rsidRPr="00B36732">
        <w:rPr>
          <w:rtl/>
        </w:rPr>
        <w:t xml:space="preserve">   - التقلب (</w:t>
      </w:r>
      <w:r w:rsidRPr="00B36732">
        <w:t>Volatility</w:t>
      </w:r>
      <w:r w:rsidRPr="00B36732">
        <w:rPr>
          <w:rtl/>
        </w:rPr>
        <w:t>): التغييرات المتسارعة وغير المتوقعة.</w:t>
      </w:r>
    </w:p>
    <w:p w14:paraId="1D39A74A" w14:textId="77777777" w:rsidR="006B59BE" w:rsidRPr="00B36732" w:rsidRDefault="006B59BE" w:rsidP="004F1264">
      <w:pPr>
        <w:rPr>
          <w:rtl/>
        </w:rPr>
      </w:pPr>
      <w:r w:rsidRPr="00B36732">
        <w:rPr>
          <w:rtl/>
        </w:rPr>
        <w:t xml:space="preserve">   - عدم اليقين (</w:t>
      </w:r>
      <w:r w:rsidRPr="00B36732">
        <w:t>Uncertainty</w:t>
      </w:r>
      <w:r w:rsidRPr="00B36732">
        <w:rPr>
          <w:rtl/>
        </w:rPr>
        <w:t>): صعوبة التنبؤ بالمستقبل.</w:t>
      </w:r>
    </w:p>
    <w:p w14:paraId="47D37CA0" w14:textId="77777777" w:rsidR="006B59BE" w:rsidRPr="00B36732" w:rsidRDefault="006B59BE" w:rsidP="004F1264">
      <w:pPr>
        <w:rPr>
          <w:rtl/>
        </w:rPr>
      </w:pPr>
      <w:r w:rsidRPr="00B36732">
        <w:rPr>
          <w:rtl/>
        </w:rPr>
        <w:t xml:space="preserve">   - التعقيد (</w:t>
      </w:r>
      <w:r w:rsidRPr="00B36732">
        <w:t>Complexity</w:t>
      </w:r>
      <w:r w:rsidRPr="00B36732">
        <w:rPr>
          <w:rtl/>
        </w:rPr>
        <w:t>): تشابك العوامل المؤثرة والعلاقات المتداخلة.</w:t>
      </w:r>
    </w:p>
    <w:p w14:paraId="1760EF8D" w14:textId="77777777" w:rsidR="006B59BE" w:rsidRDefault="006B59BE" w:rsidP="004F1264">
      <w:pPr>
        <w:rPr>
          <w:rtl/>
        </w:rPr>
      </w:pPr>
      <w:r w:rsidRPr="00B36732">
        <w:rPr>
          <w:rtl/>
        </w:rPr>
        <w:t xml:space="preserve">   - الغموض (</w:t>
      </w:r>
      <w:r w:rsidRPr="00B36732">
        <w:t>Ambiguity</w:t>
      </w:r>
      <w:r w:rsidRPr="00B36732">
        <w:rPr>
          <w:rtl/>
        </w:rPr>
        <w:t>): عدم وضوح السبب والنتيجة.</w:t>
      </w:r>
    </w:p>
    <w:p w14:paraId="58A0634A" w14:textId="65D98680"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6509C21A" wp14:editId="5DC56EB0">
                <wp:extent cx="5731510" cy="891540"/>
                <wp:effectExtent l="0" t="0" r="2540" b="22860"/>
                <wp:docPr id="35254184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2541848" name="مجموعة 47"/>
                        <wpg:cNvGrpSpPr/>
                        <wpg:grpSpPr>
                          <a:xfrm>
                            <a:off x="0" y="0"/>
                            <a:ext cx="5731510" cy="895351"/>
                            <a:chOff x="0" y="0"/>
                            <a:chExt cx="5878196" cy="918845"/>
                          </a:xfrm>
                        </wpg:grpSpPr>
                        <wpg:grpSp>
                          <wpg:cNvPr id="352541849" name="مجموعة 48"/>
                          <wpg:cNvGrpSpPr/>
                          <wpg:grpSpPr>
                            <a:xfrm>
                              <a:off x="0" y="0"/>
                              <a:ext cx="5878196" cy="918845"/>
                              <a:chOff x="0" y="0"/>
                              <a:chExt cx="6240348" cy="919070"/>
                            </a:xfrm>
                          </wpg:grpSpPr>
                          <wpg:grpSp>
                            <wpg:cNvPr id="352541850" name="مجموعة 49"/>
                            <wpg:cNvGrpSpPr/>
                            <wpg:grpSpPr>
                              <a:xfrm>
                                <a:off x="0" y="169208"/>
                                <a:ext cx="5433072" cy="580613"/>
                                <a:chOff x="0" y="169208"/>
                                <a:chExt cx="5433072" cy="580613"/>
                              </a:xfrm>
                            </wpg:grpSpPr>
                            <wps:wsp>
                              <wps:cNvPr id="35254185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54185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5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54" name="مربع نص 41"/>
                          <wps:cNvSpPr txBox="1"/>
                          <wps:spPr>
                            <a:xfrm>
                              <a:off x="204466" y="256739"/>
                              <a:ext cx="4615440" cy="389397"/>
                            </a:xfrm>
                            <a:prstGeom prst="rect">
                              <a:avLst/>
                            </a:prstGeom>
                            <a:noFill/>
                          </wps:spPr>
                          <wps:txbx>
                            <w:txbxContent>
                              <w:p w14:paraId="1C0DE4BA" w14:textId="2B0F2111"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تطوير مهارات الاستشعار المبكّر:</w:t>
                                </w:r>
                              </w:p>
                            </w:txbxContent>
                          </wps:txbx>
                          <wps:bodyPr wrap="square" rtlCol="1">
                            <a:spAutoFit/>
                          </wps:bodyPr>
                        </wps:wsp>
                      </wpg:grpSp>
                      <pic:pic xmlns:pic="http://schemas.openxmlformats.org/drawingml/2006/picture">
                        <pic:nvPicPr>
                          <pic:cNvPr id="352541855"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509C21A" id="_x0000_s236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Q2s7/cwcAAPU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237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">
                  <v:group id="مجموعة 48" o:spid="_x0000_s237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">
                    <v:group id="مجموعة 49" o:spid="_x0000_s237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">
                      <v:shape id="شكل حر 50" o:spid="_x0000_s237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7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" fillcolor="#a5a5a5 [2092]" stroked="f" strokeweight="1pt">
                        <v:stroke joinstyle="miter"/>
                      </v:roundrect>
                    </v:group>
                    <v:oval id="شكل بيضاوي 52" o:spid="_x0000_s237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" filled="f" strokecolor="#168489" strokeweight="1pt">
                      <v:stroke joinstyle="miter"/>
                    </v:oval>
                  </v:group>
                  <v:shape id="مربع نص 41" o:spid="_x0000_s2376"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" filled="f" stroked="f">
                    <v:textbox style="mso-fit-shape-to-text:t">
                      <w:txbxContent>
                        <w:p w14:paraId="1C0DE4BA" w14:textId="2B0F2111"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تطوير مهارات الاستشعار المبكّر:</w:t>
                          </w:r>
                        </w:p>
                      </w:txbxContent>
                    </v:textbox>
                  </v:shape>
                </v:group>
                <v:shape id="صورة 54" o:spid="_x0000_s237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">
                  <v:imagedata r:id="rId117" o:title=""/>
                </v:shape>
                <w10:anchorlock/>
              </v:group>
            </w:pict>
          </mc:Fallback>
        </mc:AlternateContent>
      </w:r>
    </w:p>
    <w:p w14:paraId="3BBCCA11" w14:textId="77777777" w:rsidR="006B59BE" w:rsidRPr="00B36732" w:rsidRDefault="006B59BE" w:rsidP="004F1264">
      <w:pPr>
        <w:rPr>
          <w:rtl/>
        </w:rPr>
      </w:pPr>
      <w:r w:rsidRPr="00B36732">
        <w:rPr>
          <w:rtl/>
        </w:rPr>
        <w:t xml:space="preserve">   - المسح البيئي المستمر للتغيرات والاتجاهات الناشئة.</w:t>
      </w:r>
    </w:p>
    <w:p w14:paraId="54A0BDAC" w14:textId="77777777" w:rsidR="006B59BE" w:rsidRPr="00B36732" w:rsidRDefault="006B59BE" w:rsidP="004F1264">
      <w:pPr>
        <w:rPr>
          <w:rtl/>
        </w:rPr>
      </w:pPr>
      <w:r w:rsidRPr="00B36732">
        <w:rPr>
          <w:rtl/>
        </w:rPr>
        <w:t xml:space="preserve">   - بناء شبكات استشعار داخلية وخارجية.</w:t>
      </w:r>
    </w:p>
    <w:p w14:paraId="359964F9" w14:textId="77777777" w:rsidR="006B59BE" w:rsidRDefault="006B59BE" w:rsidP="004F1264">
      <w:pPr>
        <w:rPr>
          <w:rtl/>
        </w:rPr>
      </w:pPr>
      <w:r w:rsidRPr="00B36732">
        <w:rPr>
          <w:rtl/>
        </w:rPr>
        <w:t xml:space="preserve">   - تحليل البيانات لاستشراف المستقبل.</w:t>
      </w:r>
    </w:p>
    <w:p w14:paraId="42F96A59" w14:textId="45910982"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68268EE6" wp14:editId="5206261D">
                <wp:extent cx="5731510" cy="891540"/>
                <wp:effectExtent l="0" t="0" r="2540" b="22860"/>
                <wp:docPr id="35254185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2541857" name="مجموعة 47"/>
                        <wpg:cNvGrpSpPr/>
                        <wpg:grpSpPr>
                          <a:xfrm>
                            <a:off x="0" y="0"/>
                            <a:ext cx="5731510" cy="895351"/>
                            <a:chOff x="0" y="0"/>
                            <a:chExt cx="5878196" cy="918845"/>
                          </a:xfrm>
                        </wpg:grpSpPr>
                        <wpg:grpSp>
                          <wpg:cNvPr id="352541858" name="مجموعة 48"/>
                          <wpg:cNvGrpSpPr/>
                          <wpg:grpSpPr>
                            <a:xfrm>
                              <a:off x="0" y="0"/>
                              <a:ext cx="5878196" cy="918845"/>
                              <a:chOff x="0" y="0"/>
                              <a:chExt cx="6240348" cy="919070"/>
                            </a:xfrm>
                          </wpg:grpSpPr>
                          <wpg:grpSp>
                            <wpg:cNvPr id="352541859" name="مجموعة 49"/>
                            <wpg:cNvGrpSpPr/>
                            <wpg:grpSpPr>
                              <a:xfrm>
                                <a:off x="0" y="169208"/>
                                <a:ext cx="5433072" cy="580613"/>
                                <a:chOff x="0" y="169208"/>
                                <a:chExt cx="5433072" cy="580613"/>
                              </a:xfrm>
                            </wpg:grpSpPr>
                            <wps:wsp>
                              <wps:cNvPr id="35254186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54186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6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63" name="مربع نص 41"/>
                          <wps:cNvSpPr txBox="1"/>
                          <wps:spPr>
                            <a:xfrm>
                              <a:off x="204466" y="256739"/>
                              <a:ext cx="4615440" cy="389397"/>
                            </a:xfrm>
                            <a:prstGeom prst="rect">
                              <a:avLst/>
                            </a:prstGeom>
                            <a:noFill/>
                          </wps:spPr>
                          <wps:txbx>
                            <w:txbxContent>
                              <w:p w14:paraId="7571AF78" w14:textId="07F45090"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تبني نهج "تخطيط السيناريو":</w:t>
                                </w:r>
                              </w:p>
                            </w:txbxContent>
                          </wps:txbx>
                          <wps:bodyPr wrap="square" rtlCol="1">
                            <a:spAutoFit/>
                          </wps:bodyPr>
                        </wps:wsp>
                      </wpg:grpSp>
                      <pic:pic xmlns:pic="http://schemas.openxmlformats.org/drawingml/2006/picture">
                        <pic:nvPicPr>
                          <pic:cNvPr id="352541864"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8268EE6" id="_x0000_s237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">
                <v:group id="مجموعة 47" o:spid="_x0000_s237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">
                  <v:group id="مجموعة 48" o:spid="_x0000_s238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">
                    <v:group id="مجموعة 49" o:spid="_x0000_s238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">
                      <v:shape id="شكل حر 50" o:spid="_x0000_s238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8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" fillcolor="#a5a5a5 [2092]" stroked="f" strokeweight="1pt">
                        <v:stroke joinstyle="miter"/>
                      </v:roundrect>
                    </v:group>
                    <v:oval id="شكل بيضاوي 52" o:spid="_x0000_s238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" filled="f" strokecolor="#168489" strokeweight="1pt">
                      <v:stroke joinstyle="miter"/>
                    </v:oval>
                  </v:group>
                  <v:shape id="مربع نص 41" o:spid="_x0000_s238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" filled="f" stroked="f">
                    <v:textbox style="mso-fit-shape-to-text:t">
                      <w:txbxContent>
                        <w:p w14:paraId="7571AF78" w14:textId="07F45090"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تبني نهج "تخطيط السيناريو":</w:t>
                          </w:r>
                        </w:p>
                      </w:txbxContent>
                    </v:textbox>
                  </v:shape>
                </v:group>
                <v:shape id="صورة 54" o:spid="_x0000_s238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">
                  <v:imagedata r:id="rId117" o:title=""/>
                </v:shape>
                <w10:anchorlock/>
              </v:group>
            </w:pict>
          </mc:Fallback>
        </mc:AlternateContent>
      </w:r>
    </w:p>
    <w:p w14:paraId="5DBD07B2" w14:textId="77777777" w:rsidR="006B59BE" w:rsidRPr="00B36732" w:rsidRDefault="006B59BE" w:rsidP="004F1264">
      <w:pPr>
        <w:rPr>
          <w:rtl/>
        </w:rPr>
      </w:pPr>
      <w:r w:rsidRPr="00B36732">
        <w:rPr>
          <w:rtl/>
        </w:rPr>
        <w:t xml:space="preserve">   - تطوير سيناريوهات متعددة للمستقبل بدلاً من خطة واحدة.</w:t>
      </w:r>
    </w:p>
    <w:p w14:paraId="37DD1D0B" w14:textId="77777777" w:rsidR="006B59BE" w:rsidRPr="00B36732" w:rsidRDefault="006B59BE" w:rsidP="004F1264">
      <w:pPr>
        <w:rPr>
          <w:rtl/>
        </w:rPr>
      </w:pPr>
      <w:r w:rsidRPr="00B36732">
        <w:rPr>
          <w:rtl/>
        </w:rPr>
        <w:t xml:space="preserve">   - تحديد "المؤشرات المبكرة" لكل سيناريو.</w:t>
      </w:r>
    </w:p>
    <w:p w14:paraId="38AFFF9F" w14:textId="77777777" w:rsidR="006B59BE" w:rsidRDefault="006B59BE" w:rsidP="004F1264">
      <w:pPr>
        <w:rPr>
          <w:rtl/>
        </w:rPr>
      </w:pPr>
      <w:r w:rsidRPr="00B36732">
        <w:rPr>
          <w:rtl/>
        </w:rPr>
        <w:t xml:space="preserve">   - تطوير خطط استجابة مرنة لكل سيناريو محتمل.</w:t>
      </w:r>
    </w:p>
    <w:p w14:paraId="48017C0C" w14:textId="129EF325" w:rsidR="004F50BE" w:rsidRPr="00B36732" w:rsidRDefault="004F50BE" w:rsidP="004F1264">
      <w:pPr>
        <w:rPr>
          <w:rtl/>
        </w:rPr>
      </w:pPr>
      <w:r w:rsidRPr="002A078C">
        <w:rPr>
          <w:rFonts w:ascii="Sakkal Majalla" w:hAnsi="Sakkal Majalla"/>
          <w:noProof/>
          <w:sz w:val="34"/>
        </w:rPr>
        <w:lastRenderedPageBreak/>
        <mc:AlternateContent>
          <mc:Choice Requires="wpg">
            <w:drawing>
              <wp:inline distT="0" distB="0" distL="0" distR="0" wp14:anchorId="02DA650D" wp14:editId="3A1473DE">
                <wp:extent cx="5731510" cy="891540"/>
                <wp:effectExtent l="0" t="0" r="2540" b="22860"/>
                <wp:docPr id="35254186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2541866" name="مجموعة 47"/>
                        <wpg:cNvGrpSpPr/>
                        <wpg:grpSpPr>
                          <a:xfrm>
                            <a:off x="0" y="0"/>
                            <a:ext cx="5731510" cy="895351"/>
                            <a:chOff x="0" y="0"/>
                            <a:chExt cx="5878196" cy="918845"/>
                          </a:xfrm>
                        </wpg:grpSpPr>
                        <wpg:grpSp>
                          <wpg:cNvPr id="352541867" name="مجموعة 48"/>
                          <wpg:cNvGrpSpPr/>
                          <wpg:grpSpPr>
                            <a:xfrm>
                              <a:off x="0" y="0"/>
                              <a:ext cx="5878196" cy="918845"/>
                              <a:chOff x="0" y="0"/>
                              <a:chExt cx="6240348" cy="919070"/>
                            </a:xfrm>
                          </wpg:grpSpPr>
                          <wpg:grpSp>
                            <wpg:cNvPr id="352541868" name="مجموعة 49"/>
                            <wpg:cNvGrpSpPr/>
                            <wpg:grpSpPr>
                              <a:xfrm>
                                <a:off x="0" y="169208"/>
                                <a:ext cx="5433072" cy="580613"/>
                                <a:chOff x="0" y="169208"/>
                                <a:chExt cx="5433072" cy="580613"/>
                              </a:xfrm>
                            </wpg:grpSpPr>
                            <wps:wsp>
                              <wps:cNvPr id="35254186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54187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7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72" name="مربع نص 41"/>
                          <wps:cNvSpPr txBox="1"/>
                          <wps:spPr>
                            <a:xfrm>
                              <a:off x="204466" y="256739"/>
                              <a:ext cx="4615440" cy="389397"/>
                            </a:xfrm>
                            <a:prstGeom prst="rect">
                              <a:avLst/>
                            </a:prstGeom>
                            <a:noFill/>
                          </wps:spPr>
                          <wps:txbx>
                            <w:txbxContent>
                              <w:p w14:paraId="7C00BA96" w14:textId="73E4D2A5"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تسريع دورة التعلّم التنظيمي:</w:t>
                                </w:r>
                              </w:p>
                            </w:txbxContent>
                          </wps:txbx>
                          <wps:bodyPr wrap="square" rtlCol="1">
                            <a:spAutoFit/>
                          </wps:bodyPr>
                        </wps:wsp>
                      </wpg:grpSp>
                      <pic:pic xmlns:pic="http://schemas.openxmlformats.org/drawingml/2006/picture">
                        <pic:nvPicPr>
                          <pic:cNvPr id="352541873"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2DA650D" id="_x0000_s238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auF8ZvBwAA9R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238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">
                  <v:group id="مجموعة 48" o:spid="_x0000_s238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">
                    <v:group id="مجموعة 49" o:spid="_x0000_s239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">
                      <v:shape id="شكل حر 50" o:spid="_x0000_s239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39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" fillcolor="#a5a5a5 [2092]" stroked="f" strokeweight="1pt">
                        <v:stroke joinstyle="miter"/>
                      </v:roundrect>
                    </v:group>
                    <v:oval id="شكل بيضاوي 52" o:spid="_x0000_s239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" filled="f" strokecolor="#168489" strokeweight="1pt">
                      <v:stroke joinstyle="miter"/>
                    </v:oval>
                  </v:group>
                  <v:shape id="مربع نص 41" o:spid="_x0000_s239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" filled="f" stroked="f">
                    <v:textbox style="mso-fit-shape-to-text:t">
                      <w:txbxContent>
                        <w:p w14:paraId="7C00BA96" w14:textId="73E4D2A5"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تسريع دورة التعلّم التنظيمي:</w:t>
                          </w:r>
                        </w:p>
                      </w:txbxContent>
                    </v:textbox>
                  </v:shape>
                </v:group>
                <v:shape id="صورة 54" o:spid="_x0000_s239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">
                  <v:imagedata r:id="rId117" o:title=""/>
                </v:shape>
                <w10:anchorlock/>
              </v:group>
            </w:pict>
          </mc:Fallback>
        </mc:AlternateContent>
      </w:r>
    </w:p>
    <w:p w14:paraId="18669A59" w14:textId="77777777" w:rsidR="006B59BE" w:rsidRPr="00B36732" w:rsidRDefault="006B59BE" w:rsidP="004F1264">
      <w:pPr>
        <w:rPr>
          <w:rtl/>
        </w:rPr>
      </w:pPr>
      <w:r w:rsidRPr="00B36732">
        <w:rPr>
          <w:rtl/>
        </w:rPr>
        <w:t xml:space="preserve">   - تبني نموذج "بناء-قياس-تعلّم" المستوحى من منهجية المنتج الأدنى القابل للتطبيق (</w:t>
      </w:r>
      <w:r w:rsidRPr="00B36732">
        <w:t>MVP</w:t>
      </w:r>
      <w:r w:rsidRPr="00B36732">
        <w:rPr>
          <w:rtl/>
        </w:rPr>
        <w:t>).</w:t>
      </w:r>
    </w:p>
    <w:p w14:paraId="333C0ED7" w14:textId="77777777" w:rsidR="006B59BE" w:rsidRPr="00B36732" w:rsidRDefault="006B59BE" w:rsidP="004F1264">
      <w:pPr>
        <w:rPr>
          <w:rtl/>
        </w:rPr>
      </w:pPr>
      <w:r w:rsidRPr="00B36732">
        <w:rPr>
          <w:rtl/>
        </w:rPr>
        <w:t xml:space="preserve">   - تقصير دورات التخطيط والتنفيذ والتقييم.</w:t>
      </w:r>
    </w:p>
    <w:p w14:paraId="22122506" w14:textId="09BD1869" w:rsidR="006B59BE" w:rsidRPr="00B36732" w:rsidRDefault="006B59BE" w:rsidP="004F1264">
      <w:pPr>
        <w:rPr>
          <w:rtl/>
        </w:rPr>
      </w:pPr>
      <w:r w:rsidRPr="00B36732">
        <w:rPr>
          <w:rtl/>
        </w:rPr>
        <w:t xml:space="preserve">   - مأسسة عمليات مراجعة ما بعد العمل (</w:t>
      </w:r>
      <w:r w:rsidRPr="00B36732">
        <w:t>After Action Reviews</w:t>
      </w:r>
      <w:r w:rsidRPr="00B36732">
        <w:rPr>
          <w:rtl/>
        </w:rPr>
        <w:t>).</w:t>
      </w:r>
    </w:p>
    <w:p w14:paraId="2D2325A2" w14:textId="54B6F2F2" w:rsidR="006B59BE" w:rsidRPr="00B36732" w:rsidRDefault="006B59BE" w:rsidP="004F1264">
      <w:pPr>
        <w:rPr>
          <w:rtl/>
        </w:rPr>
      </w:pPr>
      <w:r w:rsidRPr="00B36732">
        <w:rPr>
          <w:rtl/>
        </w:rPr>
        <w:t>"في عالم التغيير المتسارع، ليست المؤسسات الكبيرة التي تتغلب على الصغيرة، بل السريعة التي تتغلب على البطيئة." - إريك شميدت، الرئيس التنفيذي السابق لشركة جوجل</w:t>
      </w:r>
    </w:p>
    <w:p w14:paraId="38677226" w14:textId="4DF868F2" w:rsidR="006B59BE" w:rsidRPr="000E3C09" w:rsidRDefault="000E3C09" w:rsidP="000E3C09">
      <w:pPr>
        <w:pStyle w:val="ad"/>
        <w:rPr>
          <w:b w:val="0"/>
          <w:bCs/>
          <w:color w:val="168489"/>
          <w:rtl/>
        </w:rPr>
      </w:pPr>
      <w:r w:rsidRPr="00E42DAD">
        <w:rPr>
          <w:noProof/>
        </w:rPr>
        <mc:AlternateContent>
          <mc:Choice Requires="wpg">
            <w:drawing>
              <wp:anchor distT="0" distB="0" distL="114300" distR="114300" simplePos="0" relativeHeight="252869632" behindDoc="0" locked="0" layoutInCell="1" allowOverlap="1" wp14:anchorId="6DDD2CAC" wp14:editId="7D90B2B8">
                <wp:simplePos x="0" y="0"/>
                <wp:positionH relativeFrom="margin">
                  <wp:posOffset>4995545</wp:posOffset>
                </wp:positionH>
                <wp:positionV relativeFrom="paragraph">
                  <wp:posOffset>10130</wp:posOffset>
                </wp:positionV>
                <wp:extent cx="735965" cy="661670"/>
                <wp:effectExtent l="0" t="0" r="6985" b="5080"/>
                <wp:wrapSquare wrapText="bothSides"/>
                <wp:docPr id="1717196215"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216" name="Picture 1717196216"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217" name="Rectangle: Rounded Corners 1717196217"/>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3AF9BBC" id="Group 20" o:spid="_x0000_s1026" style="position:absolute;margin-left:393.35pt;margin-top:.8pt;width:57.95pt;height:52.1pt;z-index:252869632;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">
                <v:shape id="Picture 1717196216"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">
                  <v:imagedata r:id="rId122" o:title="Reference "/>
                </v:shape>
                <v:roundrect id="Rectangle: Rounded Corners 1717196217"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" fillcolor="#168489" strokecolor="#168489" strokeweight="1pt">
                  <v:stroke joinstyle="miter"/>
                </v:roundrect>
                <w10:wrap type="square" anchorx="margin"/>
              </v:group>
            </w:pict>
          </mc:Fallback>
        </mc:AlternateContent>
      </w:r>
      <w:r w:rsidR="006B59BE" w:rsidRPr="000E3C09">
        <w:rPr>
          <w:b w:val="0"/>
          <w:bCs/>
          <w:color w:val="168489"/>
          <w:rtl/>
        </w:rPr>
        <w:t>حالة دراس</w:t>
      </w:r>
      <w:r w:rsidR="006B59BE" w:rsidRPr="000E3C09">
        <w:rPr>
          <w:rFonts w:hint="cs"/>
          <w:b w:val="0"/>
          <w:bCs/>
          <w:color w:val="168489"/>
          <w:rtl/>
        </w:rPr>
        <w:t>ي</w:t>
      </w:r>
      <w:r w:rsidR="006B59BE" w:rsidRPr="000E3C09">
        <w:rPr>
          <w:b w:val="0"/>
          <w:bCs/>
          <w:color w:val="168489"/>
          <w:rtl/>
        </w:rPr>
        <w:t xml:space="preserve">ة: </w:t>
      </w:r>
    </w:p>
    <w:p w14:paraId="7392DB6A" w14:textId="76E29C3E" w:rsidR="006B59BE" w:rsidRPr="00B36732" w:rsidRDefault="008E0B6C" w:rsidP="004F1264">
      <w:pPr>
        <w:rPr>
          <w:rtl/>
        </w:rPr>
      </w:pPr>
      <w:r>
        <w:rPr>
          <w:noProof/>
        </w:rPr>
        <w:drawing>
          <wp:anchor distT="0" distB="0" distL="114300" distR="114300" simplePos="0" relativeHeight="252944384" behindDoc="0" locked="0" layoutInCell="1" allowOverlap="1" wp14:anchorId="761A2597" wp14:editId="6A081FF1">
            <wp:simplePos x="0" y="0"/>
            <wp:positionH relativeFrom="margin">
              <wp:align>left</wp:align>
            </wp:positionH>
            <wp:positionV relativeFrom="paragraph">
              <wp:posOffset>420666</wp:posOffset>
            </wp:positionV>
            <wp:extent cx="1424763" cy="1424763"/>
            <wp:effectExtent l="0" t="0" r="4445" b="4445"/>
            <wp:wrapSquare wrapText="bothSides"/>
            <wp:docPr id="1973968022" name="Picture 1973968022" descr="Netflix Logo PNG Vector (EPS)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Netflix Logo PNG Vector (EPS) Free Download"/>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424763" cy="1424763"/>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B36732">
        <w:rPr>
          <w:rtl/>
        </w:rPr>
        <w:t xml:space="preserve">شركة نتفلكس التي تحوّلت من شركة تأجير أقراص </w:t>
      </w:r>
      <w:r w:rsidR="006B59BE" w:rsidRPr="00B36732">
        <w:t>DVD</w:t>
      </w:r>
      <w:r w:rsidR="006B59BE" w:rsidRPr="00B36732">
        <w:rPr>
          <w:rtl/>
        </w:rPr>
        <w:t xml:space="preserve"> بالبريد إلى منصة بث عالمية. تعاملت قيادة الشركة مع التغيير السريع من خلال:</w:t>
      </w:r>
    </w:p>
    <w:p w14:paraId="63F879E0" w14:textId="77777777" w:rsidR="006B59BE" w:rsidRPr="00B36732" w:rsidRDefault="006B59BE" w:rsidP="004F1264">
      <w:pPr>
        <w:rPr>
          <w:rtl/>
        </w:rPr>
      </w:pPr>
      <w:r w:rsidRPr="00B36732">
        <w:rPr>
          <w:rtl/>
        </w:rPr>
        <w:t>- التجربة المستمرة وقبول الفشل كجزء من عملية التعلّم.</w:t>
      </w:r>
    </w:p>
    <w:p w14:paraId="4E6876B1" w14:textId="4952BC5A" w:rsidR="006B59BE" w:rsidRPr="00B36732" w:rsidRDefault="006B59BE" w:rsidP="004F1264">
      <w:pPr>
        <w:rPr>
          <w:rtl/>
        </w:rPr>
      </w:pPr>
      <w:r w:rsidRPr="00B36732">
        <w:rPr>
          <w:rtl/>
        </w:rPr>
        <w:t>- الاستثمار في تحليلات البيانات للتنبؤ بتفضيلات المستخدمين.</w:t>
      </w:r>
      <w:r w:rsidR="008E0B6C" w:rsidRPr="008E0B6C">
        <w:t xml:space="preserve"> </w:t>
      </w:r>
    </w:p>
    <w:p w14:paraId="189E48DB" w14:textId="77777777" w:rsidR="006B59BE" w:rsidRPr="00B36732" w:rsidRDefault="006B59BE" w:rsidP="004F1264">
      <w:pPr>
        <w:rPr>
          <w:rtl/>
        </w:rPr>
      </w:pPr>
      <w:r w:rsidRPr="00B36732">
        <w:rPr>
          <w:rtl/>
        </w:rPr>
        <w:t>- تمكين الفرق من اتخاذ قرارات سريعة دون بيروقراطية.</w:t>
      </w:r>
    </w:p>
    <w:p w14:paraId="0B5DCA43" w14:textId="77777777" w:rsidR="006B59BE" w:rsidRPr="00B36732" w:rsidRDefault="006B59BE" w:rsidP="004F1264">
      <w:pPr>
        <w:rPr>
          <w:rtl/>
        </w:rPr>
      </w:pPr>
      <w:r w:rsidRPr="00B36732">
        <w:rPr>
          <w:rtl/>
        </w:rPr>
        <w:t>- التحول الاستباقي نحو إنتاج المحتوى الأصلي قبل تشبع سوق البث.</w:t>
      </w:r>
    </w:p>
    <w:p w14:paraId="28251182" w14:textId="278F13BF" w:rsidR="006B59BE" w:rsidRDefault="004F1264" w:rsidP="004F1264">
      <w:pPr>
        <w:rPr>
          <w:rtl/>
        </w:rPr>
      </w:pPr>
      <w:r w:rsidRPr="002A078C">
        <w:rPr>
          <w:rFonts w:ascii="Sakkal Majalla" w:hAnsi="Sakkal Majalla"/>
          <w:noProof/>
          <w:color w:val="002060"/>
          <w:sz w:val="34"/>
        </w:rPr>
        <mc:AlternateContent>
          <mc:Choice Requires="wpg">
            <w:drawing>
              <wp:inline distT="0" distB="0" distL="0" distR="0" wp14:anchorId="36F55F54" wp14:editId="68CAEDD6">
                <wp:extent cx="5731510" cy="895350"/>
                <wp:effectExtent l="0" t="0" r="21590" b="19050"/>
                <wp:docPr id="160869302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3022"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3023" name="مجموعة 39"/>
                        <wpg:cNvGrpSpPr/>
                        <wpg:grpSpPr>
                          <a:xfrm>
                            <a:off x="0" y="0"/>
                            <a:ext cx="5731510" cy="895350"/>
                            <a:chOff x="0" y="0"/>
                            <a:chExt cx="5878196" cy="918845"/>
                          </a:xfrm>
                        </wpg:grpSpPr>
                        <wpg:grpSp>
                          <wpg:cNvPr id="1608693024" name="مجموعة 40"/>
                          <wpg:cNvGrpSpPr/>
                          <wpg:grpSpPr>
                            <a:xfrm>
                              <a:off x="0" y="0"/>
                              <a:ext cx="5878196" cy="918845"/>
                              <a:chOff x="0" y="0"/>
                              <a:chExt cx="6240348" cy="919070"/>
                            </a:xfrm>
                          </wpg:grpSpPr>
                          <wpg:grpSp>
                            <wpg:cNvPr id="1608693026" name="مجموعة 41"/>
                            <wpg:cNvGrpSpPr/>
                            <wpg:grpSpPr>
                              <a:xfrm>
                                <a:off x="0" y="169208"/>
                                <a:ext cx="5433072" cy="580613"/>
                                <a:chOff x="0" y="169208"/>
                                <a:chExt cx="5433072" cy="580613"/>
                              </a:xfrm>
                            </wpg:grpSpPr>
                            <wps:wsp>
                              <wps:cNvPr id="16086930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2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2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30" name="مربع نص 41"/>
                          <wps:cNvSpPr txBox="1"/>
                          <wps:spPr>
                            <a:xfrm>
                              <a:off x="204484" y="257055"/>
                              <a:ext cx="4616071" cy="387740"/>
                            </a:xfrm>
                            <a:prstGeom prst="rect">
                              <a:avLst/>
                            </a:prstGeom>
                            <a:noFill/>
                          </wps:spPr>
                          <wps:txbx>
                            <w:txbxContent>
                              <w:p w14:paraId="40C15873" w14:textId="1C5E3951"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دور القائد في بناء المرونة المؤسسية</w:t>
                                </w:r>
                              </w:p>
                            </w:txbxContent>
                          </wps:txbx>
                          <wps:bodyPr wrap="square" rtlCol="1">
                            <a:spAutoFit/>
                          </wps:bodyPr>
                        </wps:wsp>
                      </wpg:grpSp>
                    </wpg:wgp>
                  </a:graphicData>
                </a:graphic>
              </wp:inline>
            </w:drawing>
          </mc:Choice>
          <mc:Fallback>
            <w:pict>
              <v:group w14:anchorId="36F55F54" id="_x0000_s2396"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kU2ckAcAALwcAAAOAAAAZHJzL2Uyb0RvYy54bWzsWVuP00YUfq/U/2D5&#10;sRLE90vELlqgoEqUroCK9tFxnMSq7XHHk02W10KF+CPQqlVFW1rxT5J/0+/M2I5zWZJFLfQ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">
                <v:shape id="صورة 38" o:spid="_x0000_s2397"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">
                  <v:imagedata r:id="rId95" o:title=""/>
                </v:shape>
                <v:group id="مجموعة 39" o:spid="_x0000_s239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">
                  <v:group id="مجموعة 40" o:spid="_x0000_s239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">
                    <v:group id="مجموعة 41" o:spid="_x0000_s240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">
                      <v:shape id="شكل حر 42" o:spid="_x0000_s240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40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" fillcolor="#168489" stroked="f" strokeweight="1pt">
                        <v:stroke joinstyle="miter"/>
                      </v:roundrect>
                    </v:group>
                    <v:oval id="شكل بيضاوي 44" o:spid="_x0000_s240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" filled="f" strokecolor="#a5a5a5 [2092]" strokeweight="1pt">
                      <v:stroke joinstyle="miter"/>
                    </v:oval>
                  </v:group>
                  <v:shape id="مربع نص 41" o:spid="_x0000_s2404"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" filled="f" stroked="f">
                    <v:textbox style="mso-fit-shape-to-text:t">
                      <w:txbxContent>
                        <w:p w14:paraId="40C15873" w14:textId="1C5E3951"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دور القائد في بناء المرونة المؤسسية</w:t>
                          </w:r>
                        </w:p>
                      </w:txbxContent>
                    </v:textbox>
                  </v:shape>
                </v:group>
                <w10:anchorlock/>
              </v:group>
            </w:pict>
          </mc:Fallback>
        </mc:AlternateContent>
      </w:r>
    </w:p>
    <w:p w14:paraId="4EDDD3DB" w14:textId="77777777" w:rsidR="006B59BE" w:rsidRDefault="006B59BE" w:rsidP="004F1264">
      <w:r w:rsidRPr="00B36732">
        <w:rPr>
          <w:rtl/>
        </w:rPr>
        <w:t xml:space="preserve">المرونة المؤسسية هي قدرة المؤسسة على التكيّف والصمود والازدهار رغم الصدمات والتغييرات الجذرية. وفقاً لتقرير معهد ديلويت للأبحاث، فإن المؤسسات المرنة تتفوق في الأداء المالي بنسبة 30% على مثيلاتها خلال فترات الاضطراب. </w:t>
      </w:r>
    </w:p>
    <w:p w14:paraId="6A689F05" w14:textId="77777777" w:rsidR="008E0B6C" w:rsidRDefault="008E0B6C" w:rsidP="004F1264"/>
    <w:p w14:paraId="62D7F6B6" w14:textId="7FF4CDEB" w:rsidR="008E0B6C" w:rsidRDefault="008E0B6C" w:rsidP="008E0B6C">
      <w:pPr>
        <w:jc w:val="center"/>
        <w:rPr>
          <w:rtl/>
        </w:rPr>
      </w:pPr>
      <w:r>
        <w:rPr>
          <w:noProof/>
        </w:rPr>
        <w:drawing>
          <wp:inline distT="0" distB="0" distL="0" distR="0" wp14:anchorId="623369D2" wp14:editId="5625B746">
            <wp:extent cx="1223010" cy="1223010"/>
            <wp:effectExtent l="0" t="0" r="0" b="0"/>
            <wp:docPr id="1973968023" name="Picture 1973968023" descr="Lead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Leader "/>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p w14:paraId="2F154BF5" w14:textId="77777777" w:rsidR="006B59BE" w:rsidRDefault="006B59BE" w:rsidP="000E3C09">
      <w:pPr>
        <w:pStyle w:val="ad"/>
        <w:rPr>
          <w:b w:val="0"/>
          <w:bCs/>
          <w:color w:val="168489"/>
        </w:rPr>
      </w:pPr>
      <w:r w:rsidRPr="000E3C09">
        <w:rPr>
          <w:b w:val="0"/>
          <w:bCs/>
          <w:color w:val="168489"/>
          <w:rtl/>
        </w:rPr>
        <w:lastRenderedPageBreak/>
        <w:t>يلعب القائد دوراً محورياً في بناء هذه المرونة من خلال:</w:t>
      </w:r>
    </w:p>
    <w:p w14:paraId="4AD19864" w14:textId="2FAB73AF" w:rsidR="008E0B6C" w:rsidRPr="000E3C09" w:rsidRDefault="008E0B6C" w:rsidP="008E0B6C">
      <w:pPr>
        <w:pStyle w:val="ad"/>
        <w:rPr>
          <w:b w:val="0"/>
          <w:bCs/>
          <w:color w:val="168489"/>
          <w:rtl/>
        </w:rPr>
      </w:pPr>
      <w:r w:rsidRPr="008E0B6C">
        <w:rPr>
          <w:b w:val="0"/>
          <w:bCs/>
          <w:noProof/>
          <w:color w:val="168489"/>
        </w:rPr>
        <mc:AlternateContent>
          <mc:Choice Requires="wpg">
            <w:drawing>
              <wp:inline distT="0" distB="0" distL="0" distR="0" wp14:anchorId="5F81CA9A" wp14:editId="2387188A">
                <wp:extent cx="5837693" cy="1961544"/>
                <wp:effectExtent l="0" t="0" r="0" b="635"/>
                <wp:docPr id="1973968024" name="Group 21"/>
                <wp:cNvGraphicFramePr/>
                <a:graphic xmlns:a="http://schemas.openxmlformats.org/drawingml/2006/main">
                  <a:graphicData uri="http://schemas.microsoft.com/office/word/2010/wordprocessingGroup">
                    <wpg:wgp>
                      <wpg:cNvGrpSpPr/>
                      <wpg:grpSpPr>
                        <a:xfrm>
                          <a:off x="0" y="0"/>
                          <a:ext cx="5837693" cy="1961544"/>
                          <a:chOff x="0" y="0"/>
                          <a:chExt cx="5837693" cy="1961544"/>
                        </a:xfrm>
                      </wpg:grpSpPr>
                      <wpg:grpSp>
                        <wpg:cNvPr id="1973968025" name="Group 1973968025"/>
                        <wpg:cNvGrpSpPr/>
                        <wpg:grpSpPr>
                          <a:xfrm>
                            <a:off x="0" y="779725"/>
                            <a:ext cx="1330089" cy="1181819"/>
                            <a:chOff x="0" y="779725"/>
                            <a:chExt cx="2353310" cy="2090977"/>
                          </a:xfrm>
                          <a:solidFill>
                            <a:schemeClr val="bg1">
                              <a:lumMod val="50000"/>
                            </a:schemeClr>
                          </a:solidFill>
                        </wpg:grpSpPr>
                        <wps:wsp>
                          <wps:cNvPr id="1973968026" name="Freeform 4"/>
                          <wps:cNvSpPr/>
                          <wps:spPr>
                            <a:xfrm>
                              <a:off x="0"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grpFill/>
                          </wps:spPr>
                          <wps:bodyPr/>
                        </wps:wsp>
                      </wpg:grpSp>
                      <wpg:grpSp>
                        <wpg:cNvPr id="1973968027" name="Group 1973968027"/>
                        <wpg:cNvGrpSpPr/>
                        <wpg:grpSpPr>
                          <a:xfrm rot="10800000">
                            <a:off x="0" y="4271"/>
                            <a:ext cx="1330807" cy="779725"/>
                            <a:chOff x="0" y="4271"/>
                            <a:chExt cx="2215278" cy="1297940"/>
                          </a:xfrm>
                          <a:solidFill>
                            <a:schemeClr val="bg1">
                              <a:lumMod val="50000"/>
                            </a:schemeClr>
                          </a:solidFill>
                        </wpg:grpSpPr>
                        <wps:wsp>
                          <wps:cNvPr id="1973968028" name="Freeform 6"/>
                          <wps:cNvSpPr/>
                          <wps:spPr>
                            <a:xfrm>
                              <a:off x="0" y="4271"/>
                              <a:ext cx="2215278" cy="1297940"/>
                            </a:xfrm>
                            <a:custGeom>
                              <a:avLst/>
                              <a:gdLst/>
                              <a:ahLst/>
                              <a:cxnLst/>
                              <a:rect l="l" t="t" r="r" b="b"/>
                              <a:pathLst>
                                <a:path w="2215278" h="1297940">
                                  <a:moveTo>
                                    <a:pt x="0" y="0"/>
                                  </a:moveTo>
                                  <a:lnTo>
                                    <a:pt x="1107639" y="1297940"/>
                                  </a:lnTo>
                                  <a:lnTo>
                                    <a:pt x="2215278" y="0"/>
                                  </a:lnTo>
                                  <a:close/>
                                </a:path>
                              </a:pathLst>
                            </a:custGeom>
                            <a:grpFill/>
                          </wps:spPr>
                          <wps:bodyPr/>
                        </wps:wsp>
                      </wpg:grpSp>
                      <wpg:grpSp>
                        <wpg:cNvPr id="1973968029" name="Group 1973968029"/>
                        <wpg:cNvGrpSpPr/>
                        <wpg:grpSpPr>
                          <a:xfrm>
                            <a:off x="265057" y="4271"/>
                            <a:ext cx="400347" cy="234565"/>
                            <a:chOff x="265057" y="4271"/>
                            <a:chExt cx="2215278" cy="1297940"/>
                          </a:xfrm>
                        </wpg:grpSpPr>
                        <wps:wsp>
                          <wps:cNvPr id="1973968030" name="Freeform 8"/>
                          <wps:cNvSpPr/>
                          <wps:spPr>
                            <a:xfrm>
                              <a:off x="265057" y="4271"/>
                              <a:ext cx="2215278" cy="1297940"/>
                            </a:xfrm>
                            <a:custGeom>
                              <a:avLst/>
                              <a:gdLst/>
                              <a:ahLst/>
                              <a:cxnLst/>
                              <a:rect l="l" t="t" r="r" b="b"/>
                              <a:pathLst>
                                <a:path w="2215278" h="1297940">
                                  <a:moveTo>
                                    <a:pt x="0" y="0"/>
                                  </a:moveTo>
                                  <a:lnTo>
                                    <a:pt x="1107639" y="1297940"/>
                                  </a:lnTo>
                                  <a:lnTo>
                                    <a:pt x="2215278" y="0"/>
                                  </a:lnTo>
                                  <a:close/>
                                </a:path>
                              </a:pathLst>
                            </a:custGeom>
                            <a:solidFill>
                              <a:schemeClr val="accent5">
                                <a:lumMod val="20000"/>
                                <a:lumOff val="80000"/>
                              </a:schemeClr>
                            </a:solidFill>
                          </wps:spPr>
                          <wps:bodyPr/>
                        </wps:wsp>
                      </wpg:grpSp>
                      <wpg:grpSp>
                        <wpg:cNvPr id="1973968031" name="Group 1973968031"/>
                        <wpg:cNvGrpSpPr/>
                        <wpg:grpSpPr>
                          <a:xfrm>
                            <a:off x="366827" y="387308"/>
                            <a:ext cx="593617" cy="593617"/>
                            <a:chOff x="366827" y="387308"/>
                            <a:chExt cx="6350000" cy="6350000"/>
                          </a:xfrm>
                        </wpg:grpSpPr>
                        <wps:wsp>
                          <wps:cNvPr id="1973968032" name="Freeform 34"/>
                          <wps:cNvSpPr/>
                          <wps:spPr>
                            <a:xfrm>
                              <a:off x="366827"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973968033" name="TextBox 40"/>
                        <wps:cNvSpPr txBox="1"/>
                        <wps:spPr>
                          <a:xfrm>
                            <a:off x="155741" y="1134325"/>
                            <a:ext cx="1016000" cy="572770"/>
                          </a:xfrm>
                          <a:prstGeom prst="rect">
                            <a:avLst/>
                          </a:prstGeom>
                        </wps:spPr>
                        <wps:txbx>
                          <w:txbxContent>
                            <w:p w14:paraId="018EB47C" w14:textId="6875A083" w:rsidR="008E0B6C" w:rsidRDefault="008E0B6C" w:rsidP="008E0B6C">
                              <w:pPr>
                                <w:bidi w:val="0"/>
                                <w:jc w:val="center"/>
                                <w:rPr>
                                  <w:rFonts w:ascii="Adobe Arabic" w:hAnsi="Adobe Arabic" w:cs="Adobe Arabic"/>
                                  <w:color w:val="FFFFFF"/>
                                  <w:kern w:val="24"/>
                                  <w:sz w:val="36"/>
                                  <w:szCs w:val="36"/>
                                  <w:lang w:bidi="ar-EG"/>
                                </w:rPr>
                              </w:pPr>
                              <w:r w:rsidRPr="000E3C09">
                                <w:rPr>
                                  <w:rFonts w:eastAsia="Calibri" w:hAnsi="Adobe Arabic" w:cs="Adobe Arabic"/>
                                  <w:b/>
                                  <w:bCs/>
                                  <w:color w:val="FFFFFF"/>
                                  <w:kern w:val="24"/>
                                  <w:sz w:val="36"/>
                                  <w:szCs w:val="36"/>
                                  <w:rtl/>
                                  <w:lang w:bidi="ar-EG"/>
                                </w:rPr>
                                <w:t>بناء احتياطيات للمرونة</w:t>
                              </w:r>
                            </w:p>
                          </w:txbxContent>
                        </wps:txbx>
                        <wps:bodyPr lIns="0" tIns="0" rIns="0" bIns="0" rtlCol="0" anchor="t">
                          <a:spAutoFit/>
                        </wps:bodyPr>
                      </wps:wsp>
                      <wps:wsp>
                        <wps:cNvPr id="1973968034" name="TextBox 4150"/>
                        <wps:cNvSpPr txBox="1"/>
                        <wps:spPr>
                          <a:xfrm>
                            <a:off x="422292" y="458004"/>
                            <a:ext cx="506730" cy="433705"/>
                          </a:xfrm>
                          <a:prstGeom prst="rect">
                            <a:avLst/>
                          </a:prstGeom>
                          <a:noFill/>
                        </wps:spPr>
                        <wps:txbx>
                          <w:txbxContent>
                            <w:p w14:paraId="771B0502" w14:textId="77777777" w:rsidR="008E0B6C" w:rsidRDefault="008E0B6C" w:rsidP="008E0B6C">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04</w:t>
                              </w:r>
                            </w:p>
                          </w:txbxContent>
                        </wps:txbx>
                        <wps:bodyPr wrap="square" rtlCol="0">
                          <a:spAutoFit/>
                        </wps:bodyPr>
                      </wps:wsp>
                      <wpg:grpSp>
                        <wpg:cNvPr id="1973968035" name="Group 1973968035"/>
                        <wpg:cNvGrpSpPr/>
                        <wpg:grpSpPr>
                          <a:xfrm>
                            <a:off x="1502295" y="0"/>
                            <a:ext cx="4335398" cy="1961544"/>
                            <a:chOff x="1502295" y="0"/>
                            <a:chExt cx="4335398" cy="1961544"/>
                          </a:xfrm>
                        </wpg:grpSpPr>
                        <wpg:grpSp>
                          <wpg:cNvPr id="1973968036" name="Group 1973968036"/>
                          <wpg:cNvGrpSpPr/>
                          <wpg:grpSpPr>
                            <a:xfrm>
                              <a:off x="3004591" y="779725"/>
                              <a:ext cx="1330089" cy="1181819"/>
                              <a:chOff x="3004591" y="779725"/>
                              <a:chExt cx="2353310" cy="2090977"/>
                            </a:xfrm>
                          </wpg:grpSpPr>
                          <wps:wsp>
                            <wps:cNvPr id="1973968037" name="Freeform 16"/>
                            <wps:cNvSpPr/>
                            <wps:spPr>
                              <a:xfrm>
                                <a:off x="3004591"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chemeClr val="accent5">
                                  <a:lumMod val="75000"/>
                                </a:schemeClr>
                              </a:solidFill>
                            </wps:spPr>
                            <wps:bodyPr/>
                          </wps:wsp>
                        </wpg:grpSp>
                        <wpg:grpSp>
                          <wpg:cNvPr id="1973968038" name="Group 1973968038"/>
                          <wpg:cNvGrpSpPr/>
                          <wpg:grpSpPr>
                            <a:xfrm rot="10800000">
                              <a:off x="3004591" y="4271"/>
                              <a:ext cx="1330807" cy="779725"/>
                              <a:chOff x="3004591" y="4271"/>
                              <a:chExt cx="2215278" cy="1297940"/>
                            </a:xfrm>
                          </wpg:grpSpPr>
                          <wps:wsp>
                            <wps:cNvPr id="1973968039" name="Freeform 18"/>
                            <wps:cNvSpPr/>
                            <wps:spPr>
                              <a:xfrm>
                                <a:off x="3004591" y="4271"/>
                                <a:ext cx="2215278" cy="1297940"/>
                              </a:xfrm>
                              <a:custGeom>
                                <a:avLst/>
                                <a:gdLst/>
                                <a:ahLst/>
                                <a:cxnLst/>
                                <a:rect l="l" t="t" r="r" b="b"/>
                                <a:pathLst>
                                  <a:path w="2215278" h="1297940">
                                    <a:moveTo>
                                      <a:pt x="0" y="0"/>
                                    </a:moveTo>
                                    <a:lnTo>
                                      <a:pt x="1107639" y="1297940"/>
                                    </a:lnTo>
                                    <a:lnTo>
                                      <a:pt x="2215278" y="0"/>
                                    </a:lnTo>
                                    <a:close/>
                                  </a:path>
                                </a:pathLst>
                              </a:custGeom>
                              <a:solidFill>
                                <a:schemeClr val="accent5">
                                  <a:lumMod val="75000"/>
                                </a:schemeClr>
                              </a:solidFill>
                            </wps:spPr>
                            <wps:bodyPr/>
                          </wps:wsp>
                        </wpg:grpSp>
                        <wpg:grpSp>
                          <wpg:cNvPr id="1973968040" name="Group 1973968040"/>
                          <wpg:cNvGrpSpPr/>
                          <wpg:grpSpPr>
                            <a:xfrm>
                              <a:off x="3269647" y="4271"/>
                              <a:ext cx="400347" cy="234565"/>
                              <a:chOff x="3269647" y="4271"/>
                              <a:chExt cx="2215278" cy="1297940"/>
                            </a:xfrm>
                          </wpg:grpSpPr>
                          <wps:wsp>
                            <wps:cNvPr id="1973968041" name="Freeform 20"/>
                            <wps:cNvSpPr/>
                            <wps:spPr>
                              <a:xfrm>
                                <a:off x="3269647" y="4271"/>
                                <a:ext cx="2215278" cy="1297940"/>
                              </a:xfrm>
                              <a:custGeom>
                                <a:avLst/>
                                <a:gdLst/>
                                <a:ahLst/>
                                <a:cxnLst/>
                                <a:rect l="l" t="t" r="r" b="b"/>
                                <a:pathLst>
                                  <a:path w="2215278" h="1297940">
                                    <a:moveTo>
                                      <a:pt x="0" y="0"/>
                                    </a:moveTo>
                                    <a:lnTo>
                                      <a:pt x="1107639" y="1297940"/>
                                    </a:lnTo>
                                    <a:lnTo>
                                      <a:pt x="2215278" y="0"/>
                                    </a:lnTo>
                                    <a:close/>
                                  </a:path>
                                </a:pathLst>
                              </a:custGeom>
                              <a:solidFill>
                                <a:schemeClr val="bg1">
                                  <a:lumMod val="85000"/>
                                </a:schemeClr>
                              </a:solidFill>
                            </wps:spPr>
                            <wps:bodyPr/>
                          </wps:wsp>
                        </wpg:grpSp>
                        <wpg:grpSp>
                          <wpg:cNvPr id="1973968042" name="Group 1973968042"/>
                          <wpg:cNvGrpSpPr/>
                          <wpg:grpSpPr>
                            <a:xfrm>
                              <a:off x="3373186" y="387308"/>
                              <a:ext cx="593617" cy="593617"/>
                              <a:chOff x="3373186" y="387308"/>
                              <a:chExt cx="6350000" cy="6350000"/>
                            </a:xfrm>
                          </wpg:grpSpPr>
                          <wps:wsp>
                            <wps:cNvPr id="1973968043" name="Freeform 30"/>
                            <wps:cNvSpPr/>
                            <wps:spPr>
                              <a:xfrm>
                                <a:off x="3373186"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973968044" name="TextBox 40"/>
                          <wps:cNvSpPr txBox="1"/>
                          <wps:spPr>
                            <a:xfrm>
                              <a:off x="3161602" y="1134704"/>
                              <a:ext cx="1016000" cy="572770"/>
                            </a:xfrm>
                            <a:prstGeom prst="rect">
                              <a:avLst/>
                            </a:prstGeom>
                          </wps:spPr>
                          <wps:txbx>
                            <w:txbxContent>
                              <w:p w14:paraId="1AA5203E" w14:textId="20F234C7" w:rsidR="008E0B6C" w:rsidRDefault="008E0B6C" w:rsidP="008E0B6C">
                                <w:pPr>
                                  <w:bidi w:val="0"/>
                                  <w:jc w:val="center"/>
                                  <w:rPr>
                                    <w:rFonts w:ascii="Adobe Arabic" w:hAnsi="Adobe Arabic" w:cs="Adobe Arabic"/>
                                    <w:color w:val="FFFFFF"/>
                                    <w:kern w:val="24"/>
                                    <w:sz w:val="36"/>
                                    <w:szCs w:val="36"/>
                                    <w:lang w:bidi="ar-EG"/>
                                  </w:rPr>
                                </w:pPr>
                                <w:r w:rsidRPr="000E3C09">
                                  <w:rPr>
                                    <w:rFonts w:eastAsia="Calibri" w:hAnsi="Adobe Arabic" w:cs="Adobe Arabic"/>
                                    <w:b/>
                                    <w:bCs/>
                                    <w:color w:val="FFFFFF"/>
                                    <w:kern w:val="24"/>
                                    <w:sz w:val="36"/>
                                    <w:szCs w:val="36"/>
                                    <w:rtl/>
                                    <w:lang w:bidi="ar-EG"/>
                                  </w:rPr>
                                  <w:t>تعزيز الترابط والتواصل</w:t>
                                </w:r>
                              </w:p>
                            </w:txbxContent>
                          </wps:txbx>
                          <wps:bodyPr lIns="0" tIns="0" rIns="0" bIns="0" rtlCol="0" anchor="t">
                            <a:spAutoFit/>
                          </wps:bodyPr>
                        </wps:wsp>
                        <wps:wsp>
                          <wps:cNvPr id="1973968045" name="TextBox 4148"/>
                          <wps:cNvSpPr txBox="1"/>
                          <wps:spPr>
                            <a:xfrm>
                              <a:off x="3412934" y="458004"/>
                              <a:ext cx="506730" cy="433705"/>
                            </a:xfrm>
                            <a:prstGeom prst="rect">
                              <a:avLst/>
                            </a:prstGeom>
                            <a:noFill/>
                          </wps:spPr>
                          <wps:txbx>
                            <w:txbxContent>
                              <w:p w14:paraId="6AF2CCEF" w14:textId="77777777" w:rsidR="008E0B6C" w:rsidRDefault="008E0B6C" w:rsidP="008E0B6C">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02</w:t>
                                </w:r>
                              </w:p>
                            </w:txbxContent>
                          </wps:txbx>
                          <wps:bodyPr wrap="square" rtlCol="0">
                            <a:spAutoFit/>
                          </wps:bodyPr>
                        </wps:wsp>
                        <wpg:grpSp>
                          <wpg:cNvPr id="1973968046" name="Group 1973968046"/>
                          <wpg:cNvGrpSpPr/>
                          <wpg:grpSpPr>
                            <a:xfrm>
                              <a:off x="1502295" y="779725"/>
                              <a:ext cx="1330089" cy="1181819"/>
                              <a:chOff x="1502295" y="779725"/>
                              <a:chExt cx="2353310" cy="2090977"/>
                            </a:xfrm>
                          </wpg:grpSpPr>
                          <wps:wsp>
                            <wps:cNvPr id="1973968047" name="Freeform 10"/>
                            <wps:cNvSpPr/>
                            <wps:spPr>
                              <a:xfrm>
                                <a:off x="1502295"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rgbClr val="FFD366"/>
                              </a:solidFill>
                            </wps:spPr>
                            <wps:bodyPr/>
                          </wps:wsp>
                        </wpg:grpSp>
                        <wpg:grpSp>
                          <wpg:cNvPr id="1973968048" name="Group 1973968048"/>
                          <wpg:cNvGrpSpPr/>
                          <wpg:grpSpPr>
                            <a:xfrm rot="10800000">
                              <a:off x="1502295" y="4271"/>
                              <a:ext cx="1330807" cy="779725"/>
                              <a:chOff x="1502295" y="4271"/>
                              <a:chExt cx="2215278" cy="1297940"/>
                            </a:xfrm>
                          </wpg:grpSpPr>
                          <wps:wsp>
                            <wps:cNvPr id="1973968049" name="Freeform 12"/>
                            <wps:cNvSpPr/>
                            <wps:spPr>
                              <a:xfrm>
                                <a:off x="1502295" y="4271"/>
                                <a:ext cx="2215278" cy="1297940"/>
                              </a:xfrm>
                              <a:custGeom>
                                <a:avLst/>
                                <a:gdLst/>
                                <a:ahLst/>
                                <a:cxnLst/>
                                <a:rect l="l" t="t" r="r" b="b"/>
                                <a:pathLst>
                                  <a:path w="2215278" h="1297940">
                                    <a:moveTo>
                                      <a:pt x="0" y="0"/>
                                    </a:moveTo>
                                    <a:lnTo>
                                      <a:pt x="1107639" y="1297940"/>
                                    </a:lnTo>
                                    <a:lnTo>
                                      <a:pt x="2215278" y="0"/>
                                    </a:lnTo>
                                    <a:close/>
                                  </a:path>
                                </a:pathLst>
                              </a:custGeom>
                              <a:solidFill>
                                <a:srgbClr val="FFD366"/>
                              </a:solidFill>
                            </wps:spPr>
                            <wps:bodyPr/>
                          </wps:wsp>
                        </wpg:grpSp>
                        <wpg:grpSp>
                          <wpg:cNvPr id="1973968050" name="Group 1973968050"/>
                          <wpg:cNvGrpSpPr/>
                          <wpg:grpSpPr>
                            <a:xfrm>
                              <a:off x="1767352" y="4271"/>
                              <a:ext cx="400347" cy="234565"/>
                              <a:chOff x="1767352" y="4271"/>
                              <a:chExt cx="2215278" cy="1297940"/>
                            </a:xfrm>
                          </wpg:grpSpPr>
                          <wps:wsp>
                            <wps:cNvPr id="1973968051" name="Freeform 14"/>
                            <wps:cNvSpPr/>
                            <wps:spPr>
                              <a:xfrm>
                                <a:off x="1767352" y="4271"/>
                                <a:ext cx="2215278" cy="1297940"/>
                              </a:xfrm>
                              <a:custGeom>
                                <a:avLst/>
                                <a:gdLst/>
                                <a:ahLst/>
                                <a:cxnLst/>
                                <a:rect l="l" t="t" r="r" b="b"/>
                                <a:pathLst>
                                  <a:path w="2215278" h="1297940">
                                    <a:moveTo>
                                      <a:pt x="0" y="0"/>
                                    </a:moveTo>
                                    <a:lnTo>
                                      <a:pt x="1107639" y="1297940"/>
                                    </a:lnTo>
                                    <a:lnTo>
                                      <a:pt x="2215278" y="0"/>
                                    </a:lnTo>
                                    <a:close/>
                                  </a:path>
                                </a:pathLst>
                              </a:custGeom>
                              <a:solidFill>
                                <a:schemeClr val="accent4">
                                  <a:lumMod val="40000"/>
                                  <a:lumOff val="60000"/>
                                </a:schemeClr>
                              </a:solidFill>
                            </wps:spPr>
                            <wps:bodyPr/>
                          </wps:wsp>
                        </wpg:grpSp>
                        <wpg:grpSp>
                          <wpg:cNvPr id="1973968052" name="Group 1973968052"/>
                          <wpg:cNvGrpSpPr/>
                          <wpg:grpSpPr>
                            <a:xfrm>
                              <a:off x="4506886" y="779725"/>
                              <a:ext cx="1330089" cy="1181819"/>
                              <a:chOff x="4506886" y="779725"/>
                              <a:chExt cx="2353310" cy="2090977"/>
                            </a:xfrm>
                          </wpg:grpSpPr>
                          <wps:wsp>
                            <wps:cNvPr id="1973968053" name="Freeform 22"/>
                            <wps:cNvSpPr/>
                            <wps:spPr>
                              <a:xfrm>
                                <a:off x="4506886" y="779725"/>
                                <a:ext cx="2353310" cy="2090977"/>
                              </a:xfrm>
                              <a:custGeom>
                                <a:avLst/>
                                <a:gdLst/>
                                <a:ahLst/>
                                <a:cxnLst/>
                                <a:rect l="l" t="t" r="r" b="b"/>
                                <a:pathLst>
                                  <a:path w="2353310" h="2090977">
                                    <a:moveTo>
                                      <a:pt x="784860" y="2023667"/>
                                    </a:moveTo>
                                    <a:cubicBezTo>
                                      <a:pt x="905510" y="2064307"/>
                                      <a:pt x="1042670" y="2090977"/>
                                      <a:pt x="1177290" y="2090977"/>
                                    </a:cubicBezTo>
                                    <a:cubicBezTo>
                                      <a:pt x="1311910" y="2090977"/>
                                      <a:pt x="1441450" y="2068117"/>
                                      <a:pt x="1560830" y="2027477"/>
                                    </a:cubicBezTo>
                                    <a:cubicBezTo>
                                      <a:pt x="1563370" y="2026207"/>
                                      <a:pt x="1565910" y="2026207"/>
                                      <a:pt x="1568450" y="2024937"/>
                                    </a:cubicBezTo>
                                    <a:cubicBezTo>
                                      <a:pt x="2016760" y="1862377"/>
                                      <a:pt x="2346960" y="1433117"/>
                                      <a:pt x="2353310" y="933861"/>
                                    </a:cubicBezTo>
                                    <a:lnTo>
                                      <a:pt x="2353310" y="0"/>
                                    </a:lnTo>
                                    <a:lnTo>
                                      <a:pt x="0" y="0"/>
                                    </a:lnTo>
                                    <a:lnTo>
                                      <a:pt x="0" y="933189"/>
                                    </a:lnTo>
                                    <a:cubicBezTo>
                                      <a:pt x="6350" y="1435657"/>
                                      <a:pt x="331470" y="1864917"/>
                                      <a:pt x="784860" y="2023667"/>
                                    </a:cubicBezTo>
                                    <a:close/>
                                  </a:path>
                                </a:pathLst>
                              </a:custGeom>
                              <a:solidFill>
                                <a:srgbClr val="168489"/>
                              </a:solidFill>
                            </wps:spPr>
                            <wps:bodyPr/>
                          </wps:wsp>
                        </wpg:grpSp>
                        <wpg:grpSp>
                          <wpg:cNvPr id="1973968054" name="Group 1973968054"/>
                          <wpg:cNvGrpSpPr/>
                          <wpg:grpSpPr>
                            <a:xfrm rot="10800000">
                              <a:off x="4506886" y="4271"/>
                              <a:ext cx="1330807" cy="779725"/>
                              <a:chOff x="4506886" y="4271"/>
                              <a:chExt cx="2215278" cy="1297940"/>
                            </a:xfrm>
                          </wpg:grpSpPr>
                          <wps:wsp>
                            <wps:cNvPr id="1973968055" name="Freeform 24"/>
                            <wps:cNvSpPr/>
                            <wps:spPr>
                              <a:xfrm>
                                <a:off x="4506886" y="4271"/>
                                <a:ext cx="2215278" cy="1297940"/>
                              </a:xfrm>
                              <a:custGeom>
                                <a:avLst/>
                                <a:gdLst/>
                                <a:ahLst/>
                                <a:cxnLst/>
                                <a:rect l="l" t="t" r="r" b="b"/>
                                <a:pathLst>
                                  <a:path w="2215278" h="1297940">
                                    <a:moveTo>
                                      <a:pt x="0" y="0"/>
                                    </a:moveTo>
                                    <a:lnTo>
                                      <a:pt x="1107639" y="1297940"/>
                                    </a:lnTo>
                                    <a:lnTo>
                                      <a:pt x="2215278" y="0"/>
                                    </a:lnTo>
                                    <a:close/>
                                  </a:path>
                                </a:pathLst>
                              </a:custGeom>
                              <a:solidFill>
                                <a:srgbClr val="168489"/>
                              </a:solidFill>
                            </wps:spPr>
                            <wps:bodyPr/>
                          </wps:wsp>
                        </wpg:grpSp>
                        <wpg:grpSp>
                          <wpg:cNvPr id="1973968056" name="Group 1973968056"/>
                          <wpg:cNvGrpSpPr/>
                          <wpg:grpSpPr>
                            <a:xfrm>
                              <a:off x="4771943" y="0"/>
                              <a:ext cx="400347" cy="234565"/>
                              <a:chOff x="4771943" y="0"/>
                              <a:chExt cx="2215278" cy="1297940"/>
                            </a:xfrm>
                          </wpg:grpSpPr>
                          <wps:wsp>
                            <wps:cNvPr id="1973968057" name="Freeform 26"/>
                            <wps:cNvSpPr/>
                            <wps:spPr>
                              <a:xfrm>
                                <a:off x="4771943" y="0"/>
                                <a:ext cx="2215278" cy="1297940"/>
                              </a:xfrm>
                              <a:custGeom>
                                <a:avLst/>
                                <a:gdLst/>
                                <a:ahLst/>
                                <a:cxnLst/>
                                <a:rect l="l" t="t" r="r" b="b"/>
                                <a:pathLst>
                                  <a:path w="2215278" h="1297940">
                                    <a:moveTo>
                                      <a:pt x="0" y="0"/>
                                    </a:moveTo>
                                    <a:lnTo>
                                      <a:pt x="1107639" y="1297940"/>
                                    </a:lnTo>
                                    <a:lnTo>
                                      <a:pt x="2215278" y="0"/>
                                    </a:lnTo>
                                    <a:close/>
                                  </a:path>
                                </a:pathLst>
                              </a:custGeom>
                              <a:solidFill>
                                <a:srgbClr val="7CD4D2"/>
                              </a:solidFill>
                            </wps:spPr>
                            <wps:bodyPr/>
                          </wps:wsp>
                        </wpg:grpSp>
                        <wpg:grpSp>
                          <wpg:cNvPr id="1973968058" name="Group 1973968058"/>
                          <wpg:cNvGrpSpPr/>
                          <wpg:grpSpPr>
                            <a:xfrm>
                              <a:off x="4875481" y="401259"/>
                              <a:ext cx="593617" cy="593617"/>
                              <a:chOff x="4875481" y="401259"/>
                              <a:chExt cx="6350000" cy="6350000"/>
                            </a:xfrm>
                          </wpg:grpSpPr>
                          <wps:wsp>
                            <wps:cNvPr id="1973968059" name="Freeform 28"/>
                            <wps:cNvSpPr/>
                            <wps:spPr>
                              <a:xfrm>
                                <a:off x="4875481" y="401259"/>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g:grpSp>
                          <wpg:cNvPr id="1973968060" name="Group 1973968060"/>
                          <wpg:cNvGrpSpPr/>
                          <wpg:grpSpPr>
                            <a:xfrm>
                              <a:off x="1869122" y="387308"/>
                              <a:ext cx="593617" cy="593617"/>
                              <a:chOff x="1869122" y="387308"/>
                              <a:chExt cx="6350000" cy="6350000"/>
                            </a:xfrm>
                          </wpg:grpSpPr>
                          <wps:wsp>
                            <wps:cNvPr id="1973968061" name="Freeform 32"/>
                            <wps:cNvSpPr/>
                            <wps:spPr>
                              <a:xfrm>
                                <a:off x="1869122" y="387308"/>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grpSp>
                        <wps:wsp>
                          <wps:cNvPr id="1973968062" name="TextBox 40"/>
                          <wps:cNvSpPr txBox="1"/>
                          <wps:spPr>
                            <a:xfrm>
                              <a:off x="4663828" y="1134704"/>
                              <a:ext cx="1015365" cy="572770"/>
                            </a:xfrm>
                            <a:prstGeom prst="rect">
                              <a:avLst/>
                            </a:prstGeom>
                          </wps:spPr>
                          <wps:txbx>
                            <w:txbxContent>
                              <w:p w14:paraId="2878526E" w14:textId="54C08308" w:rsidR="008E0B6C" w:rsidRDefault="008E0B6C" w:rsidP="008E0B6C">
                                <w:pPr>
                                  <w:bidi w:val="0"/>
                                  <w:jc w:val="center"/>
                                  <w:rPr>
                                    <w:rFonts w:ascii="Adobe Arabic" w:hAnsi="Adobe Arabic" w:cs="Adobe Arabic"/>
                                    <w:color w:val="FFFFFF"/>
                                    <w:kern w:val="24"/>
                                    <w:sz w:val="36"/>
                                    <w:szCs w:val="36"/>
                                    <w:lang w:bidi="ar-EG"/>
                                  </w:rPr>
                                </w:pPr>
                                <w:r w:rsidRPr="000E3C09">
                                  <w:rPr>
                                    <w:rFonts w:eastAsia="Calibri" w:hAnsi="Adobe Arabic" w:cs="Adobe Arabic"/>
                                    <w:b/>
                                    <w:bCs/>
                                    <w:color w:val="FFFFFF"/>
                                    <w:kern w:val="24"/>
                                    <w:sz w:val="36"/>
                                    <w:szCs w:val="36"/>
                                    <w:rtl/>
                                    <w:lang w:bidi="ar-EG"/>
                                  </w:rPr>
                                  <w:t>تنويع الموارد والقدرات</w:t>
                                </w:r>
                              </w:p>
                            </w:txbxContent>
                          </wps:txbx>
                          <wps:bodyPr lIns="0" tIns="0" rIns="0" bIns="0" rtlCol="0" anchor="t">
                            <a:spAutoFit/>
                          </wps:bodyPr>
                        </wps:wsp>
                        <wps:wsp>
                          <wps:cNvPr id="1973968063" name="TextBox 40"/>
                          <wps:cNvSpPr txBox="1"/>
                          <wps:spPr>
                            <a:xfrm>
                              <a:off x="1657970" y="1045934"/>
                              <a:ext cx="1016000" cy="858520"/>
                            </a:xfrm>
                            <a:prstGeom prst="rect">
                              <a:avLst/>
                            </a:prstGeom>
                          </wps:spPr>
                          <wps:txbx>
                            <w:txbxContent>
                              <w:p w14:paraId="188ACC1D" w14:textId="7226B473" w:rsidR="008E0B6C" w:rsidRDefault="008E0B6C" w:rsidP="008E0B6C">
                                <w:pPr>
                                  <w:bidi w:val="0"/>
                                  <w:jc w:val="center"/>
                                  <w:rPr>
                                    <w:rFonts w:ascii="Adobe Arabic" w:hAnsi="Adobe Arabic" w:cs="Adobe Arabic"/>
                                    <w:color w:val="FFFFFF"/>
                                    <w:kern w:val="24"/>
                                    <w:sz w:val="36"/>
                                    <w:szCs w:val="36"/>
                                    <w:lang w:bidi="ar-EG"/>
                                  </w:rPr>
                                </w:pPr>
                                <w:r w:rsidRPr="000E3C09">
                                  <w:rPr>
                                    <w:rFonts w:eastAsia="Calibri" w:hAnsi="Adobe Arabic" w:cs="Adobe Arabic"/>
                                    <w:b/>
                                    <w:bCs/>
                                    <w:color w:val="FFFFFF"/>
                                    <w:kern w:val="24"/>
                                    <w:sz w:val="36"/>
                                    <w:szCs w:val="36"/>
                                    <w:rtl/>
                                    <w:lang w:bidi="ar-EG"/>
                                  </w:rPr>
                                  <w:t>تمكين اللامركزية مع الحفاظ على الانسجام</w:t>
                                </w:r>
                              </w:p>
                            </w:txbxContent>
                          </wps:txbx>
                          <wps:bodyPr lIns="0" tIns="0" rIns="0" bIns="0" rtlCol="0" anchor="t">
                            <a:spAutoFit/>
                          </wps:bodyPr>
                        </wps:wsp>
                        <wps:wsp>
                          <wps:cNvPr id="1973968064" name="TextBox 4147"/>
                          <wps:cNvSpPr txBox="1"/>
                          <wps:spPr>
                            <a:xfrm>
                              <a:off x="4937704" y="458004"/>
                              <a:ext cx="506730" cy="433705"/>
                            </a:xfrm>
                            <a:prstGeom prst="rect">
                              <a:avLst/>
                            </a:prstGeom>
                            <a:noFill/>
                          </wps:spPr>
                          <wps:txbx>
                            <w:txbxContent>
                              <w:p w14:paraId="6A5A8439" w14:textId="77777777" w:rsidR="008E0B6C" w:rsidRDefault="008E0B6C" w:rsidP="008E0B6C">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01</w:t>
                                </w:r>
                              </w:p>
                            </w:txbxContent>
                          </wps:txbx>
                          <wps:bodyPr wrap="square" rtlCol="0">
                            <a:spAutoFit/>
                          </wps:bodyPr>
                        </wps:wsp>
                        <wps:wsp>
                          <wps:cNvPr id="1973968065" name="TextBox 4149"/>
                          <wps:cNvSpPr txBox="1"/>
                          <wps:spPr>
                            <a:xfrm>
                              <a:off x="1913817" y="458004"/>
                              <a:ext cx="506730" cy="433705"/>
                            </a:xfrm>
                            <a:prstGeom prst="rect">
                              <a:avLst/>
                            </a:prstGeom>
                            <a:noFill/>
                          </wps:spPr>
                          <wps:txbx>
                            <w:txbxContent>
                              <w:p w14:paraId="746F090A" w14:textId="77777777" w:rsidR="008E0B6C" w:rsidRDefault="008E0B6C" w:rsidP="008E0B6C">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03</w:t>
                                </w:r>
                              </w:p>
                            </w:txbxContent>
                          </wps:txbx>
                          <wps:bodyPr wrap="square" rtlCol="0">
                            <a:spAutoFit/>
                          </wps:bodyPr>
                        </wps:wsp>
                      </wpg:grpSp>
                    </wpg:wgp>
                  </a:graphicData>
                </a:graphic>
              </wp:inline>
            </w:drawing>
          </mc:Choice>
          <mc:Fallback>
            <w:pict>
              <v:group w14:anchorId="5F81CA9A" id="_x0000_s2405" style="width:459.65pt;height:154.45pt;mso-position-horizontal-relative:char;mso-position-vertical-relative:line" coordsize="58376,19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">
                <v:group id="Group 1973968025" o:spid="_x0000_s2406" style="position:absolute;top:7797;width:13300;height:11818" coordorigin=",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">
                  <v:shape id="Freeform 4" o:spid="_x0000_s2407" style="position:absolute;top:7797;width:23533;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" path="m784860,2023667v120650,40640,257810,67310,392430,67310c1311910,2090977,1441450,2068117,1560830,2027477v2540,-1270,5080,-1270,7620,-2540c2016760,1862377,2346960,1433117,2353310,933861l2353310,,,,,933189v6350,502468,331470,931728,784860,1090478xe" filled="f" stroked="f">
                    <v:path arrowok="t"/>
                  </v:shape>
                </v:group>
                <v:group id="Group 1973968027" o:spid="_x0000_s2408" style="position:absolute;top:42;width:13308;height:7797;rotation:180" coordorigin=",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">
                  <v:shape id="Freeform 6" o:spid="_x0000_s2409" style="position:absolute;top:42;width:22152;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" path="m,l1107639,1297940,2215278,,,xe" filled="f" stroked="f">
                    <v:path arrowok="t"/>
                  </v:shape>
                </v:group>
                <v:group id="Group 1973968029" o:spid="_x0000_s2410" style="position:absolute;left:2650;top:42;width:4004;height:2346" coordorigin="2650,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">
                  <v:shape id="Freeform 8" o:spid="_x0000_s2411" style="position:absolute;left:2650;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" path="m,l1107639,1297940,2215278,,,xe" fillcolor="#deeaf6 [664]" stroked="f">
                    <v:path arrowok="t"/>
                  </v:shape>
                </v:group>
                <v:group id="Group 1973968031" o:spid="_x0000_s2412" style="position:absolute;left:3668;top:3873;width:5936;height:5936" coordorigin="3668,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">
                  <v:shape id="Freeform 34" o:spid="_x0000_s2413" style="position:absolute;left:3668;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" path="m3175000,c1421496,,,1421496,,3175000,,4928504,1421496,6350000,3175000,6350000v1753504,,3175000,-1421496,3175000,-3175000c6350000,1421496,4928504,,3175000,xe" stroked="f">
                    <v:path arrowok="t"/>
                  </v:shape>
                </v:group>
                <v:shape id="TextBox 40" o:spid="_x0000_s2414" type="#_x0000_t202" style="position:absolute;left:1557;top:11343;width:10160;height:5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" filled="f" stroked="f">
                  <v:textbox style="mso-fit-shape-to-text:t" inset="0,0,0,0">
                    <w:txbxContent>
                      <w:p w14:paraId="018EB47C" w14:textId="6875A083" w:rsidR="008E0B6C" w:rsidRDefault="008E0B6C" w:rsidP="008E0B6C">
                        <w:pPr>
                          <w:bidi w:val="0"/>
                          <w:jc w:val="center"/>
                          <w:rPr>
                            <w:rFonts w:ascii="Adobe Arabic" w:hAnsi="Adobe Arabic" w:cs="Adobe Arabic"/>
                            <w:color w:val="FFFFFF"/>
                            <w:kern w:val="24"/>
                            <w:sz w:val="36"/>
                            <w:szCs w:val="36"/>
                            <w:lang w:bidi="ar-EG"/>
                          </w:rPr>
                        </w:pPr>
                        <w:r w:rsidRPr="000E3C09">
                          <w:rPr>
                            <w:rFonts w:eastAsia="Calibri" w:hAnsi="Adobe Arabic" w:cs="Adobe Arabic"/>
                            <w:b/>
                            <w:bCs/>
                            <w:color w:val="FFFFFF"/>
                            <w:kern w:val="24"/>
                            <w:sz w:val="36"/>
                            <w:szCs w:val="36"/>
                            <w:rtl/>
                            <w:lang w:bidi="ar-EG"/>
                          </w:rPr>
                          <w:t>بناء احتياطيات للمرونة</w:t>
                        </w:r>
                      </w:p>
                    </w:txbxContent>
                  </v:textbox>
                </v:shape>
                <v:shape id="TextBox 4150" o:spid="_x0000_s2415" type="#_x0000_t202" style="position:absolute;left:4222;top:4580;width:5068;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" filled="f" stroked="f">
                  <v:textbox style="mso-fit-shape-to-text:t">
                    <w:txbxContent>
                      <w:p w14:paraId="771B0502" w14:textId="77777777" w:rsidR="008E0B6C" w:rsidRDefault="008E0B6C" w:rsidP="008E0B6C">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04</w:t>
                        </w:r>
                      </w:p>
                    </w:txbxContent>
                  </v:textbox>
                </v:shape>
                <v:group id="Group 1973968035" o:spid="_x0000_s2416" style="position:absolute;left:15022;width:43354;height:19615" coordorigin="15022" coordsize="43353,19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">
                  <v:group id="Group 1973968036" o:spid="_x0000_s2417" style="position:absolute;left:30045;top:7797;width:13301;height:11818" coordorigin="30045,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">
                    <v:shape id="Freeform 16" o:spid="_x0000_s2418" style="position:absolute;left:30045;top:7797;width:23534;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" path="m784860,2023667v120650,40640,257810,67310,392430,67310c1311910,2090977,1441450,2068117,1560830,2027477v2540,-1270,5080,-1270,7620,-2540c2016760,1862377,2346960,1433117,2353310,933861l2353310,,,,,933189v6350,502468,331470,931728,784860,1090478xe" fillcolor="#2e74b5 [2408]" stroked="f">
                      <v:path arrowok="t"/>
                    </v:shape>
                  </v:group>
                  <v:group id="Group 1973968038" o:spid="_x0000_s2419" style="position:absolute;left:30045;top:42;width:13308;height:7797;rotation:180" coordorigin="30045,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">
                    <v:shape id="Freeform 18" o:spid="_x0000_s2420" style="position:absolute;left:30045;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" path="m,l1107639,1297940,2215278,,,xe" fillcolor="#2e74b5 [2408]" stroked="f">
                      <v:path arrowok="t"/>
                    </v:shape>
                  </v:group>
                  <v:group id="Group 1973968040" o:spid="_x0000_s2421" style="position:absolute;left:32696;top:42;width:4003;height:2346" coordorigin="32696,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">
                    <v:shape id="Freeform 20" o:spid="_x0000_s2422" style="position:absolute;left:32696;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" path="m,l1107639,1297940,2215278,,,xe" fillcolor="#d8d8d8 [2732]" stroked="f">
                      <v:path arrowok="t"/>
                    </v:shape>
                  </v:group>
                  <v:group id="Group 1973968042" o:spid="_x0000_s2423" style="position:absolute;left:33731;top:3873;width:5937;height:5936" coordorigin="33731,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">
                    <v:shape id="Freeform 30" o:spid="_x0000_s2424" style="position:absolute;left:33731;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" path="m3175000,c1421496,,,1421496,,3175000,,4928504,1421496,6350000,3175000,6350000v1753504,,3175000,-1421496,3175000,-3175000c6350000,1421496,4928504,,3175000,xe" stroked="f">
                      <v:path arrowok="t"/>
                    </v:shape>
                  </v:group>
                  <v:shape id="TextBox 40" o:spid="_x0000_s2425" type="#_x0000_t202" style="position:absolute;left:31616;top:11347;width:10160;height:5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" filled="f" stroked="f">
                    <v:textbox style="mso-fit-shape-to-text:t" inset="0,0,0,0">
                      <w:txbxContent>
                        <w:p w14:paraId="1AA5203E" w14:textId="20F234C7" w:rsidR="008E0B6C" w:rsidRDefault="008E0B6C" w:rsidP="008E0B6C">
                          <w:pPr>
                            <w:bidi w:val="0"/>
                            <w:jc w:val="center"/>
                            <w:rPr>
                              <w:rFonts w:ascii="Adobe Arabic" w:hAnsi="Adobe Arabic" w:cs="Adobe Arabic"/>
                              <w:color w:val="FFFFFF"/>
                              <w:kern w:val="24"/>
                              <w:sz w:val="36"/>
                              <w:szCs w:val="36"/>
                              <w:lang w:bidi="ar-EG"/>
                            </w:rPr>
                          </w:pPr>
                          <w:r w:rsidRPr="000E3C09">
                            <w:rPr>
                              <w:rFonts w:eastAsia="Calibri" w:hAnsi="Adobe Arabic" w:cs="Adobe Arabic"/>
                              <w:b/>
                              <w:bCs/>
                              <w:color w:val="FFFFFF"/>
                              <w:kern w:val="24"/>
                              <w:sz w:val="36"/>
                              <w:szCs w:val="36"/>
                              <w:rtl/>
                              <w:lang w:bidi="ar-EG"/>
                            </w:rPr>
                            <w:t>تعزيز الترابط والتواصل</w:t>
                          </w:r>
                        </w:p>
                      </w:txbxContent>
                    </v:textbox>
                  </v:shape>
                  <v:shape id="TextBox 4148" o:spid="_x0000_s2426" type="#_x0000_t202" style="position:absolute;left:34129;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" filled="f" stroked="f">
                    <v:textbox style="mso-fit-shape-to-text:t">
                      <w:txbxContent>
                        <w:p w14:paraId="6AF2CCEF" w14:textId="77777777" w:rsidR="008E0B6C" w:rsidRDefault="008E0B6C" w:rsidP="008E0B6C">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02</w:t>
                          </w:r>
                        </w:p>
                      </w:txbxContent>
                    </v:textbox>
                  </v:shape>
                  <v:group id="Group 1973968046" o:spid="_x0000_s2427" style="position:absolute;left:15022;top:7797;width:13301;height:11818" coordorigin="15022,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">
                    <v:shape id="Freeform 10" o:spid="_x0000_s2428" style="position:absolute;left:15022;top:7797;width:23534;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" path="m784860,2023667v120650,40640,257810,67310,392430,67310c1311910,2090977,1441450,2068117,1560830,2027477v2540,-1270,5080,-1270,7620,-2540c2016760,1862377,2346960,1433117,2353310,933861l2353310,,,,,933189v6350,502468,331470,931728,784860,1090478xe" fillcolor="#ffd366" stroked="f">
                      <v:path arrowok="t"/>
                    </v:shape>
                  </v:group>
                  <v:group id="Group 1973968048" o:spid="_x0000_s2429" style="position:absolute;left:15022;top:42;width:13309;height:7797;rotation:180" coordorigin="15022,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">
                    <v:shape id="Freeform 12" o:spid="_x0000_s2430" style="position:absolute;left:15022;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" path="m,l1107639,1297940,2215278,,,xe" fillcolor="#ffd366" stroked="f">
                      <v:path arrowok="t"/>
                    </v:shape>
                  </v:group>
                  <v:group id="Group 1973968050" o:spid="_x0000_s2431" style="position:absolute;left:17673;top:42;width:4003;height:2346" coordorigin="17673,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">
                    <v:shape id="Freeform 14" o:spid="_x0000_s2432" style="position:absolute;left:17673;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" path="m,l1107639,1297940,2215278,,,xe" fillcolor="#ffe599 [1303]" stroked="f">
                      <v:path arrowok="t"/>
                    </v:shape>
                  </v:group>
                  <v:group id="Group 1973968052" o:spid="_x0000_s2433" style="position:absolute;left:45068;top:7797;width:13301;height:11818" coordorigin="45068,7797" coordsize="23533,20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">
                    <v:shape id="Freeform 22" o:spid="_x0000_s2434" style="position:absolute;left:45068;top:7797;width:23533;height:20910;visibility:visible;mso-wrap-style:square;v-text-anchor:top" coordsize="2353310,209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" path="m784860,2023667v120650,40640,257810,67310,392430,67310c1311910,2090977,1441450,2068117,1560830,2027477v2540,-1270,5080,-1270,7620,-2540c2016760,1862377,2346960,1433117,2353310,933861l2353310,,,,,933189v6350,502468,331470,931728,784860,1090478xe" fillcolor="#168489" stroked="f">
                      <v:path arrowok="t"/>
                    </v:shape>
                  </v:group>
                  <v:group id="Group 1973968054" o:spid="_x0000_s2435" style="position:absolute;left:45068;top:42;width:13308;height:7797;rotation:180" coordorigin="45068,42"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">
                    <v:shape id="Freeform 24" o:spid="_x0000_s2436" style="position:absolute;left:45068;top:42;width:22153;height:12980;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" path="m,l1107639,1297940,2215278,,,xe" fillcolor="#168489" stroked="f">
                      <v:path arrowok="t"/>
                    </v:shape>
                  </v:group>
                  <v:group id="Group 1973968056" o:spid="_x0000_s2437" style="position:absolute;left:47719;width:4003;height:2345" coordorigin="47719" coordsize="22152,129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">
                    <v:shape id="Freeform 26" o:spid="_x0000_s2438" style="position:absolute;left:47719;width:22153;height:12979;visibility:visible;mso-wrap-style:square;v-text-anchor:top" coordsize="2215278,129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" path="m,l1107639,1297940,2215278,,,xe" fillcolor="#7cd4d2" stroked="f">
                      <v:path arrowok="t"/>
                    </v:shape>
                  </v:group>
                  <v:group id="Group 1973968058" o:spid="_x0000_s2439" style="position:absolute;left:48754;top:4012;width:5936;height:5936" coordorigin="48754,4012"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">
                    <v:shape id="Freeform 28" o:spid="_x0000_s2440" style="position:absolute;left:48754;top:4012;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" path="m3175000,c1421496,,,1421496,,3175000,,4928504,1421496,6350000,3175000,6350000v1753504,,3175000,-1421496,3175000,-3175000c6350000,1421496,4928504,,3175000,xe" stroked="f">
                      <v:path arrowok="t"/>
                    </v:shape>
                  </v:group>
                  <v:group id="Group 1973968060" o:spid="_x0000_s2441" style="position:absolute;left:18691;top:3873;width:5936;height:5936" coordorigin="18691,3873" coordsize="63500,63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">
                    <v:shape id="Freeform 32" o:spid="_x0000_s2442" style="position:absolute;left:18691;top:3873;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" path="m3175000,c1421496,,,1421496,,3175000,,4928504,1421496,6350000,3175000,6350000v1753504,,3175000,-1421496,3175000,-3175000c6350000,1421496,4928504,,3175000,xe" stroked="f">
                      <v:path arrowok="t"/>
                    </v:shape>
                  </v:group>
                  <v:shape id="TextBox 40" o:spid="_x0000_s2443" type="#_x0000_t202" style="position:absolute;left:46638;top:11347;width:10153;height:5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" filled="f" stroked="f">
                    <v:textbox style="mso-fit-shape-to-text:t" inset="0,0,0,0">
                      <w:txbxContent>
                        <w:p w14:paraId="2878526E" w14:textId="54C08308" w:rsidR="008E0B6C" w:rsidRDefault="008E0B6C" w:rsidP="008E0B6C">
                          <w:pPr>
                            <w:bidi w:val="0"/>
                            <w:jc w:val="center"/>
                            <w:rPr>
                              <w:rFonts w:ascii="Adobe Arabic" w:hAnsi="Adobe Arabic" w:cs="Adobe Arabic"/>
                              <w:color w:val="FFFFFF"/>
                              <w:kern w:val="24"/>
                              <w:sz w:val="36"/>
                              <w:szCs w:val="36"/>
                              <w:lang w:bidi="ar-EG"/>
                            </w:rPr>
                          </w:pPr>
                          <w:r w:rsidRPr="000E3C09">
                            <w:rPr>
                              <w:rFonts w:eastAsia="Calibri" w:hAnsi="Adobe Arabic" w:cs="Adobe Arabic"/>
                              <w:b/>
                              <w:bCs/>
                              <w:color w:val="FFFFFF"/>
                              <w:kern w:val="24"/>
                              <w:sz w:val="36"/>
                              <w:szCs w:val="36"/>
                              <w:rtl/>
                              <w:lang w:bidi="ar-EG"/>
                            </w:rPr>
                            <w:t>تنويع الموارد والقدرات</w:t>
                          </w:r>
                        </w:p>
                      </w:txbxContent>
                    </v:textbox>
                  </v:shape>
                  <v:shape id="TextBox 40" o:spid="_x0000_s2444" type="#_x0000_t202" style="position:absolute;left:16579;top:10459;width:10160;height:8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" filled="f" stroked="f">
                    <v:textbox style="mso-fit-shape-to-text:t" inset="0,0,0,0">
                      <w:txbxContent>
                        <w:p w14:paraId="188ACC1D" w14:textId="7226B473" w:rsidR="008E0B6C" w:rsidRDefault="008E0B6C" w:rsidP="008E0B6C">
                          <w:pPr>
                            <w:bidi w:val="0"/>
                            <w:jc w:val="center"/>
                            <w:rPr>
                              <w:rFonts w:ascii="Adobe Arabic" w:hAnsi="Adobe Arabic" w:cs="Adobe Arabic"/>
                              <w:color w:val="FFFFFF"/>
                              <w:kern w:val="24"/>
                              <w:sz w:val="36"/>
                              <w:szCs w:val="36"/>
                              <w:lang w:bidi="ar-EG"/>
                            </w:rPr>
                          </w:pPr>
                          <w:r w:rsidRPr="000E3C09">
                            <w:rPr>
                              <w:rFonts w:eastAsia="Calibri" w:hAnsi="Adobe Arabic" w:cs="Adobe Arabic"/>
                              <w:b/>
                              <w:bCs/>
                              <w:color w:val="FFFFFF"/>
                              <w:kern w:val="24"/>
                              <w:sz w:val="36"/>
                              <w:szCs w:val="36"/>
                              <w:rtl/>
                              <w:lang w:bidi="ar-EG"/>
                            </w:rPr>
                            <w:t>تمكين اللامركزية مع الحفاظ على الانسجام</w:t>
                          </w:r>
                        </w:p>
                      </w:txbxContent>
                    </v:textbox>
                  </v:shape>
                  <v:shape id="TextBox 4147" o:spid="_x0000_s2445" type="#_x0000_t202" style="position:absolute;left:49377;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" filled="f" stroked="f">
                    <v:textbox style="mso-fit-shape-to-text:t">
                      <w:txbxContent>
                        <w:p w14:paraId="6A5A8439" w14:textId="77777777" w:rsidR="008E0B6C" w:rsidRDefault="008E0B6C" w:rsidP="008E0B6C">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01</w:t>
                          </w:r>
                        </w:p>
                      </w:txbxContent>
                    </v:textbox>
                  </v:shape>
                  <v:shape id="TextBox 4149" o:spid="_x0000_s2446" type="#_x0000_t202" style="position:absolute;left:19138;top:4580;width:50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" filled="f" stroked="f">
                    <v:textbox style="mso-fit-shape-to-text:t">
                      <w:txbxContent>
                        <w:p w14:paraId="746F090A" w14:textId="77777777" w:rsidR="008E0B6C" w:rsidRDefault="008E0B6C" w:rsidP="008E0B6C">
                          <w:pPr>
                            <w:bidi w:val="0"/>
                            <w:jc w:val="center"/>
                            <w:rPr>
                              <w:rFonts w:ascii="SST Arabic Bold" w:hAnsi="SST Arabic Bold" w:cstheme="minorBidi"/>
                              <w:kern w:val="24"/>
                              <w:sz w:val="40"/>
                              <w:szCs w:val="40"/>
                              <w:lang w:val="en-GB"/>
                            </w:rPr>
                          </w:pPr>
                          <w:r>
                            <w:rPr>
                              <w:rFonts w:ascii="SST Arabic Bold" w:hAnsi="SST Arabic Bold" w:cstheme="minorBidi"/>
                              <w:kern w:val="24"/>
                              <w:sz w:val="40"/>
                              <w:szCs w:val="40"/>
                              <w:lang w:val="en-GB"/>
                            </w:rPr>
                            <w:t>03</w:t>
                          </w:r>
                        </w:p>
                      </w:txbxContent>
                    </v:textbox>
                  </v:shape>
                </v:group>
                <w10:anchorlock/>
              </v:group>
            </w:pict>
          </mc:Fallback>
        </mc:AlternateContent>
      </w:r>
    </w:p>
    <w:p w14:paraId="3E7A8F66" w14:textId="3E0A2751" w:rsidR="004F50BE" w:rsidRPr="009C637F" w:rsidRDefault="004F50BE" w:rsidP="004F1264">
      <w:pPr>
        <w:rPr>
          <w:b/>
          <w:bCs/>
          <w:rtl/>
        </w:rPr>
      </w:pPr>
      <w:r w:rsidRPr="002A078C">
        <w:rPr>
          <w:rFonts w:ascii="Sakkal Majalla" w:hAnsi="Sakkal Majalla"/>
          <w:noProof/>
          <w:sz w:val="34"/>
        </w:rPr>
        <mc:AlternateContent>
          <mc:Choice Requires="wpg">
            <w:drawing>
              <wp:inline distT="0" distB="0" distL="0" distR="0" wp14:anchorId="26932365" wp14:editId="2C1BCC80">
                <wp:extent cx="5731510" cy="891540"/>
                <wp:effectExtent l="0" t="0" r="2540" b="22860"/>
                <wp:docPr id="35254187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2541875" name="مجموعة 47"/>
                        <wpg:cNvGrpSpPr/>
                        <wpg:grpSpPr>
                          <a:xfrm>
                            <a:off x="0" y="0"/>
                            <a:ext cx="5731510" cy="895351"/>
                            <a:chOff x="0" y="0"/>
                            <a:chExt cx="5878196" cy="918845"/>
                          </a:xfrm>
                        </wpg:grpSpPr>
                        <wpg:grpSp>
                          <wpg:cNvPr id="352541876" name="مجموعة 48"/>
                          <wpg:cNvGrpSpPr/>
                          <wpg:grpSpPr>
                            <a:xfrm>
                              <a:off x="0" y="0"/>
                              <a:ext cx="5878196" cy="918845"/>
                              <a:chOff x="0" y="0"/>
                              <a:chExt cx="6240348" cy="919070"/>
                            </a:xfrm>
                          </wpg:grpSpPr>
                          <wpg:grpSp>
                            <wpg:cNvPr id="352541877" name="مجموعة 49"/>
                            <wpg:cNvGrpSpPr/>
                            <wpg:grpSpPr>
                              <a:xfrm>
                                <a:off x="0" y="169208"/>
                                <a:ext cx="5433072" cy="580613"/>
                                <a:chOff x="0" y="169208"/>
                                <a:chExt cx="5433072" cy="580613"/>
                              </a:xfrm>
                            </wpg:grpSpPr>
                            <wps:wsp>
                              <wps:cNvPr id="35254187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5254187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8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352541881" name="مربع نص 41"/>
                          <wps:cNvSpPr txBox="1"/>
                          <wps:spPr>
                            <a:xfrm>
                              <a:off x="204466" y="256739"/>
                              <a:ext cx="4615440" cy="389397"/>
                            </a:xfrm>
                            <a:prstGeom prst="rect">
                              <a:avLst/>
                            </a:prstGeom>
                            <a:noFill/>
                          </wps:spPr>
                          <wps:txbx>
                            <w:txbxContent>
                              <w:p w14:paraId="7EDC051B" w14:textId="140F127B"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تنويع الموارد والقدرات:</w:t>
                                </w:r>
                              </w:p>
                            </w:txbxContent>
                          </wps:txbx>
                          <wps:bodyPr wrap="square" rtlCol="1">
                            <a:spAutoFit/>
                          </wps:bodyPr>
                        </wps:wsp>
                      </wpg:grpSp>
                      <pic:pic xmlns:pic="http://schemas.openxmlformats.org/drawingml/2006/picture">
                        <pic:nvPicPr>
                          <pic:cNvPr id="352541882"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6932365" id="_x0000_s244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L6ATkp1BwAA9R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24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">
                  <v:group id="مجموعة 48" o:spid="_x0000_s24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">
                    <v:group id="مجموعة 49" o:spid="_x0000_s24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">
                      <v:shape id="شكل حر 50" o:spid="_x0000_s24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" fillcolor="#a5a5a5 [2092]" stroked="f" strokeweight="1pt">
                        <v:stroke joinstyle="miter"/>
                      </v:roundrect>
                    </v:group>
                    <v:oval id="شكل بيضاوي 52" o:spid="_x0000_s24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" filled="f" strokecolor="#168489" strokeweight="1pt">
                      <v:stroke joinstyle="miter"/>
                    </v:oval>
                  </v:group>
                  <v:shape id="مربع نص 41" o:spid="_x0000_s245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" filled="f" stroked="f">
                    <v:textbox style="mso-fit-shape-to-text:t">
                      <w:txbxContent>
                        <w:p w14:paraId="7EDC051B" w14:textId="140F127B"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تنويع الموارد والقدرات:</w:t>
                          </w:r>
                        </w:p>
                      </w:txbxContent>
                    </v:textbox>
                  </v:shape>
                </v:group>
                <v:shape id="صورة 54" o:spid="_x0000_s24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">
                  <v:imagedata r:id="rId117" o:title=""/>
                </v:shape>
                <w10:anchorlock/>
              </v:group>
            </w:pict>
          </mc:Fallback>
        </mc:AlternateContent>
      </w:r>
    </w:p>
    <w:p w14:paraId="77D9FA5C" w14:textId="77777777" w:rsidR="006B59BE" w:rsidRPr="00B36732" w:rsidRDefault="006B59BE" w:rsidP="004F1264">
      <w:pPr>
        <w:rPr>
          <w:rtl/>
        </w:rPr>
      </w:pPr>
      <w:r w:rsidRPr="00B36732">
        <w:rPr>
          <w:rtl/>
        </w:rPr>
        <w:t xml:space="preserve">   - بناء محفظة متنوعة من المهارات والكفاءات والتقنيات.</w:t>
      </w:r>
    </w:p>
    <w:p w14:paraId="00669629" w14:textId="77777777" w:rsidR="006B59BE" w:rsidRPr="00B36732" w:rsidRDefault="006B59BE" w:rsidP="004F1264">
      <w:pPr>
        <w:rPr>
          <w:rtl/>
        </w:rPr>
      </w:pPr>
      <w:r w:rsidRPr="00B36732">
        <w:rPr>
          <w:rtl/>
        </w:rPr>
        <w:t xml:space="preserve">   - تطوير مصادر متعددة للإيرادات والموارد.</w:t>
      </w:r>
    </w:p>
    <w:p w14:paraId="7A9B4462" w14:textId="77777777" w:rsidR="006B59BE" w:rsidRDefault="006B59BE" w:rsidP="004F1264">
      <w:pPr>
        <w:rPr>
          <w:rtl/>
        </w:rPr>
      </w:pPr>
      <w:r w:rsidRPr="00B36732">
        <w:rPr>
          <w:rtl/>
        </w:rPr>
        <w:t xml:space="preserve">   - تشجيع تعدد المهارات (</w:t>
      </w:r>
      <w:r w:rsidRPr="00B36732">
        <w:t>Multi-skilling</w:t>
      </w:r>
      <w:r w:rsidRPr="00B36732">
        <w:rPr>
          <w:rtl/>
        </w:rPr>
        <w:t>) لدى الموظفين.</w:t>
      </w:r>
    </w:p>
    <w:p w14:paraId="106ABCA8" w14:textId="68949E23"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28838D04" wp14:editId="5E36B3A0">
                <wp:extent cx="5731510" cy="891540"/>
                <wp:effectExtent l="0" t="0" r="2540" b="22860"/>
                <wp:docPr id="35254188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352541884" name="مجموعة 47"/>
                        <wpg:cNvGrpSpPr/>
                        <wpg:grpSpPr>
                          <a:xfrm>
                            <a:off x="0" y="0"/>
                            <a:ext cx="5731510" cy="895351"/>
                            <a:chOff x="0" y="0"/>
                            <a:chExt cx="5878196" cy="918845"/>
                          </a:xfrm>
                        </wpg:grpSpPr>
                        <wpg:grpSp>
                          <wpg:cNvPr id="352541885" name="مجموعة 48"/>
                          <wpg:cNvGrpSpPr/>
                          <wpg:grpSpPr>
                            <a:xfrm>
                              <a:off x="0" y="0"/>
                              <a:ext cx="5878196" cy="918845"/>
                              <a:chOff x="0" y="0"/>
                              <a:chExt cx="6240348" cy="919070"/>
                            </a:xfrm>
                          </wpg:grpSpPr>
                          <wpg:grpSp>
                            <wpg:cNvPr id="352541886" name="مجموعة 49"/>
                            <wpg:cNvGrpSpPr/>
                            <wpg:grpSpPr>
                              <a:xfrm>
                                <a:off x="0" y="169208"/>
                                <a:ext cx="5433072" cy="580613"/>
                                <a:chOff x="0" y="169208"/>
                                <a:chExt cx="5433072" cy="580613"/>
                              </a:xfrm>
                            </wpg:grpSpPr>
                            <wps:wsp>
                              <wps:cNvPr id="35254188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2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2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26" name="مربع نص 41"/>
                          <wps:cNvSpPr txBox="1"/>
                          <wps:spPr>
                            <a:xfrm>
                              <a:off x="204466" y="256739"/>
                              <a:ext cx="4615440" cy="389397"/>
                            </a:xfrm>
                            <a:prstGeom prst="rect">
                              <a:avLst/>
                            </a:prstGeom>
                            <a:noFill/>
                          </wps:spPr>
                          <wps:txbx>
                            <w:txbxContent>
                              <w:p w14:paraId="69D43964" w14:textId="456E455C"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تعزيز الترابط والتواصل:</w:t>
                                </w:r>
                              </w:p>
                            </w:txbxContent>
                          </wps:txbx>
                          <wps:bodyPr wrap="square" rtlCol="1">
                            <a:spAutoFit/>
                          </wps:bodyPr>
                        </wps:wsp>
                      </wpg:grpSp>
                      <pic:pic xmlns:pic="http://schemas.openxmlformats.org/drawingml/2006/picture">
                        <pic:nvPicPr>
                          <pic:cNvPr id="1246116227"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8838D04" id="_x0000_s245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X5mM54BwAA+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24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">
                  <v:group id="مجموعة 48" o:spid="_x0000_s24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">
                    <v:group id="مجموعة 49" o:spid="_x0000_s24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">
                      <v:shape id="شكل حر 50" o:spid="_x0000_s24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" fillcolor="#a5a5a5 [2092]" stroked="f" strokeweight="1pt">
                        <v:stroke joinstyle="miter"/>
                      </v:roundrect>
                    </v:group>
                    <v:oval id="شكل بيضاوي 52" o:spid="_x0000_s24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" filled="f" strokecolor="#168489" strokeweight="1pt">
                      <v:stroke joinstyle="miter"/>
                    </v:oval>
                  </v:group>
                  <v:shape id="مربع نص 41" o:spid="_x0000_s246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" filled="f" stroked="f">
                    <v:textbox style="mso-fit-shape-to-text:t">
                      <w:txbxContent>
                        <w:p w14:paraId="69D43964" w14:textId="456E455C"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تعزيز الترابط والتواصل:</w:t>
                          </w:r>
                        </w:p>
                      </w:txbxContent>
                    </v:textbox>
                  </v:shape>
                </v:group>
                <v:shape id="صورة 54" o:spid="_x0000_s24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">
                  <v:imagedata r:id="rId117" o:title=""/>
                </v:shape>
                <w10:anchorlock/>
              </v:group>
            </w:pict>
          </mc:Fallback>
        </mc:AlternateContent>
      </w:r>
    </w:p>
    <w:p w14:paraId="326D4918" w14:textId="77777777" w:rsidR="006B59BE" w:rsidRPr="00B36732" w:rsidRDefault="006B59BE" w:rsidP="004F1264">
      <w:pPr>
        <w:rPr>
          <w:rtl/>
        </w:rPr>
      </w:pPr>
      <w:r w:rsidRPr="00B36732">
        <w:rPr>
          <w:rtl/>
        </w:rPr>
        <w:t xml:space="preserve">   - تحطيم الصوامع التنظيمية وتعزيز العمل عبر الوظائف.</w:t>
      </w:r>
    </w:p>
    <w:p w14:paraId="2599D9F7" w14:textId="77777777" w:rsidR="006B59BE" w:rsidRPr="00B36732" w:rsidRDefault="006B59BE" w:rsidP="004F1264">
      <w:pPr>
        <w:rPr>
          <w:rtl/>
        </w:rPr>
      </w:pPr>
      <w:r w:rsidRPr="00B36732">
        <w:rPr>
          <w:rtl/>
        </w:rPr>
        <w:t xml:space="preserve">   - بناء شبكات تواصل متينة داخل المؤسسة وخارجها.</w:t>
      </w:r>
    </w:p>
    <w:p w14:paraId="1A4B8DB5" w14:textId="77777777" w:rsidR="006B59BE" w:rsidRDefault="006B59BE" w:rsidP="004F1264">
      <w:pPr>
        <w:rPr>
          <w:rtl/>
        </w:rPr>
      </w:pPr>
      <w:r w:rsidRPr="00B36732">
        <w:rPr>
          <w:rtl/>
        </w:rPr>
        <w:t xml:space="preserve">   - تطوير أنظمة تدفق المعلومات بشكل فعّال وشفاف.</w:t>
      </w:r>
    </w:p>
    <w:p w14:paraId="595F6BFC" w14:textId="24E4A15C"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720F1851" wp14:editId="4E9B0389">
                <wp:extent cx="5731510" cy="891540"/>
                <wp:effectExtent l="0" t="0" r="2540" b="22860"/>
                <wp:docPr id="124611622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46116229" name="مجموعة 47"/>
                        <wpg:cNvGrpSpPr/>
                        <wpg:grpSpPr>
                          <a:xfrm>
                            <a:off x="0" y="0"/>
                            <a:ext cx="5731510" cy="895351"/>
                            <a:chOff x="0" y="0"/>
                            <a:chExt cx="5878196" cy="918845"/>
                          </a:xfrm>
                        </wpg:grpSpPr>
                        <wpg:grpSp>
                          <wpg:cNvPr id="1246116230" name="مجموعة 48"/>
                          <wpg:cNvGrpSpPr/>
                          <wpg:grpSpPr>
                            <a:xfrm>
                              <a:off x="0" y="0"/>
                              <a:ext cx="5878196" cy="918845"/>
                              <a:chOff x="0" y="0"/>
                              <a:chExt cx="6240348" cy="919070"/>
                            </a:xfrm>
                          </wpg:grpSpPr>
                          <wpg:grpSp>
                            <wpg:cNvPr id="1246116231" name="مجموعة 49"/>
                            <wpg:cNvGrpSpPr/>
                            <wpg:grpSpPr>
                              <a:xfrm>
                                <a:off x="0" y="169208"/>
                                <a:ext cx="5433072" cy="580613"/>
                                <a:chOff x="0" y="169208"/>
                                <a:chExt cx="5433072" cy="580613"/>
                              </a:xfrm>
                            </wpg:grpSpPr>
                            <wps:wsp>
                              <wps:cNvPr id="124611623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3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3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35" name="مربع نص 41"/>
                          <wps:cNvSpPr txBox="1"/>
                          <wps:spPr>
                            <a:xfrm>
                              <a:off x="204466" y="256651"/>
                              <a:ext cx="4615440" cy="389397"/>
                            </a:xfrm>
                            <a:prstGeom prst="rect">
                              <a:avLst/>
                            </a:prstGeom>
                            <a:noFill/>
                          </wps:spPr>
                          <wps:txbx>
                            <w:txbxContent>
                              <w:p w14:paraId="3CBE84C7" w14:textId="58FB31E9" w:rsidR="004F50BE"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تمكين اللامركزية مع الحفاظ على الانسجام:</w:t>
                                </w:r>
                              </w:p>
                            </w:txbxContent>
                          </wps:txbx>
                          <wps:bodyPr wrap="square" rtlCol="1">
                            <a:spAutoFit/>
                          </wps:bodyPr>
                        </wps:wsp>
                      </wpg:grpSp>
                      <pic:pic xmlns:pic="http://schemas.openxmlformats.org/drawingml/2006/picture">
                        <pic:nvPicPr>
                          <pic:cNvPr id="1246116236"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20F1851" id="_x0000_s24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5N5qpyBwAA/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24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">
                  <v:group id="مجموعة 48" o:spid="_x0000_s24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">
                    <v:group id="مجموعة 49" o:spid="_x0000_s24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">
                      <v:shape id="شكل حر 50" o:spid="_x0000_s24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" fillcolor="#a5a5a5 [2092]" stroked="f" strokeweight="1pt">
                        <v:stroke joinstyle="miter"/>
                      </v:roundrect>
                    </v:group>
                    <v:oval id="شكل بيضاوي 52" o:spid="_x0000_s24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" filled="f" strokecolor="#168489" strokeweight="1pt">
                      <v:stroke joinstyle="miter"/>
                    </v:oval>
                  </v:group>
                  <v:shape id="مربع نص 41" o:spid="_x0000_s2472"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" filled="f" stroked="f">
                    <v:textbox style="mso-fit-shape-to-text:t">
                      <w:txbxContent>
                        <w:p w14:paraId="3CBE84C7" w14:textId="58FB31E9" w:rsidR="004F50BE"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تمكين اللامركزية مع الحفاظ على الانسجام:</w:t>
                          </w:r>
                        </w:p>
                      </w:txbxContent>
                    </v:textbox>
                  </v:shape>
                </v:group>
                <v:shape id="صورة 54" o:spid="_x0000_s24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">
                  <v:imagedata r:id="rId117" o:title=""/>
                </v:shape>
                <w10:anchorlock/>
              </v:group>
            </w:pict>
          </mc:Fallback>
        </mc:AlternateContent>
      </w:r>
    </w:p>
    <w:p w14:paraId="03B4094E" w14:textId="77777777" w:rsidR="006B59BE" w:rsidRPr="00B36732" w:rsidRDefault="006B59BE" w:rsidP="004F1264">
      <w:pPr>
        <w:rPr>
          <w:rtl/>
        </w:rPr>
      </w:pPr>
      <w:r w:rsidRPr="00B36732">
        <w:rPr>
          <w:rtl/>
        </w:rPr>
        <w:t xml:space="preserve">   - تفويض سلطة اتخاذ القرار للمستويات الأقرب للعمل.</w:t>
      </w:r>
    </w:p>
    <w:p w14:paraId="2CD5A4B1" w14:textId="77777777" w:rsidR="006B59BE" w:rsidRPr="00B36732" w:rsidRDefault="006B59BE" w:rsidP="004F1264">
      <w:pPr>
        <w:rPr>
          <w:rtl/>
        </w:rPr>
      </w:pPr>
      <w:r w:rsidRPr="00B36732">
        <w:rPr>
          <w:rtl/>
        </w:rPr>
        <w:t xml:space="preserve">   - ضمان الانسجام من خلال رؤية مشتركة وقيم موحّدة.</w:t>
      </w:r>
    </w:p>
    <w:p w14:paraId="1B1BEC5A" w14:textId="77777777" w:rsidR="006B59BE" w:rsidRDefault="006B59BE" w:rsidP="004F1264">
      <w:pPr>
        <w:rPr>
          <w:rtl/>
        </w:rPr>
      </w:pPr>
      <w:r w:rsidRPr="00B36732">
        <w:rPr>
          <w:rtl/>
        </w:rPr>
        <w:t xml:space="preserve">   - تطوير أطر عمل وحدود واضحة للقرارات اللامركزية.</w:t>
      </w:r>
    </w:p>
    <w:p w14:paraId="4FD35323" w14:textId="395754F7" w:rsidR="004F50BE" w:rsidRPr="00B36732" w:rsidRDefault="004F50BE" w:rsidP="004F1264">
      <w:pPr>
        <w:rPr>
          <w:rtl/>
        </w:rPr>
      </w:pPr>
      <w:r w:rsidRPr="002A078C">
        <w:rPr>
          <w:rFonts w:ascii="Sakkal Majalla" w:hAnsi="Sakkal Majalla"/>
          <w:noProof/>
          <w:sz w:val="34"/>
        </w:rPr>
        <w:lastRenderedPageBreak/>
        <mc:AlternateContent>
          <mc:Choice Requires="wpg">
            <w:drawing>
              <wp:inline distT="0" distB="0" distL="0" distR="0" wp14:anchorId="666367C9" wp14:editId="7C9B3E0E">
                <wp:extent cx="5731510" cy="891540"/>
                <wp:effectExtent l="0" t="0" r="2540" b="22860"/>
                <wp:docPr id="124611623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46116238" name="مجموعة 47"/>
                        <wpg:cNvGrpSpPr/>
                        <wpg:grpSpPr>
                          <a:xfrm>
                            <a:off x="0" y="0"/>
                            <a:ext cx="5731510" cy="895351"/>
                            <a:chOff x="0" y="0"/>
                            <a:chExt cx="5878196" cy="918845"/>
                          </a:xfrm>
                        </wpg:grpSpPr>
                        <wpg:grpSp>
                          <wpg:cNvPr id="1246116239" name="مجموعة 48"/>
                          <wpg:cNvGrpSpPr/>
                          <wpg:grpSpPr>
                            <a:xfrm>
                              <a:off x="0" y="0"/>
                              <a:ext cx="5878196" cy="918845"/>
                              <a:chOff x="0" y="0"/>
                              <a:chExt cx="6240348" cy="919070"/>
                            </a:xfrm>
                          </wpg:grpSpPr>
                          <wpg:grpSp>
                            <wpg:cNvPr id="1246116240" name="مجموعة 49"/>
                            <wpg:cNvGrpSpPr/>
                            <wpg:grpSpPr>
                              <a:xfrm>
                                <a:off x="0" y="169208"/>
                                <a:ext cx="5433072" cy="580613"/>
                                <a:chOff x="0" y="169208"/>
                                <a:chExt cx="5433072" cy="580613"/>
                              </a:xfrm>
                            </wpg:grpSpPr>
                            <wps:wsp>
                              <wps:cNvPr id="124611624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4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4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44" name="مربع نص 41"/>
                          <wps:cNvSpPr txBox="1"/>
                          <wps:spPr>
                            <a:xfrm>
                              <a:off x="204466" y="256739"/>
                              <a:ext cx="4615440" cy="389397"/>
                            </a:xfrm>
                            <a:prstGeom prst="rect">
                              <a:avLst/>
                            </a:prstGeom>
                            <a:noFill/>
                          </wps:spPr>
                          <wps:txbx>
                            <w:txbxContent>
                              <w:p w14:paraId="79294ACA" w14:textId="2995AFDF"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بناء احتياطيات للمرونة:</w:t>
                                </w:r>
                              </w:p>
                            </w:txbxContent>
                          </wps:txbx>
                          <wps:bodyPr wrap="square" rtlCol="1">
                            <a:spAutoFit/>
                          </wps:bodyPr>
                        </wps:wsp>
                      </wpg:grpSp>
                      <pic:pic xmlns:pic="http://schemas.openxmlformats.org/drawingml/2006/picture">
                        <pic:nvPicPr>
                          <pic:cNvPr id="1246116245"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66367C9" id="_x0000_s247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BJHXZyBwAA/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247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">
                  <v:group id="مجموعة 48" o:spid="_x0000_s247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">
                    <v:group id="مجموعة 49" o:spid="_x0000_s247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">
                      <v:shape id="شكل حر 50" o:spid="_x0000_s247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47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" fillcolor="#a5a5a5 [2092]" stroked="f" strokeweight="1pt">
                        <v:stroke joinstyle="miter"/>
                      </v:roundrect>
                    </v:group>
                    <v:oval id="شكل بيضاوي 52" o:spid="_x0000_s248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" filled="f" strokecolor="#168489" strokeweight="1pt">
                      <v:stroke joinstyle="miter"/>
                    </v:oval>
                  </v:group>
                  <v:shape id="مربع نص 41" o:spid="_x0000_s248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" filled="f" stroked="f">
                    <v:textbox style="mso-fit-shape-to-text:t">
                      <w:txbxContent>
                        <w:p w14:paraId="79294ACA" w14:textId="2995AFDF"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بناء احتياطيات للمرونة:</w:t>
                          </w:r>
                        </w:p>
                      </w:txbxContent>
                    </v:textbox>
                  </v:shape>
                </v:group>
                <v:shape id="صورة 54" o:spid="_x0000_s248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">
                  <v:imagedata r:id="rId117" o:title=""/>
                </v:shape>
                <w10:anchorlock/>
              </v:group>
            </w:pict>
          </mc:Fallback>
        </mc:AlternateContent>
      </w:r>
    </w:p>
    <w:p w14:paraId="5046CC83" w14:textId="77777777" w:rsidR="006B59BE" w:rsidRPr="00B36732" w:rsidRDefault="006B59BE" w:rsidP="004F1264">
      <w:pPr>
        <w:rPr>
          <w:rtl/>
        </w:rPr>
      </w:pPr>
      <w:r w:rsidRPr="00B36732">
        <w:rPr>
          <w:rtl/>
        </w:rPr>
        <w:t xml:space="preserve">   - تخصيص موارد للطوارئ والفرص غير المتوقعة.</w:t>
      </w:r>
    </w:p>
    <w:p w14:paraId="47208B37" w14:textId="77777777" w:rsidR="006B59BE" w:rsidRPr="00B36732" w:rsidRDefault="006B59BE" w:rsidP="004F1264">
      <w:pPr>
        <w:rPr>
          <w:rtl/>
        </w:rPr>
      </w:pPr>
      <w:r w:rsidRPr="00B36732">
        <w:rPr>
          <w:rtl/>
        </w:rPr>
        <w:t xml:space="preserve">   - تطوير خطط استمرارية الأعمال وإدارة المخاطر.</w:t>
      </w:r>
    </w:p>
    <w:p w14:paraId="46899DB6" w14:textId="77777777" w:rsidR="006B59BE" w:rsidRPr="00B36732" w:rsidRDefault="006B59BE" w:rsidP="004F1264">
      <w:pPr>
        <w:rPr>
          <w:rtl/>
        </w:rPr>
      </w:pPr>
      <w:r w:rsidRPr="00B36732">
        <w:rPr>
          <w:rtl/>
        </w:rPr>
        <w:t xml:space="preserve">   - الاستثمار في الصحة التنظيمية والرفاهية.</w:t>
      </w:r>
    </w:p>
    <w:p w14:paraId="28743C11" w14:textId="77777777" w:rsidR="006B59BE" w:rsidRPr="00B36732" w:rsidRDefault="006B59BE" w:rsidP="004F1264">
      <w:pPr>
        <w:rPr>
          <w:rtl/>
        </w:rPr>
      </w:pPr>
      <w:r w:rsidRPr="00B36732">
        <w:rPr>
          <w:rtl/>
        </w:rPr>
        <w:t>"المرونة ليست مجرد القدرة على الصمود في وجه العاصفة، بل القدرة على التحوّل والنمو من خلالها." - جودث روبير، خبيرة المرونة التنظيمية</w:t>
      </w:r>
    </w:p>
    <w:p w14:paraId="0E310FB3" w14:textId="5DA46FB5" w:rsidR="006B59BE" w:rsidRPr="000E3C09" w:rsidRDefault="000E3C09" w:rsidP="000E3C09">
      <w:pPr>
        <w:pStyle w:val="ad"/>
        <w:rPr>
          <w:b w:val="0"/>
          <w:bCs/>
          <w:color w:val="168489"/>
          <w:rtl/>
        </w:rPr>
      </w:pPr>
      <w:r w:rsidRPr="00E42DAD">
        <w:rPr>
          <w:noProof/>
        </w:rPr>
        <mc:AlternateContent>
          <mc:Choice Requires="wpg">
            <w:drawing>
              <wp:anchor distT="0" distB="0" distL="114300" distR="114300" simplePos="0" relativeHeight="252871680" behindDoc="0" locked="0" layoutInCell="1" allowOverlap="1" wp14:anchorId="085E5729" wp14:editId="232F3927">
                <wp:simplePos x="0" y="0"/>
                <wp:positionH relativeFrom="margin">
                  <wp:posOffset>4995545</wp:posOffset>
                </wp:positionH>
                <wp:positionV relativeFrom="paragraph">
                  <wp:posOffset>42664</wp:posOffset>
                </wp:positionV>
                <wp:extent cx="735965" cy="661670"/>
                <wp:effectExtent l="0" t="0" r="6985" b="5080"/>
                <wp:wrapSquare wrapText="bothSides"/>
                <wp:docPr id="1717196218"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219" name="Picture 1717196219"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220" name="Rectangle: Rounded Corners 171719622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57CD9A61" id="Group 20" o:spid="_x0000_s1026" style="position:absolute;margin-left:393.35pt;margin-top:3.35pt;width:57.95pt;height:52.1pt;z-index:252871680;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">
                <v:shape id="Picture 1717196219"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">
                  <v:imagedata r:id="rId122" o:title="Reference "/>
                </v:shape>
                <v:roundrect id="Rectangle: Rounded Corners 171719622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" fillcolor="#168489" strokecolor="#168489" strokeweight="1pt">
                  <v:stroke joinstyle="miter"/>
                </v:roundrect>
                <w10:wrap type="square" anchorx="margin"/>
              </v:group>
            </w:pict>
          </mc:Fallback>
        </mc:AlternateContent>
      </w:r>
      <w:r w:rsidR="006B59BE" w:rsidRPr="000E3C09">
        <w:rPr>
          <w:b w:val="0"/>
          <w:bCs/>
          <w:color w:val="168489"/>
          <w:rtl/>
        </w:rPr>
        <w:t xml:space="preserve">مثال: </w:t>
      </w:r>
    </w:p>
    <w:p w14:paraId="0B34105C" w14:textId="77777777" w:rsidR="006B59BE" w:rsidRPr="00B36732" w:rsidRDefault="006B59BE" w:rsidP="004F1264">
      <w:pPr>
        <w:rPr>
          <w:rtl/>
        </w:rPr>
      </w:pPr>
      <w:r w:rsidRPr="00B36732">
        <w:rPr>
          <w:rtl/>
        </w:rPr>
        <w:t>شركة تويوتا التي طوّرت نظام الإنتاج المرن (</w:t>
      </w:r>
      <w:r w:rsidRPr="00B36732">
        <w:t>Toyota Production System</w:t>
      </w:r>
      <w:r w:rsidRPr="00B36732">
        <w:rPr>
          <w:rtl/>
        </w:rPr>
        <w:t>) الذي يتضمن مبادئ مثل "جاست-إن-تايم" و"كايزن" (التحسين المستمر). عندما ضربت زلزال وتسونامي اليابان عام 2011 وتعطلت سلاسل التوريد، تمكّنت الشركة من استعادة الإنتاج بسرعة أكبر من منافسيها بفضل:</w:t>
      </w:r>
    </w:p>
    <w:p w14:paraId="67645417" w14:textId="77777777" w:rsidR="006B59BE" w:rsidRPr="00B36732" w:rsidRDefault="006B59BE" w:rsidP="004F1264">
      <w:pPr>
        <w:rPr>
          <w:rtl/>
        </w:rPr>
      </w:pPr>
      <w:r w:rsidRPr="00B36732">
        <w:rPr>
          <w:rtl/>
        </w:rPr>
        <w:t>- شبكة الموردين المتنوعة والمرنة.</w:t>
      </w:r>
    </w:p>
    <w:p w14:paraId="0EFAD8D1" w14:textId="77777777" w:rsidR="006B59BE" w:rsidRPr="00B36732" w:rsidRDefault="006B59BE" w:rsidP="004F1264">
      <w:pPr>
        <w:rPr>
          <w:rtl/>
        </w:rPr>
      </w:pPr>
      <w:r w:rsidRPr="00B36732">
        <w:rPr>
          <w:rtl/>
        </w:rPr>
        <w:t>- ثقافة حل المشكلات على مستوى جميع الموظفين.</w:t>
      </w:r>
    </w:p>
    <w:p w14:paraId="485C70F7" w14:textId="77777777" w:rsidR="006B59BE" w:rsidRDefault="006B59BE" w:rsidP="004F1264">
      <w:r w:rsidRPr="00B36732">
        <w:rPr>
          <w:rtl/>
        </w:rPr>
        <w:t>- أنظمة التواصل الفعّالة التي مكّنت من الاستجابة السريعة للأزمة.</w:t>
      </w:r>
    </w:p>
    <w:p w14:paraId="6A580232" w14:textId="77777777" w:rsidR="008E0B6C" w:rsidRDefault="008E0B6C" w:rsidP="004F1264"/>
    <w:p w14:paraId="61C0E24A" w14:textId="77777777" w:rsidR="008E0B6C" w:rsidRDefault="008E0B6C" w:rsidP="008E0B6C">
      <w:pPr>
        <w:bidi w:val="0"/>
        <w:jc w:val="center"/>
        <w:rPr>
          <w:noProof/>
        </w:rPr>
      </w:pPr>
    </w:p>
    <w:p w14:paraId="72BA60FB" w14:textId="41728764" w:rsidR="008E0B6C" w:rsidRDefault="008E0B6C" w:rsidP="008E0B6C">
      <w:pPr>
        <w:bidi w:val="0"/>
        <w:jc w:val="center"/>
      </w:pPr>
      <w:r>
        <w:rPr>
          <w:noProof/>
        </w:rPr>
        <w:drawing>
          <wp:inline distT="0" distB="0" distL="0" distR="0" wp14:anchorId="5D4E1E83" wp14:editId="4C6CD4EB">
            <wp:extent cx="2350258" cy="1430072"/>
            <wp:effectExtent l="0" t="0" r="0" b="0"/>
            <wp:docPr id="1973968066" name="Picture 1973968066" descr="Toyota Car Logo Png Brand Image Transparent HQ PNG Download | FreePNG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descr="Toyota Car Logo Png Brand Image Transparent HQ PNG Download | FreePNGimg"/>
                    <pic:cNvPicPr>
                      <a:picLocks noChangeAspect="1" noChangeArrowheads="1"/>
                    </pic:cNvPicPr>
                  </pic:nvPicPr>
                  <pic:blipFill rotWithShape="1">
                    <a:blip r:embed="rId392" cstate="print">
                      <a:extLst>
                        <a:ext uri="{28A0092B-C50C-407E-A947-70E740481C1C}">
                          <a14:useLocalDpi xmlns:a14="http://schemas.microsoft.com/office/drawing/2010/main" val="0"/>
                        </a:ext>
                      </a:extLst>
                    </a:blip>
                    <a:srcRect l="371" t="-603" r="-371" b="27599"/>
                    <a:stretch/>
                  </pic:blipFill>
                  <pic:spPr bwMode="auto">
                    <a:xfrm>
                      <a:off x="0" y="0"/>
                      <a:ext cx="2357165" cy="1434275"/>
                    </a:xfrm>
                    <a:prstGeom prst="rect">
                      <a:avLst/>
                    </a:prstGeom>
                    <a:noFill/>
                    <a:ln>
                      <a:noFill/>
                    </a:ln>
                    <a:extLst>
                      <a:ext uri="{53640926-AAD7-44D8-BBD7-CCE9431645EC}">
                        <a14:shadowObscured xmlns:a14="http://schemas.microsoft.com/office/drawing/2010/main"/>
                      </a:ext>
                    </a:extLst>
                  </pic:spPr>
                </pic:pic>
              </a:graphicData>
            </a:graphic>
          </wp:inline>
        </w:drawing>
      </w:r>
    </w:p>
    <w:p w14:paraId="4E5F84B2" w14:textId="77777777" w:rsidR="008E0B6C" w:rsidRPr="00B36732" w:rsidRDefault="008E0B6C" w:rsidP="008E0B6C">
      <w:pPr>
        <w:bidi w:val="0"/>
        <w:jc w:val="center"/>
        <w:rPr>
          <w:rtl/>
        </w:rPr>
      </w:pPr>
    </w:p>
    <w:p w14:paraId="1D667F8F" w14:textId="02BEAFE2" w:rsidR="006B59BE" w:rsidRDefault="004F1264" w:rsidP="008E0B6C">
      <w:pPr>
        <w:keepNext/>
        <w:rPr>
          <w:rtl/>
        </w:rPr>
      </w:pPr>
      <w:r w:rsidRPr="002A078C">
        <w:rPr>
          <w:rFonts w:ascii="Sakkal Majalla" w:hAnsi="Sakkal Majalla"/>
          <w:noProof/>
          <w:color w:val="002060"/>
          <w:sz w:val="34"/>
        </w:rPr>
        <w:lastRenderedPageBreak/>
        <mc:AlternateContent>
          <mc:Choice Requires="wpg">
            <w:drawing>
              <wp:inline distT="0" distB="0" distL="0" distR="0" wp14:anchorId="686E1630" wp14:editId="6683C935">
                <wp:extent cx="5731510" cy="895350"/>
                <wp:effectExtent l="0" t="0" r="21590" b="19050"/>
                <wp:docPr id="160869303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3032"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3033" name="مجموعة 39"/>
                        <wpg:cNvGrpSpPr/>
                        <wpg:grpSpPr>
                          <a:xfrm>
                            <a:off x="0" y="0"/>
                            <a:ext cx="5731510" cy="895350"/>
                            <a:chOff x="0" y="0"/>
                            <a:chExt cx="5878196" cy="918845"/>
                          </a:xfrm>
                        </wpg:grpSpPr>
                        <wpg:grpSp>
                          <wpg:cNvPr id="1608693034" name="مجموعة 40"/>
                          <wpg:cNvGrpSpPr/>
                          <wpg:grpSpPr>
                            <a:xfrm>
                              <a:off x="0" y="0"/>
                              <a:ext cx="5878196" cy="918845"/>
                              <a:chOff x="0" y="0"/>
                              <a:chExt cx="6240348" cy="919070"/>
                            </a:xfrm>
                          </wpg:grpSpPr>
                          <wpg:grpSp>
                            <wpg:cNvPr id="1608693035" name="مجموعة 41"/>
                            <wpg:cNvGrpSpPr/>
                            <wpg:grpSpPr>
                              <a:xfrm>
                                <a:off x="0" y="169208"/>
                                <a:ext cx="5433072" cy="580613"/>
                                <a:chOff x="0" y="169208"/>
                                <a:chExt cx="5433072" cy="580613"/>
                              </a:xfrm>
                            </wpg:grpSpPr>
                            <wps:wsp>
                              <wps:cNvPr id="160869303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3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3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39" name="مربع نص 41"/>
                          <wps:cNvSpPr txBox="1"/>
                          <wps:spPr>
                            <a:xfrm>
                              <a:off x="204484" y="257055"/>
                              <a:ext cx="4616071" cy="387740"/>
                            </a:xfrm>
                            <a:prstGeom prst="rect">
                              <a:avLst/>
                            </a:prstGeom>
                            <a:noFill/>
                          </wps:spPr>
                          <wps:txbx>
                            <w:txbxContent>
                              <w:p w14:paraId="61A60562" w14:textId="38FE26A8"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مهارات القائد في إدارة الغموض والتعقيد</w:t>
                                </w:r>
                              </w:p>
                            </w:txbxContent>
                          </wps:txbx>
                          <wps:bodyPr wrap="square" rtlCol="1">
                            <a:spAutoFit/>
                          </wps:bodyPr>
                        </wps:wsp>
                      </wpg:grpSp>
                    </wpg:wgp>
                  </a:graphicData>
                </a:graphic>
              </wp:inline>
            </w:drawing>
          </mc:Choice>
          <mc:Fallback>
            <w:pict>
              <v:group w14:anchorId="686E1630" id="_x0000_s248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1EB4jgcAALwcAAAOAAAAZHJzL2Uyb0RvYy54bWzsWVuP00YUfq/U/2D5&#10;sRLE90vELlqgoEqUroCK9tFxnMSq7XHHk02W10KF+CPQqlVFW1rxT5J/0+/M2I5zWZJFLfQ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">
                <v:shape id="صورة 38" o:spid="_x0000_s248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">
                  <v:imagedata r:id="rId95" o:title=""/>
                </v:shape>
                <v:group id="مجموعة 39" o:spid="_x0000_s24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">
                  <v:group id="مجموعة 40" o:spid="_x0000_s24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">
                    <v:group id="مجموعة 41" o:spid="_x0000_s24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">
                      <v:shape id="شكل حر 42" o:spid="_x0000_s24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4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" fillcolor="#168489" stroked="f" strokeweight="1pt">
                        <v:stroke joinstyle="miter"/>
                      </v:roundrect>
                    </v:group>
                    <v:oval id="شكل بيضاوي 44" o:spid="_x0000_s24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" filled="f" strokecolor="#a5a5a5 [2092]" strokeweight="1pt">
                      <v:stroke joinstyle="miter"/>
                    </v:oval>
                  </v:group>
                  <v:shape id="مربع نص 41" o:spid="_x0000_s249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" filled="f" stroked="f">
                    <v:textbox style="mso-fit-shape-to-text:t">
                      <w:txbxContent>
                        <w:p w14:paraId="61A60562" w14:textId="38FE26A8"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مهارات القائد في إدارة الغموض والتعقيد</w:t>
                          </w:r>
                        </w:p>
                      </w:txbxContent>
                    </v:textbox>
                  </v:shape>
                </v:group>
                <w10:anchorlock/>
              </v:group>
            </w:pict>
          </mc:Fallback>
        </mc:AlternateContent>
      </w:r>
    </w:p>
    <w:p w14:paraId="0E5D24F5" w14:textId="77777777" w:rsidR="006B59BE" w:rsidRDefault="006B59BE" w:rsidP="004F1264">
      <w:r>
        <w:rPr>
          <w:rtl/>
        </w:rPr>
        <w:t xml:space="preserve">في عصر </w:t>
      </w:r>
      <w:hyperlink r:id="rId393">
        <w:r>
          <w:rPr>
            <w:rStyle w:val="Hyperlink"/>
            <w:rtl/>
          </w:rPr>
          <w:t>الذكاء الاصطناعي</w:t>
        </w:r>
      </w:hyperlink>
      <w:r>
        <w:rPr>
          <w:rtl/>
        </w:rPr>
        <w:t>، تزداد البيئات تعقيداً وغموضاً، مما يتطلب مجموعة مهارات متطورة للقائد التكيفي:</w:t>
      </w:r>
    </w:p>
    <w:p w14:paraId="6BD9D5BB" w14:textId="5C6DA41E" w:rsidR="008E0B6C" w:rsidRDefault="008E0B6C" w:rsidP="008E0B6C">
      <w:pPr>
        <w:rPr>
          <w:rtl/>
        </w:rPr>
      </w:pPr>
      <w:r w:rsidRPr="008E0B6C">
        <w:rPr>
          <w:noProof/>
        </w:rPr>
        <mc:AlternateContent>
          <mc:Choice Requires="wpg">
            <w:drawing>
              <wp:inline distT="0" distB="0" distL="0" distR="0" wp14:anchorId="753DE779" wp14:editId="7099431D">
                <wp:extent cx="5894042" cy="1740950"/>
                <wp:effectExtent l="0" t="0" r="0" b="0"/>
                <wp:docPr id="1973968067" name="Group 7"/>
                <wp:cNvGraphicFramePr/>
                <a:graphic xmlns:a="http://schemas.openxmlformats.org/drawingml/2006/main">
                  <a:graphicData uri="http://schemas.microsoft.com/office/word/2010/wordprocessingGroup">
                    <wpg:wgp>
                      <wpg:cNvGrpSpPr/>
                      <wpg:grpSpPr>
                        <a:xfrm>
                          <a:off x="0" y="0"/>
                          <a:ext cx="5894042" cy="1740950"/>
                          <a:chOff x="0" y="0"/>
                          <a:chExt cx="5894042" cy="1740950"/>
                        </a:xfrm>
                      </wpg:grpSpPr>
                      <wpg:grpSp>
                        <wpg:cNvPr id="1973968068" name="Group 1973968068"/>
                        <wpg:cNvGrpSpPr/>
                        <wpg:grpSpPr>
                          <a:xfrm>
                            <a:off x="0" y="0"/>
                            <a:ext cx="5894042" cy="1740950"/>
                            <a:chOff x="0" y="0"/>
                            <a:chExt cx="5894042" cy="1740950"/>
                          </a:xfrm>
                        </wpg:grpSpPr>
                        <wpg:grpSp>
                          <wpg:cNvPr id="1973968069" name="Group 1973968069"/>
                          <wpg:cNvGrpSpPr/>
                          <wpg:grpSpPr>
                            <a:xfrm>
                              <a:off x="3504097" y="1"/>
                              <a:ext cx="1187410" cy="1706927"/>
                              <a:chOff x="3503941" y="1"/>
                              <a:chExt cx="1700314" cy="2444234"/>
                            </a:xfrm>
                          </wpg:grpSpPr>
                          <wpg:grpSp>
                            <wpg:cNvPr id="1973968070" name="Group 1973968070"/>
                            <wpg:cNvGrpSpPr/>
                            <wpg:grpSpPr>
                              <a:xfrm>
                                <a:off x="3580750" y="221731"/>
                                <a:ext cx="1547731" cy="2222504"/>
                                <a:chOff x="3580750" y="221731"/>
                                <a:chExt cx="1547730" cy="2222504"/>
                              </a:xfrm>
                            </wpg:grpSpPr>
                            <wps:wsp>
                              <wps:cNvPr id="1973968071" name="Rectangle: Rounded Corners 1973968071"/>
                              <wps:cNvSpPr/>
                              <wps:spPr>
                                <a:xfrm rot="2700000">
                                  <a:off x="3807410" y="221731"/>
                                  <a:ext cx="1094410" cy="1094410"/>
                                </a:xfrm>
                                <a:prstGeom prst="roundRect">
                                  <a:avLst>
                                    <a:gd name="adj" fmla="val 29796"/>
                                  </a:avLst>
                                </a:prstGeom>
                                <a:solidFill>
                                  <a:srgbClr val="7F7F7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072" name="Rectangle: Rounded Corners 1973968072"/>
                              <wps:cNvSpPr/>
                              <wps:spPr>
                                <a:xfrm>
                                  <a:off x="3580750" y="519601"/>
                                  <a:ext cx="1547730" cy="1924634"/>
                                </a:xfrm>
                                <a:prstGeom prst="roundRect">
                                  <a:avLst/>
                                </a:prstGeom>
                                <a:solidFill>
                                  <a:schemeClr val="bg1"/>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073" name="مربع نص 166"/>
                            <wps:cNvSpPr txBox="1"/>
                            <wps:spPr>
                              <a:xfrm>
                                <a:off x="3503941" y="1396383"/>
                                <a:ext cx="1700314" cy="969878"/>
                              </a:xfrm>
                              <a:prstGeom prst="rect">
                                <a:avLst/>
                              </a:prstGeom>
                            </wps:spPr>
                            <wps:txbx>
                              <w:txbxContent>
                                <w:p w14:paraId="452AE73A" w14:textId="77777777" w:rsidR="008E0B6C" w:rsidRDefault="008E0B6C" w:rsidP="008E0B6C">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الذكاء العاطفي المتطور</w:t>
                                  </w:r>
                                </w:p>
                              </w:txbxContent>
                            </wps:txbx>
                            <wps:bodyPr wrap="square" rtlCol="1">
                              <a:noAutofit/>
                            </wps:bodyPr>
                          </wps:wsp>
                          <wps:wsp>
                            <wps:cNvPr id="1973968074" name="مربع نص 166"/>
                            <wps:cNvSpPr txBox="1"/>
                            <wps:spPr>
                              <a:xfrm>
                                <a:off x="3703778" y="1"/>
                                <a:ext cx="1301674" cy="768935"/>
                              </a:xfrm>
                              <a:prstGeom prst="rect">
                                <a:avLst/>
                              </a:prstGeom>
                            </wps:spPr>
                            <wps:txbx>
                              <w:txbxContent>
                                <w:p w14:paraId="7688B688"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02</w:t>
                                  </w:r>
                                </w:p>
                              </w:txbxContent>
                            </wps:txbx>
                            <wps:bodyPr wrap="square" rtlCol="1">
                              <a:noAutofit/>
                            </wps:bodyPr>
                          </wps:wsp>
                        </wpg:grpSp>
                        <wpg:grpSp>
                          <wpg:cNvPr id="1973968075" name="Group 1973968075"/>
                          <wpg:cNvGrpSpPr/>
                          <wpg:grpSpPr>
                            <a:xfrm>
                              <a:off x="4638592" y="0"/>
                              <a:ext cx="1255450" cy="1706926"/>
                              <a:chOff x="4638592" y="0"/>
                              <a:chExt cx="1797743" cy="2444234"/>
                            </a:xfrm>
                          </wpg:grpSpPr>
                          <wpg:grpSp>
                            <wpg:cNvPr id="1973968076" name="Group 1973968076"/>
                            <wpg:cNvGrpSpPr/>
                            <wpg:grpSpPr>
                              <a:xfrm>
                                <a:off x="4763598" y="221730"/>
                                <a:ext cx="1547730" cy="2222504"/>
                                <a:chOff x="4763598" y="221730"/>
                                <a:chExt cx="1547730" cy="2222504"/>
                              </a:xfrm>
                            </wpg:grpSpPr>
                            <wps:wsp>
                              <wps:cNvPr id="1973968077" name="Rectangle: Rounded Corners 1973968077"/>
                              <wps:cNvSpPr/>
                              <wps:spPr>
                                <a:xfrm rot="2700000">
                                  <a:off x="4990258" y="221730"/>
                                  <a:ext cx="1094410" cy="1094410"/>
                                </a:xfrm>
                                <a:prstGeom prst="roundRect">
                                  <a:avLst>
                                    <a:gd name="adj" fmla="val 29796"/>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078" name="Rectangle: Rounded Corners 1973968078"/>
                              <wps:cNvSpPr/>
                              <wps:spPr>
                                <a:xfrm>
                                  <a:off x="4763598" y="519600"/>
                                  <a:ext cx="1547730" cy="1924634"/>
                                </a:xfrm>
                                <a:prstGeom prst="roundRect">
                                  <a:avLst/>
                                </a:prstGeom>
                                <a:solidFill>
                                  <a:schemeClr val="bg1"/>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079" name="مربع نص 166"/>
                            <wps:cNvSpPr txBox="1"/>
                            <wps:spPr>
                              <a:xfrm>
                                <a:off x="4638592" y="1378526"/>
                                <a:ext cx="1797743" cy="938198"/>
                              </a:xfrm>
                              <a:prstGeom prst="rect">
                                <a:avLst/>
                              </a:prstGeom>
                            </wps:spPr>
                            <wps:txbx>
                              <w:txbxContent>
                                <w:p w14:paraId="340079C3"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التفكير النُظُمي والاستراتيجي</w:t>
                                  </w:r>
                                </w:p>
                              </w:txbxContent>
                            </wps:txbx>
                            <wps:bodyPr wrap="square" rtlCol="1">
                              <a:noAutofit/>
                            </wps:bodyPr>
                          </wps:wsp>
                          <wps:wsp>
                            <wps:cNvPr id="1973968080" name="مربع نص 166"/>
                            <wps:cNvSpPr txBox="1"/>
                            <wps:spPr>
                              <a:xfrm>
                                <a:off x="4886626" y="0"/>
                                <a:ext cx="1301674" cy="768935"/>
                              </a:xfrm>
                              <a:prstGeom prst="rect">
                                <a:avLst/>
                              </a:prstGeom>
                            </wps:spPr>
                            <wps:txbx>
                              <w:txbxContent>
                                <w:p w14:paraId="2C39F69C"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01</w:t>
                                  </w:r>
                                </w:p>
                              </w:txbxContent>
                            </wps:txbx>
                            <wps:bodyPr wrap="square" rtlCol="1">
                              <a:noAutofit/>
                            </wps:bodyPr>
                          </wps:wsp>
                        </wpg:grpSp>
                        <wpg:grpSp>
                          <wpg:cNvPr id="1973968081" name="Group 1973968081"/>
                          <wpg:cNvGrpSpPr/>
                          <wpg:grpSpPr>
                            <a:xfrm>
                              <a:off x="0" y="1"/>
                              <a:ext cx="1187408" cy="1718173"/>
                              <a:chOff x="0" y="1"/>
                              <a:chExt cx="1700310" cy="2460339"/>
                            </a:xfrm>
                          </wpg:grpSpPr>
                          <wpg:grpSp>
                            <wpg:cNvPr id="1973968082" name="Group 1973968082"/>
                            <wpg:cNvGrpSpPr/>
                            <wpg:grpSpPr>
                              <a:xfrm>
                                <a:off x="76290" y="221731"/>
                                <a:ext cx="1547730" cy="2222504"/>
                                <a:chOff x="76290" y="221731"/>
                                <a:chExt cx="1547730" cy="2222504"/>
                              </a:xfrm>
                            </wpg:grpSpPr>
                            <wps:wsp>
                              <wps:cNvPr id="1973968083" name="Rectangle: Rounded Corners 1973968083"/>
                              <wps:cNvSpPr/>
                              <wps:spPr>
                                <a:xfrm rot="2700000">
                                  <a:off x="302950" y="221731"/>
                                  <a:ext cx="1094410" cy="1094410"/>
                                </a:xfrm>
                                <a:prstGeom prst="roundRect">
                                  <a:avLst>
                                    <a:gd name="adj" fmla="val 29796"/>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084" name="Rectangle: Rounded Corners 1973968084"/>
                              <wps:cNvSpPr/>
                              <wps:spPr>
                                <a:xfrm>
                                  <a:off x="76290" y="519601"/>
                                  <a:ext cx="1547730" cy="1924634"/>
                                </a:xfrm>
                                <a:prstGeom prst="roundRect">
                                  <a:avLst/>
                                </a:prstGeom>
                                <a:solidFill>
                                  <a:schemeClr val="bg1"/>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085" name="مربع نص 166"/>
                            <wps:cNvSpPr txBox="1"/>
                            <wps:spPr>
                              <a:xfrm>
                                <a:off x="0" y="1358142"/>
                                <a:ext cx="1700310" cy="1102198"/>
                              </a:xfrm>
                              <a:prstGeom prst="rect">
                                <a:avLst/>
                              </a:prstGeom>
                            </wps:spPr>
                            <wps:txbx>
                              <w:txbxContent>
                                <w:p w14:paraId="63930774" w14:textId="77777777" w:rsidR="008E0B6C" w:rsidRDefault="008E0B6C" w:rsidP="008E0B6C">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الاتصال الفعّال وسط الغموض</w:t>
                                  </w:r>
                                </w:p>
                              </w:txbxContent>
                            </wps:txbx>
                            <wps:bodyPr wrap="square" rtlCol="1">
                              <a:noAutofit/>
                            </wps:bodyPr>
                          </wps:wsp>
                          <wps:wsp>
                            <wps:cNvPr id="1973968086" name="مربع نص 166"/>
                            <wps:cNvSpPr txBox="1"/>
                            <wps:spPr>
                              <a:xfrm>
                                <a:off x="199318" y="1"/>
                                <a:ext cx="1301674" cy="768935"/>
                              </a:xfrm>
                              <a:prstGeom prst="rect">
                                <a:avLst/>
                              </a:prstGeom>
                            </wps:spPr>
                            <wps:txbx>
                              <w:txbxContent>
                                <w:p w14:paraId="67E141F4"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05</w:t>
                                  </w:r>
                                </w:p>
                              </w:txbxContent>
                            </wps:txbx>
                            <wps:bodyPr wrap="square" rtlCol="1">
                              <a:noAutofit/>
                            </wps:bodyPr>
                          </wps:wsp>
                        </wpg:grpSp>
                        <wpg:grpSp>
                          <wpg:cNvPr id="1973968087" name="Group 1973968087"/>
                          <wpg:cNvGrpSpPr/>
                          <wpg:grpSpPr>
                            <a:xfrm>
                              <a:off x="1172647" y="0"/>
                              <a:ext cx="1178420" cy="1706926"/>
                              <a:chOff x="1172647" y="0"/>
                              <a:chExt cx="1687440" cy="2444234"/>
                            </a:xfrm>
                          </wpg:grpSpPr>
                          <wpg:grpSp>
                            <wpg:cNvPr id="1973968088" name="Group 1973968088"/>
                            <wpg:cNvGrpSpPr/>
                            <wpg:grpSpPr>
                              <a:xfrm>
                                <a:off x="1242502" y="221730"/>
                                <a:ext cx="1547730" cy="2222504"/>
                                <a:chOff x="1242502" y="221730"/>
                                <a:chExt cx="1547730" cy="2222504"/>
                              </a:xfrm>
                            </wpg:grpSpPr>
                            <wps:wsp>
                              <wps:cNvPr id="1973968089" name="Rectangle: Rounded Corners 1973968089"/>
                              <wps:cNvSpPr/>
                              <wps:spPr>
                                <a:xfrm rot="2700000">
                                  <a:off x="1469162" y="221730"/>
                                  <a:ext cx="1094410" cy="1094410"/>
                                </a:xfrm>
                                <a:prstGeom prst="roundRect">
                                  <a:avLst>
                                    <a:gd name="adj" fmla="val 29796"/>
                                  </a:avLst>
                                </a:prstGeom>
                                <a:solidFill>
                                  <a:srgbClr val="2E75B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090" name="Rectangle: Rounded Corners 1973968090"/>
                              <wps:cNvSpPr/>
                              <wps:spPr>
                                <a:xfrm>
                                  <a:off x="1242502" y="519600"/>
                                  <a:ext cx="1547730" cy="1924634"/>
                                </a:xfrm>
                                <a:prstGeom prst="roundRect">
                                  <a:avLst/>
                                </a:prstGeom>
                                <a:solidFill>
                                  <a:schemeClr val="bg1"/>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091" name="مربع نص 166"/>
                            <wps:cNvSpPr txBox="1"/>
                            <wps:spPr>
                              <a:xfrm>
                                <a:off x="1172647" y="1368167"/>
                                <a:ext cx="1687440" cy="998784"/>
                              </a:xfrm>
                              <a:prstGeom prst="rect">
                                <a:avLst/>
                              </a:prstGeom>
                            </wps:spPr>
                            <wps:txbx>
                              <w:txbxContent>
                                <w:p w14:paraId="315C60AE" w14:textId="77777777" w:rsidR="008E0B6C" w:rsidRDefault="008E0B6C" w:rsidP="008E0B6C">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التعلّم المستمر والفضول</w:t>
                                  </w:r>
                                </w:p>
                              </w:txbxContent>
                            </wps:txbx>
                            <wps:bodyPr wrap="square" rtlCol="1">
                              <a:noAutofit/>
                            </wps:bodyPr>
                          </wps:wsp>
                          <wps:wsp>
                            <wps:cNvPr id="1973968092" name="مربع نص 166"/>
                            <wps:cNvSpPr txBox="1"/>
                            <wps:spPr>
                              <a:xfrm>
                                <a:off x="1365530" y="0"/>
                                <a:ext cx="1301674" cy="768935"/>
                              </a:xfrm>
                              <a:prstGeom prst="rect">
                                <a:avLst/>
                              </a:prstGeom>
                            </wps:spPr>
                            <wps:txbx>
                              <w:txbxContent>
                                <w:p w14:paraId="5121DBEA"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04</w:t>
                                  </w:r>
                                </w:p>
                              </w:txbxContent>
                            </wps:txbx>
                            <wps:bodyPr wrap="square" rtlCol="1">
                              <a:noAutofit/>
                            </wps:bodyPr>
                          </wps:wsp>
                        </wpg:grpSp>
                        <wpg:grpSp>
                          <wpg:cNvPr id="1973968093" name="Group 1973968093"/>
                          <wpg:cNvGrpSpPr/>
                          <wpg:grpSpPr>
                            <a:xfrm>
                              <a:off x="2355563" y="0"/>
                              <a:ext cx="1148894" cy="1740950"/>
                              <a:chOff x="2355563" y="0"/>
                              <a:chExt cx="1645160" cy="2492954"/>
                            </a:xfrm>
                          </wpg:grpSpPr>
                          <wpg:grpSp>
                            <wpg:cNvPr id="1973968094" name="Group 1973968094"/>
                            <wpg:cNvGrpSpPr/>
                            <wpg:grpSpPr>
                              <a:xfrm>
                                <a:off x="2404278" y="221730"/>
                                <a:ext cx="1547730" cy="2222504"/>
                                <a:chOff x="2404278" y="221730"/>
                                <a:chExt cx="1547730" cy="2222504"/>
                              </a:xfrm>
                            </wpg:grpSpPr>
                            <wps:wsp>
                              <wps:cNvPr id="1973968095" name="Rectangle: Rounded Corners 1973968095"/>
                              <wps:cNvSpPr/>
                              <wps:spPr>
                                <a:xfrm rot="2700000">
                                  <a:off x="2630938" y="221730"/>
                                  <a:ext cx="1094410" cy="1094410"/>
                                </a:xfrm>
                                <a:prstGeom prst="roundRect">
                                  <a:avLst>
                                    <a:gd name="adj" fmla="val 29796"/>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096" name="Rectangle: Rounded Corners 1973968096"/>
                              <wps:cNvSpPr/>
                              <wps:spPr>
                                <a:xfrm>
                                  <a:off x="2404278" y="519600"/>
                                  <a:ext cx="1547730" cy="1924634"/>
                                </a:xfrm>
                                <a:prstGeom prst="roundRect">
                                  <a:avLst/>
                                </a:prstGeom>
                                <a:solidFill>
                                  <a:schemeClr val="bg1"/>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097" name="مربع نص 166"/>
                            <wps:cNvSpPr txBox="1"/>
                            <wps:spPr>
                              <a:xfrm>
                                <a:off x="2355563" y="1412171"/>
                                <a:ext cx="1645160" cy="1080783"/>
                              </a:xfrm>
                              <a:prstGeom prst="rect">
                                <a:avLst/>
                              </a:prstGeom>
                            </wps:spPr>
                            <wps:txbx>
                              <w:txbxContent>
                                <w:p w14:paraId="31897501" w14:textId="77777777" w:rsidR="008E0B6C" w:rsidRDefault="008E0B6C" w:rsidP="008E0B6C">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صناعة القرار في ظل عدم اليقين</w:t>
                                  </w:r>
                                </w:p>
                              </w:txbxContent>
                            </wps:txbx>
                            <wps:bodyPr wrap="square" rtlCol="1">
                              <a:noAutofit/>
                            </wps:bodyPr>
                          </wps:wsp>
                          <wps:wsp>
                            <wps:cNvPr id="1973968098" name="مربع نص 166"/>
                            <wps:cNvSpPr txBox="1"/>
                            <wps:spPr>
                              <a:xfrm>
                                <a:off x="2527306" y="0"/>
                                <a:ext cx="1301674" cy="768935"/>
                              </a:xfrm>
                              <a:prstGeom prst="rect">
                                <a:avLst/>
                              </a:prstGeom>
                            </wps:spPr>
                            <wps:txbx>
                              <w:txbxContent>
                                <w:p w14:paraId="0410A820"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03</w:t>
                                  </w:r>
                                </w:p>
                              </w:txbxContent>
                            </wps:txbx>
                            <wps:bodyPr wrap="square" rtlCol="1">
                              <a:noAutofit/>
                            </wps:bodyPr>
                          </wps:wsp>
                        </wpg:grpSp>
                      </wpg:grpSp>
                      <pic:pic xmlns:pic="http://schemas.openxmlformats.org/drawingml/2006/picture">
                        <pic:nvPicPr>
                          <pic:cNvPr id="1973968099" name="Picture 1973968099" descr="Strategic "/>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4994140" y="467733"/>
                            <a:ext cx="539730" cy="5397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00" name="Picture 1973968100" descr="Emotional "/>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3833954" y="467733"/>
                            <a:ext cx="539730" cy="5397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01" name="Picture 1973968101" descr="Think "/>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2673767" y="467733"/>
                            <a:ext cx="539730" cy="5397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02" name="Picture 1973968102" descr="Continuous learning "/>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1445863" y="467733"/>
                            <a:ext cx="539730" cy="5397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03" name="Picture 1973968103" descr="Communication "/>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305245" y="467733"/>
                            <a:ext cx="539730" cy="53973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53DE779" id="_x0000_s2492" style="width:464.1pt;height:137.1pt;mso-position-horizontal-relative:char;mso-position-vertical-relative:line" coordsize="58940,174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">
                <v:group id="Group 1973968068" o:spid="_x0000_s2493" style="position:absolute;width:58940;height:17409" coordsize="58940,17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">
                  <v:group id="Group 1973968069" o:spid="_x0000_s2494" style="position:absolute;left:35040;width:11875;height:17069" coordorigin="35039" coordsize="17003,24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">
                    <v:group id="Group 1973968070" o:spid="_x0000_s2495" style="position:absolute;left:35807;top:2217;width:15477;height:22225" coordorigin="35807,2217" coordsize="15477,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">
                      <v:roundrect id="Rectangle: Rounded Corners 1973968071" o:spid="_x0000_s2496" style="position:absolute;left:38074;top:2217;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" fillcolor="#7f7f7f" stroked="f" strokeweight="1pt">
                        <v:stroke joinstyle="miter"/>
                      </v:roundrect>
                      <v:roundrect id="Rectangle: Rounded Corners 1973968072" o:spid="_x0000_s2497" style="position:absolute;left:35807;top:5196;width:15477;height:192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" fillcolor="white [3212]" strokecolor="#7f7f7f" strokeweight="1pt">
                        <v:stroke joinstyle="miter"/>
                      </v:roundrect>
                    </v:group>
                    <v:shape id="مربع نص 166" o:spid="_x0000_s2498" type="#_x0000_t202" style="position:absolute;left:35039;top:13963;width:17003;height:9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" filled="f" stroked="f">
                      <v:textbox>
                        <w:txbxContent>
                          <w:p w14:paraId="452AE73A" w14:textId="77777777" w:rsidR="008E0B6C" w:rsidRDefault="008E0B6C" w:rsidP="008E0B6C">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الذكاء العاطفي المتطور</w:t>
                            </w:r>
                          </w:p>
                        </w:txbxContent>
                      </v:textbox>
                    </v:shape>
                    <v:shape id="مربع نص 166" o:spid="_x0000_s2499" type="#_x0000_t202" style="position:absolute;left:37037;width:13017;height:7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" filled="f" stroked="f">
                      <v:textbox>
                        <w:txbxContent>
                          <w:p w14:paraId="7688B688"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02</w:t>
                            </w:r>
                          </w:p>
                        </w:txbxContent>
                      </v:textbox>
                    </v:shape>
                  </v:group>
                  <v:group id="Group 1973968075" o:spid="_x0000_s2500" style="position:absolute;left:46385;width:12555;height:17069" coordorigin="46385" coordsize="17977,24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">
                    <v:group id="Group 1973968076" o:spid="_x0000_s2501" style="position:absolute;left:47635;top:2217;width:15478;height:22225" coordorigin="47635,2217" coordsize="15477,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">
                      <v:roundrect id="Rectangle: Rounded Corners 1973968077" o:spid="_x0000_s2502" style="position:absolute;left:49902;top:2217;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" fillcolor="#168489" stroked="f" strokeweight="1pt">
                        <v:stroke joinstyle="miter"/>
                      </v:roundrect>
                      <v:roundrect id="Rectangle: Rounded Corners 1973968078" o:spid="_x0000_s2503" style="position:absolute;left:47635;top:5196;width:15478;height:192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" fillcolor="white [3212]" strokecolor="#168489" strokeweight="1pt">
                        <v:stroke joinstyle="miter"/>
                      </v:roundrect>
                    </v:group>
                    <v:shape id="مربع نص 166" o:spid="_x0000_s2504" type="#_x0000_t202" style="position:absolute;left:46385;top:13785;width:17978;height:9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" filled="f" stroked="f">
                      <v:textbox>
                        <w:txbxContent>
                          <w:p w14:paraId="340079C3"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التفكير النُظُمي والاستراتيجي</w:t>
                            </w:r>
                          </w:p>
                        </w:txbxContent>
                      </v:textbox>
                    </v:shape>
                    <v:shape id="مربع نص 166" o:spid="_x0000_s2505" type="#_x0000_t202" style="position:absolute;left:48866;width:13017;height:7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" filled="f" stroked="f">
                      <v:textbox>
                        <w:txbxContent>
                          <w:p w14:paraId="2C39F69C"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01</w:t>
                            </w:r>
                          </w:p>
                        </w:txbxContent>
                      </v:textbox>
                    </v:shape>
                  </v:group>
                  <v:group id="Group 1973968081" o:spid="_x0000_s2506" style="position:absolute;width:11874;height:17181" coordorigin="" coordsize="17003,24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">
                    <v:group id="Group 1973968082" o:spid="_x0000_s2507" style="position:absolute;left:762;top:2217;width:15478;height:22225" coordorigin="762,2217" coordsize="15477,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">
                      <v:roundrect id="Rectangle: Rounded Corners 1973968083" o:spid="_x0000_s2508" style="position:absolute;left:3029;top:2217;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" fillcolor="#168489" stroked="f" strokeweight="1pt">
                        <v:stroke joinstyle="miter"/>
                      </v:roundrect>
                      <v:roundrect id="Rectangle: Rounded Corners 1973968084" o:spid="_x0000_s2509" style="position:absolute;left:762;top:5196;width:15478;height:192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" fillcolor="white [3212]" strokecolor="#168489" strokeweight="1pt">
                        <v:stroke joinstyle="miter"/>
                      </v:roundrect>
                    </v:group>
                    <v:shape id="مربع نص 166" o:spid="_x0000_s2510" type="#_x0000_t202" style="position:absolute;top:13581;width:17003;height:11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" filled="f" stroked="f">
                      <v:textbox>
                        <w:txbxContent>
                          <w:p w14:paraId="63930774" w14:textId="77777777" w:rsidR="008E0B6C" w:rsidRDefault="008E0B6C" w:rsidP="008E0B6C">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الاتصال الفعّال وسط الغموض</w:t>
                            </w:r>
                          </w:p>
                        </w:txbxContent>
                      </v:textbox>
                    </v:shape>
                    <v:shape id="مربع نص 166" o:spid="_x0000_s2511" type="#_x0000_t202" style="position:absolute;left:1993;width:13016;height:7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" filled="f" stroked="f">
                      <v:textbox>
                        <w:txbxContent>
                          <w:p w14:paraId="67E141F4"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05</w:t>
                            </w:r>
                          </w:p>
                        </w:txbxContent>
                      </v:textbox>
                    </v:shape>
                  </v:group>
                  <v:group id="Group 1973968087" o:spid="_x0000_s2512" style="position:absolute;left:11726;width:11784;height:17069" coordorigin="11726" coordsize="16874,24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">
                    <v:group id="Group 1973968088" o:spid="_x0000_s2513" style="position:absolute;left:12425;top:2217;width:15477;height:22225" coordorigin="12425,2217" coordsize="15477,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">
                      <v:roundrect id="Rectangle: Rounded Corners 1973968089" o:spid="_x0000_s2514" style="position:absolute;left:14691;top:2217;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" fillcolor="#2e75b6" stroked="f" strokeweight="1pt">
                        <v:stroke joinstyle="miter"/>
                      </v:roundrect>
                      <v:roundrect id="Rectangle: Rounded Corners 1973968090" o:spid="_x0000_s2515" style="position:absolute;left:12425;top:5196;width:15477;height:192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" fillcolor="white [3212]" strokecolor="#2e75b6" strokeweight="1pt">
                        <v:stroke joinstyle="miter"/>
                      </v:roundrect>
                    </v:group>
                    <v:shape id="مربع نص 166" o:spid="_x0000_s2516" type="#_x0000_t202" style="position:absolute;left:11726;top:13681;width:16874;height:9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" filled="f" stroked="f">
                      <v:textbox>
                        <w:txbxContent>
                          <w:p w14:paraId="315C60AE" w14:textId="77777777" w:rsidR="008E0B6C" w:rsidRDefault="008E0B6C" w:rsidP="008E0B6C">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تعزيز التعلّم المستمر والفضول</w:t>
                            </w:r>
                          </w:p>
                        </w:txbxContent>
                      </v:textbox>
                    </v:shape>
                    <v:shape id="مربع نص 166" o:spid="_x0000_s2517" type="#_x0000_t202" style="position:absolute;left:13655;width:13017;height:7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" filled="f" stroked="f">
                      <v:textbox>
                        <w:txbxContent>
                          <w:p w14:paraId="5121DBEA"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04</w:t>
                            </w:r>
                          </w:p>
                        </w:txbxContent>
                      </v:textbox>
                    </v:shape>
                  </v:group>
                  <v:group id="Group 1973968093" o:spid="_x0000_s2518" style="position:absolute;left:23555;width:11489;height:17409" coordorigin="23555" coordsize="16451,24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">
                    <v:group id="Group 1973968094" o:spid="_x0000_s2519" style="position:absolute;left:24042;top:2217;width:15478;height:22225" coordorigin="24042,2217" coordsize="15477,22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">
                      <v:roundrect id="Rectangle: Rounded Corners 1973968095" o:spid="_x0000_s2520" style="position:absolute;left:26309;top:2217;width:10944;height:10944;rotation:45;visibility:visible;mso-wrap-style:square;v-text-anchor:middle" arcsize="1952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" fillcolor="#ffd366" stroked="f" strokeweight="1pt">
                        <v:stroke joinstyle="miter"/>
                      </v:roundrect>
                      <v:roundrect id="Rectangle: Rounded Corners 1973968096" o:spid="_x0000_s2521" style="position:absolute;left:24042;top:5196;width:15478;height:1924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" fillcolor="white [3212]" strokecolor="#ffd366" strokeweight="1pt">
                        <v:stroke joinstyle="miter"/>
                      </v:roundrect>
                    </v:group>
                    <v:shape id="مربع نص 166" o:spid="_x0000_s2522" type="#_x0000_t202" style="position:absolute;left:23555;top:14121;width:16452;height:10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" filled="f" stroked="f">
                      <v:textbox>
                        <w:txbxContent>
                          <w:p w14:paraId="31897501" w14:textId="77777777" w:rsidR="008E0B6C" w:rsidRDefault="008E0B6C" w:rsidP="008E0B6C">
                            <w:pPr>
                              <w:bidi w:val="0"/>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صناعة القرار في ظل عدم اليقين</w:t>
                            </w:r>
                          </w:p>
                        </w:txbxContent>
                      </v:textbox>
                    </v:shape>
                    <v:shape id="مربع نص 166" o:spid="_x0000_s2523" type="#_x0000_t202" style="position:absolute;left:25273;width:13016;height:7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" filled="f" stroked="f">
                      <v:textbox>
                        <w:txbxContent>
                          <w:p w14:paraId="0410A820" w14:textId="77777777" w:rsidR="008E0B6C" w:rsidRDefault="008E0B6C" w:rsidP="008E0B6C">
                            <w:pPr>
                              <w:jc w:val="center"/>
                              <w:rPr>
                                <w:rFonts w:ascii="Adobe Arabic" w:hAnsi="Adobe Arabic" w:cs="Adobe Arabic"/>
                                <w:b/>
                                <w:bCs/>
                                <w:color w:val="FFFFFF" w:themeColor="background1"/>
                                <w:kern w:val="24"/>
                                <w:sz w:val="48"/>
                                <w:szCs w:val="48"/>
                              </w:rPr>
                            </w:pPr>
                            <w:r>
                              <w:rPr>
                                <w:rFonts w:ascii="Adobe Arabic" w:hAnsi="Adobe Arabic" w:cs="Adobe Arabic"/>
                                <w:b/>
                                <w:bCs/>
                                <w:color w:val="FFFFFF" w:themeColor="background1"/>
                                <w:kern w:val="24"/>
                                <w:sz w:val="48"/>
                                <w:szCs w:val="48"/>
                              </w:rPr>
                              <w:t>03</w:t>
                            </w:r>
                          </w:p>
                        </w:txbxContent>
                      </v:textbox>
                    </v:shape>
                  </v:group>
                </v:group>
                <v:shape id="Picture 1973968099" o:spid="_x0000_s2524" type="#_x0000_t75" alt="Strategic " style="position:absolute;left:49941;top:4677;width:5397;height:5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">
                  <v:imagedata r:id="rId399" o:title="Strategic "/>
                </v:shape>
                <v:shape id="Picture 1973968100" o:spid="_x0000_s2525" type="#_x0000_t75" alt="Emotional " style="position:absolute;left:38339;top:4677;width:5397;height:5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">
                  <v:imagedata r:id="rId400" o:title="Emotional "/>
                </v:shape>
                <v:shape id="Picture 1973968101" o:spid="_x0000_s2526" type="#_x0000_t75" alt="Think " style="position:absolute;left:26737;top:4677;width:5397;height:5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">
                  <v:imagedata r:id="rId401" o:title="Think "/>
                </v:shape>
                <v:shape id="Picture 1973968102" o:spid="_x0000_s2527" type="#_x0000_t75" alt="Continuous learning " style="position:absolute;left:14458;top:4677;width:5397;height:5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">
                  <v:imagedata r:id="rId402" o:title="Continuous learning "/>
                </v:shape>
                <v:shape id="Picture 1973968103" o:spid="_x0000_s2528" type="#_x0000_t75" alt="Communication " style="position:absolute;left:3052;top:4677;width:5397;height:5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">
                  <v:imagedata r:id="rId403" o:title="Communication "/>
                </v:shape>
                <w10:anchorlock/>
              </v:group>
            </w:pict>
          </mc:Fallback>
        </mc:AlternateContent>
      </w:r>
    </w:p>
    <w:p w14:paraId="5E9B122B" w14:textId="5666BC6E"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3E5799A2" wp14:editId="13781FE3">
                <wp:extent cx="5731510" cy="891540"/>
                <wp:effectExtent l="0" t="0" r="2540" b="22860"/>
                <wp:docPr id="124611624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46116247" name="مجموعة 47"/>
                        <wpg:cNvGrpSpPr/>
                        <wpg:grpSpPr>
                          <a:xfrm>
                            <a:off x="0" y="0"/>
                            <a:ext cx="5731510" cy="895351"/>
                            <a:chOff x="0" y="0"/>
                            <a:chExt cx="5878196" cy="918845"/>
                          </a:xfrm>
                        </wpg:grpSpPr>
                        <wpg:grpSp>
                          <wpg:cNvPr id="1246116248" name="مجموعة 48"/>
                          <wpg:cNvGrpSpPr/>
                          <wpg:grpSpPr>
                            <a:xfrm>
                              <a:off x="0" y="0"/>
                              <a:ext cx="5878196" cy="918845"/>
                              <a:chOff x="0" y="0"/>
                              <a:chExt cx="6240348" cy="919070"/>
                            </a:xfrm>
                          </wpg:grpSpPr>
                          <wpg:grpSp>
                            <wpg:cNvPr id="1246116249" name="مجموعة 49"/>
                            <wpg:cNvGrpSpPr/>
                            <wpg:grpSpPr>
                              <a:xfrm>
                                <a:off x="0" y="169208"/>
                                <a:ext cx="5433072" cy="580613"/>
                                <a:chOff x="0" y="169208"/>
                                <a:chExt cx="5433072" cy="580613"/>
                              </a:xfrm>
                            </wpg:grpSpPr>
                            <wps:wsp>
                              <wps:cNvPr id="124611625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58" name="مربع نص 41"/>
                          <wps:cNvSpPr txBox="1"/>
                          <wps:spPr>
                            <a:xfrm>
                              <a:off x="204466" y="256739"/>
                              <a:ext cx="4615440" cy="389397"/>
                            </a:xfrm>
                            <a:prstGeom prst="rect">
                              <a:avLst/>
                            </a:prstGeom>
                            <a:noFill/>
                          </wps:spPr>
                          <wps:txbx>
                            <w:txbxContent>
                              <w:p w14:paraId="7E14DC6D" w14:textId="6664E17E"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التفكير الن</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ظ</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مي والاستراتيجي:</w:t>
                                </w:r>
                              </w:p>
                            </w:txbxContent>
                          </wps:txbx>
                          <wps:bodyPr wrap="square" rtlCol="1">
                            <a:spAutoFit/>
                          </wps:bodyPr>
                        </wps:wsp>
                      </wpg:grpSp>
                      <pic:pic xmlns:pic="http://schemas.openxmlformats.org/drawingml/2006/picture">
                        <pic:nvPicPr>
                          <pic:cNvPr id="1246116259"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E5799A2" id="_x0000_s2529"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">
                <v:group id="مجموعة 47" o:spid="_x0000_s253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">
                  <v:group id="مجموعة 48" o:spid="_x0000_s253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">
                    <v:group id="مجموعة 49" o:spid="_x0000_s253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">
                      <v:shape id="شكل حر 50" o:spid="_x0000_s253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3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" fillcolor="#a5a5a5 [2092]" stroked="f" strokeweight="1pt">
                        <v:stroke joinstyle="miter"/>
                      </v:roundrect>
                    </v:group>
                    <v:oval id="شكل بيضاوي 52" o:spid="_x0000_s253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" filled="f" strokecolor="#168489" strokeweight="1pt">
                      <v:stroke joinstyle="miter"/>
                    </v:oval>
                  </v:group>
                  <v:shape id="مربع نص 41" o:spid="_x0000_s2536"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" filled="f" stroked="f">
                    <v:textbox style="mso-fit-shape-to-text:t">
                      <w:txbxContent>
                        <w:p w14:paraId="7E14DC6D" w14:textId="6664E17E"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التفكير الن</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ظ</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مي والاستراتيجي:</w:t>
                          </w:r>
                        </w:p>
                      </w:txbxContent>
                    </v:textbox>
                  </v:shape>
                </v:group>
                <v:shape id="صورة 54" o:spid="_x0000_s2537"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">
                  <v:imagedata r:id="rId117" o:title=""/>
                </v:shape>
                <w10:anchorlock/>
              </v:group>
            </w:pict>
          </mc:Fallback>
        </mc:AlternateContent>
      </w:r>
    </w:p>
    <w:p w14:paraId="37C65D42" w14:textId="77777777" w:rsidR="006B59BE" w:rsidRPr="00B36732" w:rsidRDefault="006B59BE" w:rsidP="004F1264">
      <w:pPr>
        <w:rPr>
          <w:rtl/>
        </w:rPr>
      </w:pPr>
      <w:r w:rsidRPr="00B36732">
        <w:rPr>
          <w:rtl/>
        </w:rPr>
        <w:t xml:space="preserve">   - القدرة على رؤية الصورة الكبيرة والعلاقات المتشابكة.</w:t>
      </w:r>
    </w:p>
    <w:p w14:paraId="4FF48CE2" w14:textId="77777777" w:rsidR="006B59BE" w:rsidRPr="00B36732" w:rsidRDefault="006B59BE" w:rsidP="004F1264">
      <w:pPr>
        <w:rPr>
          <w:rtl/>
        </w:rPr>
      </w:pPr>
      <w:r w:rsidRPr="00B36732">
        <w:rPr>
          <w:rtl/>
        </w:rPr>
        <w:t xml:space="preserve">   - فهم التأثيرات غير المباشرة والتغذية الراجعة في الأنظمة المعقدة.</w:t>
      </w:r>
    </w:p>
    <w:p w14:paraId="73CDA71F" w14:textId="77777777" w:rsidR="006B59BE" w:rsidRPr="00B36732" w:rsidRDefault="006B59BE" w:rsidP="004F1264">
      <w:pPr>
        <w:rPr>
          <w:rtl/>
        </w:rPr>
      </w:pPr>
      <w:r w:rsidRPr="00B36732">
        <w:rPr>
          <w:rtl/>
        </w:rPr>
        <w:t xml:space="preserve">   - تطوير رؤية استراتيجية مع الحفاظ على المرونة التكتيكية.</w:t>
      </w:r>
    </w:p>
    <w:p w14:paraId="3391351E" w14:textId="77777777" w:rsidR="006B59BE" w:rsidRDefault="006B59BE" w:rsidP="004F1264">
      <w:pPr>
        <w:rPr>
          <w:rtl/>
        </w:rPr>
      </w:pPr>
      <w:r w:rsidRPr="00B36732">
        <w:rPr>
          <w:rtl/>
        </w:rPr>
        <w:t>"التفكير النظمي يعني أن ترى العالقات بدلاً من الأشياء، الأنماط بدلاً من اللقطات الثابتة." - بيتر سينج، مؤلف كتاب "الضابط الخامس"</w:t>
      </w:r>
    </w:p>
    <w:p w14:paraId="034A63F1" w14:textId="7353C3FE"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6F92D0EB" wp14:editId="1A33DF12">
                <wp:extent cx="5731510" cy="891540"/>
                <wp:effectExtent l="0" t="0" r="2540" b="22860"/>
                <wp:docPr id="124611626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46116261" name="مجموعة 47"/>
                        <wpg:cNvGrpSpPr/>
                        <wpg:grpSpPr>
                          <a:xfrm>
                            <a:off x="0" y="0"/>
                            <a:ext cx="5731510" cy="895351"/>
                            <a:chOff x="0" y="0"/>
                            <a:chExt cx="5878196" cy="918845"/>
                          </a:xfrm>
                        </wpg:grpSpPr>
                        <wpg:grpSp>
                          <wpg:cNvPr id="1246116262" name="مجموعة 48"/>
                          <wpg:cNvGrpSpPr/>
                          <wpg:grpSpPr>
                            <a:xfrm>
                              <a:off x="0" y="0"/>
                              <a:ext cx="5878196" cy="918845"/>
                              <a:chOff x="0" y="0"/>
                              <a:chExt cx="6240348" cy="919070"/>
                            </a:xfrm>
                          </wpg:grpSpPr>
                          <wpg:grpSp>
                            <wpg:cNvPr id="1246116263" name="مجموعة 49"/>
                            <wpg:cNvGrpSpPr/>
                            <wpg:grpSpPr>
                              <a:xfrm>
                                <a:off x="0" y="169208"/>
                                <a:ext cx="5433072" cy="580613"/>
                                <a:chOff x="0" y="169208"/>
                                <a:chExt cx="5433072" cy="580613"/>
                              </a:xfrm>
                            </wpg:grpSpPr>
                            <wps:wsp>
                              <wps:cNvPr id="12461162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67" name="مربع نص 41"/>
                          <wps:cNvSpPr txBox="1"/>
                          <wps:spPr>
                            <a:xfrm>
                              <a:off x="204466" y="256739"/>
                              <a:ext cx="4615440" cy="389397"/>
                            </a:xfrm>
                            <a:prstGeom prst="rect">
                              <a:avLst/>
                            </a:prstGeom>
                            <a:noFill/>
                          </wps:spPr>
                          <wps:txbx>
                            <w:txbxContent>
                              <w:p w14:paraId="57E8D165" w14:textId="5899C3B8"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الذكاء العاطفي المتطور:</w:t>
                                </w:r>
                              </w:p>
                            </w:txbxContent>
                          </wps:txbx>
                          <wps:bodyPr wrap="square" rtlCol="1">
                            <a:spAutoFit/>
                          </wps:bodyPr>
                        </wps:wsp>
                      </wpg:grpSp>
                      <pic:pic xmlns:pic="http://schemas.openxmlformats.org/drawingml/2006/picture">
                        <pic:nvPicPr>
                          <pic:cNvPr id="1246116268"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F92D0EB" id="_x0000_s253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fSQzAcwcAAP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253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">
                  <v:group id="مجموعة 48" o:spid="_x0000_s254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">
                    <v:group id="مجموعة 49" o:spid="_x0000_s254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">
                      <v:shape id="شكل حر 50" o:spid="_x0000_s254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4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" fillcolor="#a5a5a5 [2092]" stroked="f" strokeweight="1pt">
                        <v:stroke joinstyle="miter"/>
                      </v:roundrect>
                    </v:group>
                    <v:oval id="شكل بيضاوي 52" o:spid="_x0000_s254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" filled="f" strokecolor="#168489" strokeweight="1pt">
                      <v:stroke joinstyle="miter"/>
                    </v:oval>
                  </v:group>
                  <v:shape id="مربع نص 41" o:spid="_x0000_s254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" filled="f" stroked="f">
                    <v:textbox style="mso-fit-shape-to-text:t">
                      <w:txbxContent>
                        <w:p w14:paraId="57E8D165" w14:textId="5899C3B8"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الذكاء العاطفي المتطور:</w:t>
                          </w:r>
                        </w:p>
                      </w:txbxContent>
                    </v:textbox>
                  </v:shape>
                </v:group>
                <v:shape id="صورة 54" o:spid="_x0000_s254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">
                  <v:imagedata r:id="rId117" o:title=""/>
                </v:shape>
                <w10:anchorlock/>
              </v:group>
            </w:pict>
          </mc:Fallback>
        </mc:AlternateContent>
      </w:r>
    </w:p>
    <w:p w14:paraId="3CBE5AF5" w14:textId="77777777" w:rsidR="006B59BE" w:rsidRPr="00B36732" w:rsidRDefault="006B59BE" w:rsidP="004F1264">
      <w:pPr>
        <w:rPr>
          <w:rtl/>
        </w:rPr>
      </w:pPr>
      <w:r w:rsidRPr="00B36732">
        <w:rPr>
          <w:rtl/>
        </w:rPr>
        <w:t xml:space="preserve">   - الوعي الذاتي العميق وإدارة الانفعالات في ظروف الضغط.</w:t>
      </w:r>
    </w:p>
    <w:p w14:paraId="6DB43FB2" w14:textId="77777777" w:rsidR="006B59BE" w:rsidRPr="00B36732" w:rsidRDefault="006B59BE" w:rsidP="004F1264">
      <w:pPr>
        <w:rPr>
          <w:rtl/>
        </w:rPr>
      </w:pPr>
      <w:r w:rsidRPr="00B36732">
        <w:rPr>
          <w:rtl/>
        </w:rPr>
        <w:t xml:space="preserve">   - التعاطف وفهم مشاعر الآخرين خلال فترات التغيير والقلق.</w:t>
      </w:r>
    </w:p>
    <w:p w14:paraId="36FC6F93" w14:textId="77777777" w:rsidR="006B59BE" w:rsidRPr="00B36732" w:rsidRDefault="006B59BE" w:rsidP="004F1264">
      <w:pPr>
        <w:rPr>
          <w:rtl/>
        </w:rPr>
      </w:pPr>
      <w:r w:rsidRPr="00B36732">
        <w:rPr>
          <w:rtl/>
        </w:rPr>
        <w:t xml:space="preserve">   - القدرة على تحفيز وإلهام الفرق رغم الغموض والشكوك.</w:t>
      </w:r>
    </w:p>
    <w:p w14:paraId="0D512110" w14:textId="77777777" w:rsidR="006B59BE" w:rsidRDefault="006B59BE" w:rsidP="004F1264">
      <w:pPr>
        <w:rPr>
          <w:rtl/>
        </w:rPr>
      </w:pPr>
      <w:r w:rsidRPr="00B36732">
        <w:rPr>
          <w:rtl/>
        </w:rPr>
        <w:t>وفقاً لدراسة أجرتها مؤسسة تنمية القيادة (</w:t>
      </w:r>
      <w:r w:rsidRPr="00B36732">
        <w:t>CCL</w:t>
      </w:r>
      <w:r w:rsidRPr="00B36732">
        <w:rPr>
          <w:rtl/>
        </w:rPr>
        <w:t>)، فإن 75% من نجاح القادة في بيئات العمل المعقدة يُعزى إلى قدراتهم في الذكاء العاطفي، بينما 25% فقط يُعزى لقدراتهم الفكرية والفنية.</w:t>
      </w:r>
    </w:p>
    <w:p w14:paraId="786B8D05" w14:textId="1752B7B1" w:rsidR="004F50BE" w:rsidRPr="00B36732" w:rsidRDefault="004F50BE" w:rsidP="004F1264">
      <w:pPr>
        <w:rPr>
          <w:rtl/>
        </w:rPr>
      </w:pPr>
      <w:r w:rsidRPr="002A078C">
        <w:rPr>
          <w:rFonts w:ascii="Sakkal Majalla" w:hAnsi="Sakkal Majalla"/>
          <w:noProof/>
          <w:sz w:val="34"/>
        </w:rPr>
        <w:lastRenderedPageBreak/>
        <mc:AlternateContent>
          <mc:Choice Requires="wpg">
            <w:drawing>
              <wp:inline distT="0" distB="0" distL="0" distR="0" wp14:anchorId="5B5DCD5A" wp14:editId="6B0C66F5">
                <wp:extent cx="5731510" cy="891540"/>
                <wp:effectExtent l="0" t="0" r="2540" b="22860"/>
                <wp:docPr id="124611626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46116270" name="مجموعة 47"/>
                        <wpg:cNvGrpSpPr/>
                        <wpg:grpSpPr>
                          <a:xfrm>
                            <a:off x="0" y="0"/>
                            <a:ext cx="5731510" cy="895351"/>
                            <a:chOff x="0" y="0"/>
                            <a:chExt cx="5878196" cy="918845"/>
                          </a:xfrm>
                        </wpg:grpSpPr>
                        <wpg:grpSp>
                          <wpg:cNvPr id="1246116271" name="مجموعة 48"/>
                          <wpg:cNvGrpSpPr/>
                          <wpg:grpSpPr>
                            <a:xfrm>
                              <a:off x="0" y="0"/>
                              <a:ext cx="5878196" cy="918845"/>
                              <a:chOff x="0" y="0"/>
                              <a:chExt cx="6240348" cy="919070"/>
                            </a:xfrm>
                          </wpg:grpSpPr>
                          <wpg:grpSp>
                            <wpg:cNvPr id="1246116272" name="مجموعة 49"/>
                            <wpg:cNvGrpSpPr/>
                            <wpg:grpSpPr>
                              <a:xfrm>
                                <a:off x="0" y="169208"/>
                                <a:ext cx="5433072" cy="580613"/>
                                <a:chOff x="0" y="169208"/>
                                <a:chExt cx="5433072" cy="580613"/>
                              </a:xfrm>
                            </wpg:grpSpPr>
                            <wps:wsp>
                              <wps:cNvPr id="12461162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76" name="مربع نص 41"/>
                          <wps:cNvSpPr txBox="1"/>
                          <wps:spPr>
                            <a:xfrm>
                              <a:off x="204466" y="256739"/>
                              <a:ext cx="4615440" cy="389397"/>
                            </a:xfrm>
                            <a:prstGeom prst="rect">
                              <a:avLst/>
                            </a:prstGeom>
                            <a:noFill/>
                          </wps:spPr>
                          <wps:txbx>
                            <w:txbxContent>
                              <w:p w14:paraId="510DE264" w14:textId="7C2F9AC9"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صناعة القرار في ظل عدم اليقين:</w:t>
                                </w:r>
                              </w:p>
                            </w:txbxContent>
                          </wps:txbx>
                          <wps:bodyPr wrap="square" rtlCol="1">
                            <a:spAutoFit/>
                          </wps:bodyPr>
                        </wps:wsp>
                      </wpg:grpSp>
                      <pic:pic xmlns:pic="http://schemas.openxmlformats.org/drawingml/2006/picture">
                        <pic:nvPicPr>
                          <pic:cNvPr id="1246116277"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B5DCD5A" id="_x0000_s254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soO3W3EHAAD9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254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">
                  <v:group id="مجموعة 48" o:spid="_x0000_s254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">
                    <v:group id="مجموعة 49" o:spid="_x0000_s255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">
                      <v:shape id="شكل حر 50" o:spid="_x0000_s255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5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" fillcolor="#a5a5a5 [2092]" stroked="f" strokeweight="1pt">
                        <v:stroke joinstyle="miter"/>
                      </v:roundrect>
                    </v:group>
                    <v:oval id="شكل بيضاوي 52" o:spid="_x0000_s255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" filled="f" strokecolor="#168489" strokeweight="1pt">
                      <v:stroke joinstyle="miter"/>
                    </v:oval>
                  </v:group>
                  <v:shape id="مربع نص 41" o:spid="_x0000_s255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" filled="f" stroked="f">
                    <v:textbox style="mso-fit-shape-to-text:t">
                      <w:txbxContent>
                        <w:p w14:paraId="510DE264" w14:textId="7C2F9AC9"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صناعة القرار في ظل عدم اليقين:</w:t>
                          </w:r>
                        </w:p>
                      </w:txbxContent>
                    </v:textbox>
                  </v:shape>
                </v:group>
                <v:shape id="صورة 54" o:spid="_x0000_s255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">
                  <v:imagedata r:id="rId117" o:title=""/>
                </v:shape>
                <w10:anchorlock/>
              </v:group>
            </w:pict>
          </mc:Fallback>
        </mc:AlternateContent>
      </w:r>
    </w:p>
    <w:p w14:paraId="2800738C" w14:textId="77777777" w:rsidR="006B59BE" w:rsidRPr="00B36732" w:rsidRDefault="006B59BE" w:rsidP="004F1264">
      <w:pPr>
        <w:rPr>
          <w:rtl/>
        </w:rPr>
      </w:pPr>
      <w:r w:rsidRPr="00B36732">
        <w:rPr>
          <w:rtl/>
        </w:rPr>
        <w:t xml:space="preserve">   - تطوير منهجيات لتحليل المعلومات غير المكتملة.</w:t>
      </w:r>
    </w:p>
    <w:p w14:paraId="345D7CFB" w14:textId="77777777" w:rsidR="006B59BE" w:rsidRPr="00B36732" w:rsidRDefault="006B59BE" w:rsidP="004F1264">
      <w:pPr>
        <w:rPr>
          <w:rtl/>
        </w:rPr>
      </w:pPr>
      <w:r w:rsidRPr="00B36732">
        <w:rPr>
          <w:rtl/>
        </w:rPr>
        <w:t xml:space="preserve">   - الموازنة بين التحليل والبديهة في اتخاذ القرارات.</w:t>
      </w:r>
    </w:p>
    <w:p w14:paraId="019068BA" w14:textId="77777777" w:rsidR="006B59BE" w:rsidRDefault="006B59BE" w:rsidP="004F1264">
      <w:pPr>
        <w:rPr>
          <w:rtl/>
        </w:rPr>
      </w:pPr>
      <w:r w:rsidRPr="00B36732">
        <w:rPr>
          <w:rtl/>
        </w:rPr>
        <w:t xml:space="preserve">   - تبني مبدأ "القرارات القابلة للعكس" عند مواجهة الغموض الشديد.</w:t>
      </w:r>
    </w:p>
    <w:p w14:paraId="29D16597" w14:textId="54FD87FC"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1D56BF2B" wp14:editId="7A06F078">
                <wp:extent cx="5731510" cy="891540"/>
                <wp:effectExtent l="0" t="0" r="2540" b="22860"/>
                <wp:docPr id="124611627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246116279" name="مجموعة 47"/>
                        <wpg:cNvGrpSpPr/>
                        <wpg:grpSpPr>
                          <a:xfrm>
                            <a:off x="0" y="0"/>
                            <a:ext cx="5731510" cy="895351"/>
                            <a:chOff x="0" y="0"/>
                            <a:chExt cx="5878196" cy="918845"/>
                          </a:xfrm>
                        </wpg:grpSpPr>
                        <wpg:grpSp>
                          <wpg:cNvPr id="1246116280" name="مجموعة 48"/>
                          <wpg:cNvGrpSpPr/>
                          <wpg:grpSpPr>
                            <a:xfrm>
                              <a:off x="0" y="0"/>
                              <a:ext cx="5878196" cy="918845"/>
                              <a:chOff x="0" y="0"/>
                              <a:chExt cx="6240348" cy="919070"/>
                            </a:xfrm>
                          </wpg:grpSpPr>
                          <wpg:grpSp>
                            <wpg:cNvPr id="1246116281" name="مجموعة 49"/>
                            <wpg:cNvGrpSpPr/>
                            <wpg:grpSpPr>
                              <a:xfrm>
                                <a:off x="0" y="169208"/>
                                <a:ext cx="5433072" cy="580613"/>
                                <a:chOff x="0" y="169208"/>
                                <a:chExt cx="5433072" cy="580613"/>
                              </a:xfrm>
                            </wpg:grpSpPr>
                            <wps:wsp>
                              <wps:cNvPr id="124611628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2461162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246116285" name="مربع نص 41"/>
                          <wps:cNvSpPr txBox="1"/>
                          <wps:spPr>
                            <a:xfrm>
                              <a:off x="204466" y="256651"/>
                              <a:ext cx="4615440" cy="389397"/>
                            </a:xfrm>
                            <a:prstGeom prst="rect">
                              <a:avLst/>
                            </a:prstGeom>
                            <a:noFill/>
                          </wps:spPr>
                          <wps:txbx>
                            <w:txbxContent>
                              <w:p w14:paraId="6133233A" w14:textId="3F3221A3" w:rsidR="004F50BE"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تعزيز التعلّم المستمر والفضول:</w:t>
                                </w:r>
                              </w:p>
                            </w:txbxContent>
                          </wps:txbx>
                          <wps:bodyPr wrap="square" rtlCol="1">
                            <a:spAutoFit/>
                          </wps:bodyPr>
                        </wps:wsp>
                      </wpg:grpSp>
                      <pic:pic xmlns:pic="http://schemas.openxmlformats.org/drawingml/2006/picture">
                        <pic:nvPicPr>
                          <pic:cNvPr id="1246116286"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D56BF2B" id="_x0000_s255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zup5QcwcAAP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255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">
                  <v:group id="مجموعة 48" o:spid="_x0000_s255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">
                    <v:group id="مجموعة 49" o:spid="_x0000_s255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">
                      <v:shape id="شكل حر 50" o:spid="_x0000_s256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6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" fillcolor="#a5a5a5 [2092]" stroked="f" strokeweight="1pt">
                        <v:stroke joinstyle="miter"/>
                      </v:roundrect>
                    </v:group>
                    <v:oval id="شكل بيضاوي 52" o:spid="_x0000_s256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" filled="f" strokecolor="#168489" strokeweight="1pt">
                      <v:stroke joinstyle="miter"/>
                    </v:oval>
                  </v:group>
                  <v:shape id="مربع نص 41" o:spid="_x0000_s2563"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" filled="f" stroked="f">
                    <v:textbox style="mso-fit-shape-to-text:t">
                      <w:txbxContent>
                        <w:p w14:paraId="6133233A" w14:textId="3F3221A3" w:rsidR="004F50BE"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تعزيز التعلّم المستمر والفضول:</w:t>
                          </w:r>
                        </w:p>
                      </w:txbxContent>
                    </v:textbox>
                  </v:shape>
                </v:group>
                <v:shape id="صورة 54" o:spid="_x0000_s256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">
                  <v:imagedata r:id="rId117" o:title=""/>
                </v:shape>
                <w10:anchorlock/>
              </v:group>
            </w:pict>
          </mc:Fallback>
        </mc:AlternateContent>
      </w:r>
    </w:p>
    <w:p w14:paraId="6DF5AAF6" w14:textId="77777777" w:rsidR="006B59BE" w:rsidRPr="00B36732" w:rsidRDefault="006B59BE" w:rsidP="004F1264">
      <w:pPr>
        <w:rPr>
          <w:rtl/>
        </w:rPr>
      </w:pPr>
      <w:r w:rsidRPr="00B36732">
        <w:rPr>
          <w:rtl/>
        </w:rPr>
        <w:t xml:space="preserve">   - تبني عقلية النمو والتعلّم مدى الحياة.</w:t>
      </w:r>
    </w:p>
    <w:p w14:paraId="04AC8F0D" w14:textId="77777777" w:rsidR="006B59BE" w:rsidRPr="00B36732" w:rsidRDefault="006B59BE" w:rsidP="004F1264">
      <w:pPr>
        <w:rPr>
          <w:rtl/>
        </w:rPr>
      </w:pPr>
      <w:r w:rsidRPr="00B36732">
        <w:rPr>
          <w:rtl/>
        </w:rPr>
        <w:t xml:space="preserve">   - تشجيع الفضول المعرفي والاستكشاف.</w:t>
      </w:r>
    </w:p>
    <w:p w14:paraId="6AF8A256" w14:textId="77777777" w:rsidR="006B59BE" w:rsidRDefault="006B59BE" w:rsidP="004F1264">
      <w:pPr>
        <w:rPr>
          <w:rtl/>
        </w:rPr>
      </w:pPr>
      <w:r w:rsidRPr="00B36732">
        <w:rPr>
          <w:rtl/>
        </w:rPr>
        <w:t xml:space="preserve">   - تطوير القدرة على مراجعة الافتراضات وتحدي النماذج الذهنية.</w:t>
      </w:r>
    </w:p>
    <w:p w14:paraId="0C4E4E80" w14:textId="09222722" w:rsidR="004F50BE" w:rsidRPr="00B36732" w:rsidRDefault="004F50BE" w:rsidP="004F1264">
      <w:pPr>
        <w:rPr>
          <w:rtl/>
        </w:rPr>
      </w:pPr>
      <w:r w:rsidRPr="002A078C">
        <w:rPr>
          <w:rFonts w:ascii="Sakkal Majalla" w:hAnsi="Sakkal Majalla"/>
          <w:noProof/>
          <w:sz w:val="34"/>
        </w:rPr>
        <mc:AlternateContent>
          <mc:Choice Requires="wpg">
            <w:drawing>
              <wp:inline distT="0" distB="0" distL="0" distR="0" wp14:anchorId="7E43F2DA" wp14:editId="5BBB1336">
                <wp:extent cx="5731510" cy="891540"/>
                <wp:effectExtent l="0" t="0" r="2540" b="22860"/>
                <wp:docPr id="124611628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2062336" name="مجموعة 47"/>
                        <wpg:cNvGrpSpPr/>
                        <wpg:grpSpPr>
                          <a:xfrm>
                            <a:off x="0" y="0"/>
                            <a:ext cx="5731510" cy="895351"/>
                            <a:chOff x="0" y="0"/>
                            <a:chExt cx="5878196" cy="918845"/>
                          </a:xfrm>
                        </wpg:grpSpPr>
                        <wpg:grpSp>
                          <wpg:cNvPr id="1452062337" name="مجموعة 48"/>
                          <wpg:cNvGrpSpPr/>
                          <wpg:grpSpPr>
                            <a:xfrm>
                              <a:off x="0" y="0"/>
                              <a:ext cx="5878196" cy="918845"/>
                              <a:chOff x="0" y="0"/>
                              <a:chExt cx="6240348" cy="919070"/>
                            </a:xfrm>
                          </wpg:grpSpPr>
                          <wpg:grpSp>
                            <wpg:cNvPr id="1452062338" name="مجموعة 49"/>
                            <wpg:cNvGrpSpPr/>
                            <wpg:grpSpPr>
                              <a:xfrm>
                                <a:off x="0" y="169208"/>
                                <a:ext cx="5433072" cy="580613"/>
                                <a:chOff x="0" y="169208"/>
                                <a:chExt cx="5433072" cy="580613"/>
                              </a:xfrm>
                            </wpg:grpSpPr>
                            <wps:wsp>
                              <wps:cNvPr id="145206233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206234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4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42" name="مربع نص 41"/>
                          <wps:cNvSpPr txBox="1"/>
                          <wps:spPr>
                            <a:xfrm>
                              <a:off x="204466" y="256739"/>
                              <a:ext cx="4615440" cy="389397"/>
                            </a:xfrm>
                            <a:prstGeom prst="rect">
                              <a:avLst/>
                            </a:prstGeom>
                            <a:noFill/>
                          </wps:spPr>
                          <wps:txbx>
                            <w:txbxContent>
                              <w:p w14:paraId="332631D5" w14:textId="5FFE5D3E"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الاتصال الفعّال وسط الغموض:</w:t>
                                </w:r>
                              </w:p>
                            </w:txbxContent>
                          </wps:txbx>
                          <wps:bodyPr wrap="square" rtlCol="1">
                            <a:spAutoFit/>
                          </wps:bodyPr>
                        </wps:wsp>
                      </wpg:grpSp>
                      <pic:pic xmlns:pic="http://schemas.openxmlformats.org/drawingml/2006/picture">
                        <pic:nvPicPr>
                          <pic:cNvPr id="1452062343"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E43F2DA" id="_x0000_s256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3W7dq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25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">
                  <v:group id="مجموعة 48" o:spid="_x0000_s25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">
                    <v:group id="مجموعة 49" o:spid="_x0000_s25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">
                      <v:shape id="شكل حر 50" o:spid="_x0000_s25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5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" fillcolor="#a5a5a5 [2092]" stroked="f" strokeweight="1pt">
                        <v:stroke joinstyle="miter"/>
                      </v:roundrect>
                    </v:group>
                    <v:oval id="شكل بيضاوي 52" o:spid="_x0000_s25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" filled="f" strokecolor="#168489" strokeweight="1pt">
                      <v:stroke joinstyle="miter"/>
                    </v:oval>
                  </v:group>
                  <v:shape id="مربع نص 41" o:spid="_x0000_s257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" filled="f" stroked="f">
                    <v:textbox style="mso-fit-shape-to-text:t">
                      <w:txbxContent>
                        <w:p w14:paraId="332631D5" w14:textId="5FFE5D3E" w:rsidR="004F50BE" w:rsidRDefault="000E3C09" w:rsidP="004F50BE">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الاتصال الفعّال وسط الغموض:</w:t>
                          </w:r>
                        </w:p>
                      </w:txbxContent>
                    </v:textbox>
                  </v:shape>
                </v:group>
                <v:shape id="صورة 54" o:spid="_x0000_s257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">
                  <v:imagedata r:id="rId117" o:title=""/>
                </v:shape>
                <w10:anchorlock/>
              </v:group>
            </w:pict>
          </mc:Fallback>
        </mc:AlternateContent>
      </w:r>
    </w:p>
    <w:p w14:paraId="35BAF394" w14:textId="77777777" w:rsidR="006B59BE" w:rsidRPr="00B36732" w:rsidRDefault="006B59BE" w:rsidP="004F1264">
      <w:pPr>
        <w:rPr>
          <w:rtl/>
        </w:rPr>
      </w:pPr>
      <w:r w:rsidRPr="00B36732">
        <w:rPr>
          <w:rtl/>
        </w:rPr>
        <w:t xml:space="preserve">   - القدرة على توصيل الرؤية والاتجاه مع الاعتراف بعدم اليقين.</w:t>
      </w:r>
    </w:p>
    <w:p w14:paraId="601F4A55" w14:textId="77777777" w:rsidR="006B59BE" w:rsidRPr="00B36732" w:rsidRDefault="006B59BE" w:rsidP="004F1264">
      <w:pPr>
        <w:rPr>
          <w:rtl/>
        </w:rPr>
      </w:pPr>
      <w:r w:rsidRPr="00B36732">
        <w:rPr>
          <w:rtl/>
        </w:rPr>
        <w:t xml:space="preserve">   - تعزيز الشفافية والصدق حول التحديات والمخاطر.</w:t>
      </w:r>
    </w:p>
    <w:p w14:paraId="2B73895B" w14:textId="77777777" w:rsidR="006B59BE" w:rsidRPr="00B36732" w:rsidRDefault="006B59BE" w:rsidP="004F1264">
      <w:pPr>
        <w:rPr>
          <w:rtl/>
        </w:rPr>
      </w:pPr>
      <w:r w:rsidRPr="00B36732">
        <w:rPr>
          <w:rtl/>
        </w:rPr>
        <w:t xml:space="preserve">   - تطوير "قصة التغيير" التي تساعد الأفراد على فهم معنى التحولات.</w:t>
      </w:r>
    </w:p>
    <w:p w14:paraId="0A691FCF" w14:textId="6BF9E885" w:rsidR="006B59BE" w:rsidRPr="000E3C09" w:rsidRDefault="000E3C09" w:rsidP="000E3C09">
      <w:pPr>
        <w:pStyle w:val="ad"/>
        <w:rPr>
          <w:b w:val="0"/>
          <w:bCs/>
          <w:color w:val="168489"/>
          <w:rtl/>
        </w:rPr>
      </w:pPr>
      <w:r w:rsidRPr="00E42DAD">
        <w:rPr>
          <w:noProof/>
        </w:rPr>
        <mc:AlternateContent>
          <mc:Choice Requires="wpg">
            <w:drawing>
              <wp:anchor distT="0" distB="0" distL="114300" distR="114300" simplePos="0" relativeHeight="252873728" behindDoc="0" locked="0" layoutInCell="1" allowOverlap="1" wp14:anchorId="1BF8CD66" wp14:editId="17582CFE">
                <wp:simplePos x="0" y="0"/>
                <wp:positionH relativeFrom="margin">
                  <wp:posOffset>4995545</wp:posOffset>
                </wp:positionH>
                <wp:positionV relativeFrom="paragraph">
                  <wp:posOffset>10603</wp:posOffset>
                </wp:positionV>
                <wp:extent cx="735965" cy="661670"/>
                <wp:effectExtent l="0" t="0" r="6985" b="5080"/>
                <wp:wrapSquare wrapText="bothSides"/>
                <wp:docPr id="1717196221"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717196222" name="Picture 1717196222"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717196223" name="Rectangle: Rounded Corners 1717196223"/>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70250BDE" id="Group 20" o:spid="_x0000_s1026" style="position:absolute;margin-left:393.35pt;margin-top:.85pt;width:57.95pt;height:52.1pt;z-index:252873728;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">
                <v:shape id="Picture 1717196222"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">
                  <v:imagedata r:id="rId122" o:title="Reference "/>
                </v:shape>
                <v:roundrect id="Rectangle: Rounded Corners 171719622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" fillcolor="#168489" strokecolor="#168489" strokeweight="1pt">
                  <v:stroke joinstyle="miter"/>
                </v:roundrect>
                <w10:wrap type="square" anchorx="margin"/>
              </v:group>
            </w:pict>
          </mc:Fallback>
        </mc:AlternateContent>
      </w:r>
      <w:r w:rsidR="006B59BE" w:rsidRPr="000E3C09">
        <w:rPr>
          <w:b w:val="0"/>
          <w:bCs/>
          <w:color w:val="168489"/>
          <w:rtl/>
        </w:rPr>
        <w:t>حالة دراس</w:t>
      </w:r>
      <w:r w:rsidR="006B59BE" w:rsidRPr="000E3C09">
        <w:rPr>
          <w:rFonts w:hint="cs"/>
          <w:b w:val="0"/>
          <w:bCs/>
          <w:color w:val="168489"/>
          <w:rtl/>
        </w:rPr>
        <w:t>ي</w:t>
      </w:r>
      <w:r w:rsidR="006B59BE" w:rsidRPr="000E3C09">
        <w:rPr>
          <w:b w:val="0"/>
          <w:bCs/>
          <w:color w:val="168489"/>
          <w:rtl/>
        </w:rPr>
        <w:t xml:space="preserve">ة: </w:t>
      </w:r>
    </w:p>
    <w:p w14:paraId="7DF60111" w14:textId="72F32E87" w:rsidR="006B59BE" w:rsidRPr="00B36732" w:rsidRDefault="008E0B6C" w:rsidP="004F1264">
      <w:pPr>
        <w:rPr>
          <w:rtl/>
        </w:rPr>
      </w:pPr>
      <w:r>
        <w:rPr>
          <w:noProof/>
        </w:rPr>
        <w:drawing>
          <wp:anchor distT="0" distB="0" distL="114300" distR="114300" simplePos="0" relativeHeight="252946432" behindDoc="0" locked="0" layoutInCell="1" allowOverlap="1" wp14:anchorId="56897A70" wp14:editId="6ADAE174">
            <wp:simplePos x="0" y="0"/>
            <wp:positionH relativeFrom="margin">
              <wp:align>left</wp:align>
            </wp:positionH>
            <wp:positionV relativeFrom="paragraph">
              <wp:posOffset>446006</wp:posOffset>
            </wp:positionV>
            <wp:extent cx="1343660" cy="1679575"/>
            <wp:effectExtent l="0" t="0" r="8890" b="0"/>
            <wp:wrapSquare wrapText="bothSides"/>
            <wp:docPr id="1973968104" name="Picture 1973968104" descr="جاسيندا أرديرن تغالب دموعها وهي تختتم مسيرتها السياسية بخطاب في البرلمان  النيوزيلندي | رويتر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descr="جاسيندا أرديرن تغالب دموعها وهي تختتم مسيرتها السياسية بخطاب في البرلمان  النيوزيلندي | رويترز"/>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343660" cy="16795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B36732">
        <w:rPr>
          <w:rtl/>
        </w:rPr>
        <w:t>جاكيندا أرديرن، رئيسة وزراء نيوزيلندا السابقة، التي قادت بلادها خلال أزمة إطلاق النار في كرايستشيرش وجائحة كوفيد-19. أظهرت مهارات استثنائية في:</w:t>
      </w:r>
    </w:p>
    <w:p w14:paraId="6193E435" w14:textId="33F5ACCE" w:rsidR="006B59BE" w:rsidRPr="00B36732" w:rsidRDefault="006B59BE" w:rsidP="004F1264">
      <w:pPr>
        <w:rPr>
          <w:rtl/>
        </w:rPr>
      </w:pPr>
      <w:r w:rsidRPr="00B36732">
        <w:rPr>
          <w:rtl/>
        </w:rPr>
        <w:t>- التواصل الشفاف والمباشر مع المواطنين.</w:t>
      </w:r>
      <w:r w:rsidR="008E0B6C" w:rsidRPr="008E0B6C">
        <w:rPr>
          <w:noProof/>
        </w:rPr>
        <w:t xml:space="preserve"> </w:t>
      </w:r>
    </w:p>
    <w:p w14:paraId="01A6A8FD" w14:textId="77777777" w:rsidR="006B59BE" w:rsidRPr="00B36732" w:rsidRDefault="006B59BE" w:rsidP="004F1264">
      <w:pPr>
        <w:rPr>
          <w:rtl/>
        </w:rPr>
      </w:pPr>
      <w:r w:rsidRPr="00B36732">
        <w:rPr>
          <w:rtl/>
        </w:rPr>
        <w:t>- الموازنة بين التعاطف الإنساني والحزم في اتخاذ القرارات الصعبة.</w:t>
      </w:r>
    </w:p>
    <w:p w14:paraId="71AD9C51" w14:textId="77777777" w:rsidR="006B59BE" w:rsidRPr="00B36732" w:rsidRDefault="006B59BE" w:rsidP="004F1264">
      <w:pPr>
        <w:rPr>
          <w:rtl/>
        </w:rPr>
      </w:pPr>
      <w:r w:rsidRPr="00B36732">
        <w:rPr>
          <w:rtl/>
        </w:rPr>
        <w:t>- الاعتماد على الخبراء مع الاحتفاظ بمسؤولية اتخاذ القرار النهائي.</w:t>
      </w:r>
    </w:p>
    <w:p w14:paraId="2C52C84A" w14:textId="77777777" w:rsidR="006B59BE" w:rsidRPr="00B36732" w:rsidRDefault="006B59BE" w:rsidP="004F1264">
      <w:pPr>
        <w:rPr>
          <w:rtl/>
        </w:rPr>
      </w:pPr>
      <w:r w:rsidRPr="00B36732">
        <w:rPr>
          <w:rtl/>
        </w:rPr>
        <w:t>- القدرة على التكيّف مع المعلومات المتغيرة بسرعة.</w:t>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0E3C09" w14:paraId="2EDF164A"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7B7E9FCA" w14:textId="77777777" w:rsidR="000E3C09" w:rsidRPr="00B45CE2" w:rsidRDefault="000E3C09" w:rsidP="00CF55E9">
            <w:pPr>
              <w:pStyle w:val="ac"/>
              <w:pageBreakBefore/>
              <w:jc w:val="center"/>
              <w:rPr>
                <w:color w:val="168489"/>
                <w:sz w:val="44"/>
                <w:szCs w:val="44"/>
                <w:rtl/>
                <w:lang w:bidi="ar-EG"/>
              </w:rPr>
            </w:pPr>
            <w:r w:rsidRPr="00B45CE2">
              <w:rPr>
                <w:noProof/>
                <w:color w:val="168489"/>
                <w:sz w:val="44"/>
                <w:szCs w:val="44"/>
                <w:rtl/>
              </w:rPr>
              <w:lastRenderedPageBreak/>
              <w:drawing>
                <wp:inline distT="0" distB="0" distL="0" distR="0" wp14:anchorId="5F8A21F0" wp14:editId="41FB7351">
                  <wp:extent cx="485140" cy="485140"/>
                  <wp:effectExtent l="0" t="0" r="0" b="0"/>
                  <wp:docPr id="1578247699" name="Picture 1578247699"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43C4F16F" w14:textId="77777777" w:rsidR="000E3C09" w:rsidRPr="00B45CE2" w:rsidRDefault="000E3C09" w:rsidP="00CF55E9">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756EFC46" w14:textId="77777777" w:rsidR="000E3C09" w:rsidRDefault="000E3C09" w:rsidP="00CF55E9">
            <w:pPr>
              <w:jc w:val="center"/>
              <w:rPr>
                <w:rFonts w:ascii="Adobe Arabic" w:hAnsi="Adobe Arabic" w:cs="Adobe Arabic"/>
                <w:bCs/>
                <w:color w:val="168489"/>
                <w:sz w:val="52"/>
                <w:szCs w:val="52"/>
                <w:rtl/>
                <w:lang w:bidi="ar-EG"/>
              </w:rPr>
            </w:pPr>
          </w:p>
          <w:p w14:paraId="14CD9BCF" w14:textId="089644B3" w:rsidR="000E3C09" w:rsidRPr="00AB5D47" w:rsidRDefault="000E3C09" w:rsidP="00CF55E9">
            <w:pPr>
              <w:jc w:val="center"/>
              <w:rPr>
                <w:rFonts w:ascii="Adobe Arabic" w:hAnsi="Adobe Arabic" w:cs="Adobe Arabic"/>
                <w:bCs/>
                <w:color w:val="168489"/>
                <w:sz w:val="52"/>
                <w:szCs w:val="52"/>
                <w:rtl/>
                <w:lang w:bidi="ar-EG"/>
              </w:rPr>
            </w:pPr>
            <w:r w:rsidRPr="000E3C09">
              <w:rPr>
                <w:rFonts w:ascii="Adobe Arabic" w:hAnsi="Adobe Arabic" w:cs="Adobe Arabic"/>
                <w:bCs/>
                <w:color w:val="168489"/>
                <w:sz w:val="52"/>
                <w:szCs w:val="52"/>
                <w:rtl/>
                <w:lang w:bidi="ar-EG"/>
              </w:rPr>
              <w:t>سيناريوهات الأزمات والتكي</w:t>
            </w:r>
            <w:r w:rsidRPr="000E3C09">
              <w:rPr>
                <w:rFonts w:ascii="Adobe Arabic" w:hAnsi="Adobe Arabic" w:cs="Adobe Arabic" w:hint="cs"/>
                <w:bCs/>
                <w:color w:val="168489"/>
                <w:sz w:val="52"/>
                <w:szCs w:val="52"/>
                <w:rtl/>
                <w:lang w:bidi="ar-EG"/>
              </w:rPr>
              <w:t>ّ</w:t>
            </w:r>
            <w:r w:rsidRPr="000E3C09">
              <w:rPr>
                <w:rFonts w:ascii="Adobe Arabic" w:hAnsi="Adobe Arabic" w:cs="Adobe Arabic"/>
                <w:bCs/>
                <w:color w:val="168489"/>
                <w:sz w:val="52"/>
                <w:szCs w:val="52"/>
                <w:rtl/>
                <w:lang w:bidi="ar-EG"/>
              </w:rPr>
              <w:t>ف</w:t>
            </w:r>
            <w:r w:rsidRPr="00AB5D47">
              <w:rPr>
                <w:rFonts w:ascii="Adobe Arabic" w:hAnsi="Adobe Arabic" w:cs="Adobe Arabic"/>
                <w:bCs/>
                <w:color w:val="168489"/>
                <w:sz w:val="52"/>
                <w:szCs w:val="52"/>
                <w:rtl/>
                <w:lang w:bidi="ar-EG"/>
              </w:rPr>
              <w:t xml:space="preserve"> </w:t>
            </w:r>
          </w:p>
        </w:tc>
      </w:tr>
    </w:tbl>
    <w:p w14:paraId="3F66D04D" w14:textId="77777777" w:rsidR="000E3C09" w:rsidRPr="008D39CE" w:rsidRDefault="000E3C09" w:rsidP="000E3C09">
      <w:r w:rsidRPr="00853909">
        <w:rPr>
          <w:noProof/>
        </w:rPr>
        <mc:AlternateContent>
          <mc:Choice Requires="wpg">
            <w:drawing>
              <wp:inline distT="0" distB="0" distL="0" distR="0" wp14:anchorId="5C04A1A6" wp14:editId="38BA369F">
                <wp:extent cx="4406692" cy="545009"/>
                <wp:effectExtent l="0" t="0" r="0" b="26670"/>
                <wp:docPr id="1578247680"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578247681" name="Group 1578247681"/>
                        <wpg:cNvGrpSpPr/>
                        <wpg:grpSpPr>
                          <a:xfrm>
                            <a:off x="3797654" y="0"/>
                            <a:ext cx="609038" cy="545009"/>
                            <a:chOff x="3797654" y="0"/>
                            <a:chExt cx="609038" cy="545009"/>
                          </a:xfrm>
                        </wpg:grpSpPr>
                        <pic:pic xmlns:pic="http://schemas.openxmlformats.org/drawingml/2006/picture">
                          <pic:nvPicPr>
                            <pic:cNvPr id="1578247682" name="Picture 1578247682" descr="Clock "/>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578247683" name="Rectangle: Rounded Corners 1578247683"/>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78247684" name="TextBox 19"/>
                        <wps:cNvSpPr txBox="1"/>
                        <wps:spPr>
                          <a:xfrm>
                            <a:off x="0" y="113532"/>
                            <a:ext cx="3597910" cy="395605"/>
                          </a:xfrm>
                          <a:prstGeom prst="rect">
                            <a:avLst/>
                          </a:prstGeom>
                          <a:noFill/>
                        </wps:spPr>
                        <wps:txbx>
                          <w:txbxContent>
                            <w:p w14:paraId="4824D621" w14:textId="77777777" w:rsidR="000E3C09" w:rsidRPr="00B45CE2" w:rsidRDefault="000E3C09" w:rsidP="000E3C09">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5C04A1A6" id="_x0000_s2574"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">
                <v:group id="Group 1578247681" o:spid="_x0000_s2575"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">
                  <v:shape id="Picture 1578247682" o:spid="_x0000_s2576"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">
                    <v:imagedata r:id="rId130" o:title="Clock "/>
                  </v:shape>
                  <v:roundrect id="Rectangle: Rounded Corners 1578247683" o:spid="_x0000_s2577"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" fillcolor="#7a8696" strokecolor="#7a8696" strokeweight="1pt">
                    <v:stroke joinstyle="miter"/>
                  </v:roundrect>
                </v:group>
                <v:shape id="TextBox 19" o:spid="_x0000_s2578"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" filled="f" stroked="f">
                  <v:textbox style="mso-fit-shape-to-text:t">
                    <w:txbxContent>
                      <w:p w14:paraId="4824D621" w14:textId="77777777" w:rsidR="000E3C09" w:rsidRPr="00B45CE2" w:rsidRDefault="000E3C09" w:rsidP="000E3C09">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6651F562" w14:textId="77777777" w:rsidR="000E3C09" w:rsidRPr="0024372F" w:rsidRDefault="000E3C09" w:rsidP="000E3C09">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713FA184" w14:textId="77777777" w:rsidR="000E3C09" w:rsidRPr="008D39CE" w:rsidRDefault="000E3C09" w:rsidP="000E3C09">
      <w:r w:rsidRPr="00853909">
        <w:rPr>
          <w:noProof/>
        </w:rPr>
        <mc:AlternateContent>
          <mc:Choice Requires="wpg">
            <w:drawing>
              <wp:inline distT="0" distB="0" distL="0" distR="0" wp14:anchorId="5ACE3904" wp14:editId="346E44B1">
                <wp:extent cx="4435062" cy="545009"/>
                <wp:effectExtent l="0" t="0" r="3810" b="26670"/>
                <wp:docPr id="1578247685"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578247686" name="Picture 1578247686" descr="Goal "/>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578247687" name="Rectangle: Rounded Corners 1578247687"/>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8247688" name="TextBox 23"/>
                        <wps:cNvSpPr txBox="1"/>
                        <wps:spPr>
                          <a:xfrm>
                            <a:off x="0" y="64202"/>
                            <a:ext cx="3600450" cy="395605"/>
                          </a:xfrm>
                          <a:prstGeom prst="rect">
                            <a:avLst/>
                          </a:prstGeom>
                          <a:noFill/>
                        </wps:spPr>
                        <wps:txbx>
                          <w:txbxContent>
                            <w:p w14:paraId="13341846" w14:textId="77777777" w:rsidR="000E3C09" w:rsidRPr="00B45CE2" w:rsidRDefault="000E3C09" w:rsidP="000E3C09">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5ACE3904" id="_x0000_s2579"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">
                <v:shape id="Picture 1578247686" o:spid="_x0000_s2580"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">
                  <v:imagedata r:id="rId132" o:title="Goal "/>
                </v:shape>
                <v:roundrect id="Rectangle: Rounded Corners 1578247687" o:spid="_x0000_s2581"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" fillcolor="#7a8696" strokecolor="#7a8696" strokeweight="1pt">
                  <v:stroke joinstyle="miter"/>
                </v:roundrect>
                <v:shape id="TextBox 23" o:spid="_x0000_s2582"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" filled="f" stroked="f">
                  <v:textbox style="mso-fit-shape-to-text:t">
                    <w:txbxContent>
                      <w:p w14:paraId="13341846" w14:textId="77777777" w:rsidR="000E3C09" w:rsidRPr="00B45CE2" w:rsidRDefault="000E3C09" w:rsidP="000E3C09">
                        <w:pPr>
                          <w:pStyle w:val="ac"/>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7868A2CE" w14:textId="77777777" w:rsidR="000E3C09" w:rsidRPr="00B36732" w:rsidRDefault="000E3C09" w:rsidP="000E3C09">
      <w:pPr>
        <w:rPr>
          <w:rtl/>
        </w:rPr>
      </w:pPr>
      <w:r w:rsidRPr="00B36732">
        <w:rPr>
          <w:rtl/>
        </w:rPr>
        <w:t>1. تطوير مهارات الاستجابة السريعة والتكيف مع الأزمات.</w:t>
      </w:r>
    </w:p>
    <w:p w14:paraId="613AB404" w14:textId="77777777" w:rsidR="000E3C09" w:rsidRPr="00B36732" w:rsidRDefault="000E3C09" w:rsidP="000E3C09">
      <w:pPr>
        <w:rPr>
          <w:rtl/>
        </w:rPr>
      </w:pPr>
      <w:r w:rsidRPr="00B36732">
        <w:rPr>
          <w:rtl/>
        </w:rPr>
        <w:t>2. تعزيز التفكير الاستراتيجي في ظروف الضغط.</w:t>
      </w:r>
    </w:p>
    <w:p w14:paraId="2418EEF9" w14:textId="77777777" w:rsidR="000E3C09" w:rsidRPr="00B36732" w:rsidRDefault="000E3C09" w:rsidP="000E3C09">
      <w:pPr>
        <w:rPr>
          <w:rtl/>
        </w:rPr>
      </w:pPr>
      <w:r w:rsidRPr="00B36732">
        <w:rPr>
          <w:rtl/>
        </w:rPr>
        <w:t>3. تنمية القدرة على تحديد الإجراءات ذات الأولوية في سياق الأزمات.</w:t>
      </w:r>
    </w:p>
    <w:p w14:paraId="6B94810C" w14:textId="77777777" w:rsidR="000E3C09" w:rsidRPr="00B36732" w:rsidRDefault="000E3C09" w:rsidP="000E3C09">
      <w:pPr>
        <w:rPr>
          <w:rtl/>
        </w:rPr>
      </w:pPr>
      <w:r w:rsidRPr="00B36732">
        <w:rPr>
          <w:rtl/>
        </w:rPr>
        <w:t>4. تطبيق مبادئ القيادة التكيفية على مواقف عملية.</w:t>
      </w:r>
    </w:p>
    <w:p w14:paraId="4A4CC160" w14:textId="77777777" w:rsidR="006B59BE" w:rsidRPr="000E3C09" w:rsidRDefault="006B59BE" w:rsidP="000E3C09">
      <w:pPr>
        <w:pStyle w:val="ad"/>
        <w:rPr>
          <w:b w:val="0"/>
          <w:bCs/>
          <w:color w:val="168489"/>
          <w:rtl/>
        </w:rPr>
      </w:pPr>
      <w:r w:rsidRPr="000E3C09">
        <w:rPr>
          <w:b w:val="0"/>
          <w:bCs/>
          <w:color w:val="168489"/>
          <w:rtl/>
        </w:rPr>
        <w:t>سيناريوهات الأزمات:</w:t>
      </w:r>
    </w:p>
    <w:p w14:paraId="7DA367A6" w14:textId="77777777" w:rsidR="006B59BE" w:rsidRPr="009C637F" w:rsidRDefault="006B59BE" w:rsidP="004F1264">
      <w:pPr>
        <w:rPr>
          <w:b/>
          <w:bCs/>
          <w:rtl/>
        </w:rPr>
      </w:pPr>
      <w:r w:rsidRPr="009C637F">
        <w:rPr>
          <w:b/>
          <w:bCs/>
          <w:rtl/>
        </w:rPr>
        <w:t>سيناريو 1: أزمة تقنية</w:t>
      </w:r>
    </w:p>
    <w:p w14:paraId="00CC3B1A" w14:textId="77777777" w:rsidR="006B59BE" w:rsidRPr="00B36732" w:rsidRDefault="006B59BE" w:rsidP="004F1264">
      <w:pPr>
        <w:rPr>
          <w:rtl/>
        </w:rPr>
      </w:pPr>
      <w:r w:rsidRPr="00B36732">
        <w:rPr>
          <w:rtl/>
        </w:rPr>
        <w:t>أنتم قيادة شركة خدمات مالية تعتمد بشكل كبير على منصة رقمية لتقديم خدماتها. تعرّضت المنصة لهجوم سيبراني أدّى إلى تسرب بيانات عملاء محتمل وتعطل النظام بالكامل. التقديرات الأولية تشير إلى أن استعادة النظام قد تستغرق ما بين 24-72 ساعة. بدأت وسائل الإعلام الاجتماعية بتداول أخبار عن الهجوم، والعملاء يتصلون بقلق شديد.</w:t>
      </w:r>
    </w:p>
    <w:p w14:paraId="36040839" w14:textId="77777777" w:rsidR="006B59BE" w:rsidRPr="009C637F" w:rsidRDefault="006B59BE" w:rsidP="004F1264">
      <w:pPr>
        <w:rPr>
          <w:b/>
          <w:bCs/>
          <w:rtl/>
        </w:rPr>
      </w:pPr>
      <w:r w:rsidRPr="009C637F">
        <w:rPr>
          <w:b/>
          <w:bCs/>
          <w:rtl/>
        </w:rPr>
        <w:t>سيناريو 2: أزمة مالية</w:t>
      </w:r>
    </w:p>
    <w:p w14:paraId="53BC39E4" w14:textId="77777777" w:rsidR="006B59BE" w:rsidRPr="00B36732" w:rsidRDefault="006B59BE" w:rsidP="004F1264">
      <w:pPr>
        <w:rPr>
          <w:rtl/>
        </w:rPr>
      </w:pPr>
      <w:r>
        <w:rPr>
          <w:rtl/>
        </w:rPr>
        <w:t xml:space="preserve">أنتم الفريق القيادي لشركة تصنيع متوسطة الحجم. فقدت الشركة عقداً رئيسياً يمثل 40% من إيراداتها السنوية لصالح منافس يستخدم تقنيات </w:t>
      </w:r>
      <w:hyperlink r:id="rId405">
        <w:r>
          <w:rPr>
            <w:rStyle w:val="Hyperlink"/>
            <w:rtl/>
          </w:rPr>
          <w:t>الذكاء الاصطناعي</w:t>
        </w:r>
      </w:hyperlink>
      <w:r>
        <w:rPr>
          <w:rtl/>
        </w:rPr>
        <w:t xml:space="preserve"> لتقليل التكاليف. التوقعات المالية تشير إلى خسائر كبيرة في الربع القادم ونقص في السيولة خلال شهرين. بدأ الموظفون يشعرون بالقلق بعد تسرب بعض المعلومات، والمستثمرون يطالبون بتوضيحات عاجلة.</w:t>
      </w:r>
    </w:p>
    <w:p w14:paraId="7705B432" w14:textId="77777777" w:rsidR="006B59BE" w:rsidRPr="009C637F" w:rsidRDefault="006B59BE" w:rsidP="004F1264">
      <w:pPr>
        <w:rPr>
          <w:b/>
          <w:bCs/>
          <w:rtl/>
        </w:rPr>
      </w:pPr>
      <w:r w:rsidRPr="009C637F">
        <w:rPr>
          <w:b/>
          <w:bCs/>
          <w:rtl/>
        </w:rPr>
        <w:t>سيناريو 3: أزمة تنافسية</w:t>
      </w:r>
    </w:p>
    <w:p w14:paraId="30DED03C" w14:textId="77777777" w:rsidR="006B59BE" w:rsidRDefault="006B59BE" w:rsidP="004F1264">
      <w:pPr>
        <w:rPr>
          <w:rtl/>
        </w:rPr>
      </w:pPr>
      <w:r>
        <w:rPr>
          <w:rtl/>
        </w:rPr>
        <w:lastRenderedPageBreak/>
        <w:t xml:space="preserve">أنتم قيادة سلسلة متاجر تجزئة تقليدية. أعلن منافس عالمي عن دخول السوق المحلي بنموذج أعمال مبتكر يدمج التجارة الإلكترونية مع </w:t>
      </w:r>
      <w:hyperlink r:id="rId406">
        <w:r>
          <w:rPr>
            <w:rStyle w:val="Hyperlink"/>
            <w:rtl/>
          </w:rPr>
          <w:t>الذكاء الاصطناعي</w:t>
        </w:r>
      </w:hyperlink>
      <w:r>
        <w:rPr>
          <w:rtl/>
        </w:rPr>
        <w:t xml:space="preserve"> وخدمة التوصيل في غضون ساعة. تشير الدراسات السوقية إلى أن هذا النموذج قد يستحوذ على 30% من حصتكم السوقية خلال العام القادم. في الوقت نفسه، تعاني الشركة من تحديات في تدريب الموظفين على التقنيات الجديدة وتقادم أنظمة تكنولوجيا المعلومات.</w:t>
      </w:r>
    </w:p>
    <w:p w14:paraId="77ACE78F" w14:textId="3069FFF4" w:rsidR="000E3C09" w:rsidRDefault="00BF50C1" w:rsidP="00BF50C1">
      <w:pPr>
        <w:ind w:left="-897"/>
        <w:rPr>
          <w:rtl/>
        </w:rPr>
      </w:pPr>
      <w:r>
        <w:rPr>
          <w:noProof/>
        </w:rPr>
        <mc:AlternateContent>
          <mc:Choice Requires="wps">
            <w:drawing>
              <wp:inline distT="0" distB="0" distL="0" distR="0" wp14:anchorId="0CA52278" wp14:editId="118190FF">
                <wp:extent cx="6785610" cy="7029450"/>
                <wp:effectExtent l="0" t="0" r="15240" b="19050"/>
                <wp:docPr id="37405659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5610" cy="7029450"/>
                        </a:xfrm>
                        <a:prstGeom prst="roundRect">
                          <a:avLst>
                            <a:gd name="adj" fmla="val 16667"/>
                          </a:avLst>
                        </a:prstGeom>
                        <a:solidFill>
                          <a:srgbClr val="EAF4E4"/>
                        </a:solidFill>
                        <a:ln w="12700">
                          <a:solidFill>
                            <a:schemeClr val="accent6"/>
                          </a:solidFill>
                          <a:miter lim="800000"/>
                          <a:headEnd/>
                          <a:tailEnd/>
                        </a:ln>
                      </wps:spPr>
                      <wps:txbx>
                        <w:txbxContent>
                          <w:p w14:paraId="4B985E8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F6FF38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4DD9A1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46E4D3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694E21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8B16AB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9588FD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5938B1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84AE21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BD0812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8F82F4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43A9CE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7A2D35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C918C2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6BA000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89F897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B69AFA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083E16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E6AD01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2BDA12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FDC21B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B07684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638B8C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91642C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60B950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560AF6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936641B"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CA52278" id="_x0000_s2583" style="width:534.3pt;height:55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" fillcolor="#eaf4e4" strokecolor="#70ad47 [3209]" strokeweight="1pt">
                <v:stroke joinstyle="miter"/>
                <v:textbox inset="0,3mm,0">
                  <w:txbxContent>
                    <w:p w14:paraId="4B985E8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F6FF38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4DD9A1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46E4D3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694E21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8B16AB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9588FD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5938B1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84AE21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BD0812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8F82F4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43A9CE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7A2D35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C918C2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6BA000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89F897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B69AFA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083E16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E6AD01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2BDA12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FDC21B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B07684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638B8C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91642C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60B950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560AF6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936641B" w14:textId="77777777" w:rsidR="00BF50C1" w:rsidRDefault="00BF50C1" w:rsidP="00BF50C1">
                      <w:pPr>
                        <w:jc w:val="center"/>
                        <w:rPr>
                          <w:sz w:val="22"/>
                          <w:szCs w:val="28"/>
                          <w:rtl/>
                          <w:lang w:bidi="ar-SY"/>
                        </w:rPr>
                      </w:pPr>
                    </w:p>
                  </w:txbxContent>
                </v:textbox>
                <w10:anchorlock/>
              </v:roundrect>
            </w:pict>
          </mc:Fallback>
        </mc:AlternateContent>
      </w:r>
    </w:p>
    <w:p w14:paraId="6E271502" w14:textId="1508AE97" w:rsidR="000E3C09" w:rsidRPr="00B36732" w:rsidRDefault="000E3C09" w:rsidP="000E3C09">
      <w:pPr>
        <w:jc w:val="center"/>
        <w:rPr>
          <w:rtl/>
        </w:rPr>
      </w:pPr>
      <w:r w:rsidRPr="00B9790F">
        <w:rPr>
          <w:noProof/>
        </w:rPr>
        <w:lastRenderedPageBreak/>
        <mc:AlternateContent>
          <mc:Choice Requires="wpg">
            <w:drawing>
              <wp:inline distT="0" distB="0" distL="0" distR="0" wp14:anchorId="091E9F8A" wp14:editId="76DB2BF3">
                <wp:extent cx="5711825" cy="737619"/>
                <wp:effectExtent l="0" t="0" r="22225" b="24765"/>
                <wp:docPr id="1578247701"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578247702" name="مجموعة 881967268"/>
                        <wpg:cNvGrpSpPr/>
                        <wpg:grpSpPr>
                          <a:xfrm>
                            <a:off x="0" y="165473"/>
                            <a:ext cx="5711825" cy="572146"/>
                            <a:chOff x="0" y="165446"/>
                            <a:chExt cx="6312597" cy="633543"/>
                          </a:xfrm>
                        </wpg:grpSpPr>
                        <wps:wsp>
                          <wps:cNvPr id="1578247703"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8247704" name="مربع نص 2043426344"/>
                          <wps:cNvSpPr txBox="1"/>
                          <wps:spPr>
                            <a:xfrm>
                              <a:off x="3184368" y="165446"/>
                              <a:ext cx="2073788" cy="453527"/>
                            </a:xfrm>
                            <a:prstGeom prst="rect">
                              <a:avLst/>
                            </a:prstGeom>
                            <a:noFill/>
                          </wps:spPr>
                          <wps:txbx>
                            <w:txbxContent>
                              <w:p w14:paraId="6C5DCE62" w14:textId="77777777" w:rsidR="000E3C09" w:rsidRDefault="000E3C09" w:rsidP="000E3C09">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578247705"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578247706" name="Picture 1578247706" descr="Submission "/>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91E9F8A" id="_x0000_s2584"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">
                <v:group id="مجموعة 881967268" o:spid="_x0000_s2585"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">
                  <v:roundrect id="مستطيل مستدير الزوايا 769901" o:spid="_x0000_s2586"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" fillcolor="#168489" strokecolor="#168489" strokeweight="1pt">
                    <v:stroke joinstyle="miter"/>
                  </v:roundrect>
                  <v:shape id="مربع نص 2043426344" o:spid="_x0000_s2587"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" filled="f" stroked="f">
                    <v:textbox style="mso-fit-shape-to-text:t">
                      <w:txbxContent>
                        <w:p w14:paraId="6C5DCE62" w14:textId="77777777" w:rsidR="000E3C09" w:rsidRDefault="000E3C09" w:rsidP="000E3C09">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2588"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" fillcolor="#168489" strokecolor="#168489" strokeweight="1pt">
                    <v:stroke joinstyle="miter"/>
                  </v:roundrect>
                </v:group>
                <v:shape id="Picture 1578247706" o:spid="_x0000_s2589"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">
                  <v:imagedata r:id="rId135" o:title="Submission "/>
                </v:shape>
                <w10:anchorlock/>
              </v:group>
            </w:pict>
          </mc:Fallback>
        </mc:AlternateContent>
      </w:r>
    </w:p>
    <w:p w14:paraId="36FDB042" w14:textId="77777777" w:rsidR="006B59BE" w:rsidRPr="000E3C09" w:rsidRDefault="006B59BE" w:rsidP="000E3C09">
      <w:pPr>
        <w:pStyle w:val="ad"/>
        <w:rPr>
          <w:b w:val="0"/>
          <w:bCs/>
          <w:rtl/>
        </w:rPr>
      </w:pPr>
      <w:r w:rsidRPr="000E3C09">
        <w:rPr>
          <w:rFonts w:hint="cs"/>
          <w:b w:val="0"/>
          <w:bCs/>
          <w:rtl/>
        </w:rPr>
        <w:t>اقرأ الحالة الآتية، ثم أجب عن الأسئلة الواردة:</w:t>
      </w:r>
    </w:p>
    <w:p w14:paraId="3D5FA859" w14:textId="77777777" w:rsidR="006B59BE" w:rsidRPr="000E3C09" w:rsidRDefault="006B59BE" w:rsidP="000E3C09">
      <w:pPr>
        <w:pStyle w:val="ad"/>
        <w:rPr>
          <w:b w:val="0"/>
          <w:bCs/>
          <w:color w:val="168489"/>
          <w:rtl/>
        </w:rPr>
      </w:pPr>
      <w:r w:rsidRPr="000E3C09">
        <w:rPr>
          <w:b w:val="0"/>
          <w:bCs/>
          <w:color w:val="168489"/>
          <w:rtl/>
        </w:rPr>
        <w:t>شركة "المستقبل الذكي" للتقنيات</w:t>
      </w:r>
    </w:p>
    <w:p w14:paraId="19CA260B" w14:textId="77777777" w:rsidR="006B59BE" w:rsidRPr="00B36732" w:rsidRDefault="006B59BE" w:rsidP="004F1264">
      <w:pPr>
        <w:rPr>
          <w:rtl/>
        </w:rPr>
      </w:pPr>
      <w:r w:rsidRPr="00B36732">
        <w:rPr>
          <w:rtl/>
        </w:rPr>
        <w:t>شركة "المستقبل الذكي" هي شركة برمجيات متوسطة الحجم متخصصة في تطوير حلول إدارة علاقات العملاء. تأسست الشركة قبل 12 عاماً وتوظف حالياً 150 موظفاً. خلال العقد الماضي، اعتمدت الشركة على منتج رئيسي ناجح يُثبّت على خوادم العملاء.</w:t>
      </w:r>
    </w:p>
    <w:p w14:paraId="7B2220F3" w14:textId="77777777" w:rsidR="006B59BE" w:rsidRPr="00B36732" w:rsidRDefault="006B59BE" w:rsidP="004F1264">
      <w:pPr>
        <w:rPr>
          <w:rtl/>
        </w:rPr>
      </w:pPr>
      <w:r>
        <w:rPr>
          <w:rtl/>
        </w:rPr>
        <w:t xml:space="preserve">مؤخراً، أحدث ظهور تقنيات </w:t>
      </w:r>
      <w:hyperlink r:id="rId407">
        <w:r>
          <w:rPr>
            <w:rStyle w:val="Hyperlink"/>
            <w:rtl/>
          </w:rPr>
          <w:t>الذكاء الاصطناعي</w:t>
        </w:r>
      </w:hyperlink>
      <w:r>
        <w:rPr>
          <w:rtl/>
        </w:rPr>
        <w:t xml:space="preserve"> ونماذج الاشتراك السحابية تغييراً جذرياً في السوق. بدأت الشركات المنافسة بتقديم حلول ذكية قائمة على السحابة بأسعار تنافسية وبميزات تفوق ما تقدمه "المستقبل الذكي".</w:t>
      </w:r>
    </w:p>
    <w:p w14:paraId="675709E1" w14:textId="77777777" w:rsidR="006B59BE" w:rsidRPr="00B36732" w:rsidRDefault="006B59BE" w:rsidP="004F1264">
      <w:pPr>
        <w:rPr>
          <w:rtl/>
        </w:rPr>
      </w:pPr>
      <w:r w:rsidRPr="00B36732">
        <w:rPr>
          <w:rtl/>
        </w:rPr>
        <w:t>خلال الأشهر الستة الماضية، فقدت الشركة 15% من عملائها وانخفضت الإيرادات بنسبة 20%. يواجه المدير التنفيذي "سامر الحكيم" ضغوطاً من مجلس الإدارة للاستجابة السريعة لهذا التحدي.</w:t>
      </w:r>
    </w:p>
    <w:p w14:paraId="1122E378" w14:textId="77777777" w:rsidR="006B59BE" w:rsidRPr="00B36732" w:rsidRDefault="006B59BE" w:rsidP="004F1264">
      <w:pPr>
        <w:rPr>
          <w:rtl/>
        </w:rPr>
      </w:pPr>
      <w:r w:rsidRPr="00B36732">
        <w:rPr>
          <w:rtl/>
        </w:rPr>
        <w:t>بعد اجتماع استراتيجي، قرّر سامر إطلاق مشروع تحوّل رقمي شامل يتضمن:</w:t>
      </w:r>
    </w:p>
    <w:p w14:paraId="027D2733" w14:textId="77777777" w:rsidR="006B59BE" w:rsidRPr="00B36732" w:rsidRDefault="006B59BE" w:rsidP="004F1264">
      <w:pPr>
        <w:rPr>
          <w:rtl/>
        </w:rPr>
      </w:pPr>
      <w:r>
        <w:rPr>
          <w:rtl/>
        </w:rPr>
        <w:t>1. تطوير منصة سحابية جديدة مدعومة ب</w:t>
      </w:r>
      <w:hyperlink r:id="rId408">
        <w:r>
          <w:rPr>
            <w:rStyle w:val="Hyperlink"/>
            <w:rtl/>
          </w:rPr>
          <w:t>الذكاء الاصطناعي</w:t>
        </w:r>
      </w:hyperlink>
      <w:r>
        <w:rPr>
          <w:rtl/>
        </w:rPr>
        <w:t>.</w:t>
      </w:r>
    </w:p>
    <w:p w14:paraId="16557046" w14:textId="77777777" w:rsidR="006B59BE" w:rsidRPr="00B36732" w:rsidRDefault="006B59BE" w:rsidP="004F1264">
      <w:pPr>
        <w:rPr>
          <w:rtl/>
        </w:rPr>
      </w:pPr>
      <w:r w:rsidRPr="00B36732">
        <w:rPr>
          <w:rtl/>
        </w:rPr>
        <w:t>2. تغيير نموذج الأعمال من البيع المباشر إلى نموذج الاشتراك الشهري.</w:t>
      </w:r>
    </w:p>
    <w:p w14:paraId="66C0EF5E" w14:textId="77777777" w:rsidR="006B59BE" w:rsidRPr="00B36732" w:rsidRDefault="006B59BE" w:rsidP="004F1264">
      <w:pPr>
        <w:rPr>
          <w:rtl/>
        </w:rPr>
      </w:pPr>
      <w:r w:rsidRPr="00B36732">
        <w:rPr>
          <w:rtl/>
        </w:rPr>
        <w:t>3. إعادة تنظيم الشركة وتدريب الموظفين على المهارات الجديدة.</w:t>
      </w:r>
    </w:p>
    <w:p w14:paraId="12ABD400" w14:textId="77777777" w:rsidR="006B59BE" w:rsidRPr="00B36732" w:rsidRDefault="006B59BE" w:rsidP="004F1264">
      <w:pPr>
        <w:rPr>
          <w:rtl/>
        </w:rPr>
      </w:pPr>
      <w:r w:rsidRPr="00B36732">
        <w:rPr>
          <w:rtl/>
        </w:rPr>
        <w:t>لكن التغيير واجه مقاومة داخلية قوية، خاصة من:</w:t>
      </w:r>
    </w:p>
    <w:p w14:paraId="64F0B839" w14:textId="77777777" w:rsidR="006B59BE" w:rsidRPr="00B36732" w:rsidRDefault="006B59BE" w:rsidP="004F1264">
      <w:pPr>
        <w:rPr>
          <w:rtl/>
        </w:rPr>
      </w:pPr>
      <w:r w:rsidRPr="00B36732">
        <w:rPr>
          <w:rtl/>
        </w:rPr>
        <w:t>- فريق المبيعات الذي يخشى تأثير النموذج الجديد على العمولات.</w:t>
      </w:r>
    </w:p>
    <w:p w14:paraId="01D853B4" w14:textId="77777777" w:rsidR="006B59BE" w:rsidRPr="00B36732" w:rsidRDefault="006B59BE" w:rsidP="004F1264">
      <w:pPr>
        <w:rPr>
          <w:rtl/>
        </w:rPr>
      </w:pPr>
      <w:r w:rsidRPr="00B36732">
        <w:rPr>
          <w:rtl/>
        </w:rPr>
        <w:t>- المهندسين ذوي الخبرة الذين يشعرون بالقلق من تقادم مهاراتهم.</w:t>
      </w:r>
    </w:p>
    <w:p w14:paraId="630FD091" w14:textId="77777777" w:rsidR="006B59BE" w:rsidRPr="00B36732" w:rsidRDefault="006B59BE" w:rsidP="004F1264">
      <w:pPr>
        <w:rPr>
          <w:rtl/>
        </w:rPr>
      </w:pPr>
      <w:r w:rsidRPr="00B36732">
        <w:rPr>
          <w:rtl/>
        </w:rPr>
        <w:t>- المديرين التنفيذيين الذين يتساءلون عن جدوى الاستثمار الكبير المطلوب.</w:t>
      </w:r>
    </w:p>
    <w:p w14:paraId="70C14303" w14:textId="77777777" w:rsidR="006B59BE" w:rsidRPr="000E3C09" w:rsidRDefault="006B59BE" w:rsidP="000E3C09">
      <w:pPr>
        <w:pStyle w:val="ad"/>
        <w:pageBreakBefore/>
        <w:rPr>
          <w:b w:val="0"/>
          <w:bCs/>
          <w:rtl/>
        </w:rPr>
      </w:pPr>
      <w:r w:rsidRPr="000E3C09">
        <w:rPr>
          <w:rFonts w:hint="cs"/>
          <w:b w:val="0"/>
          <w:bCs/>
          <w:rtl/>
        </w:rPr>
        <w:lastRenderedPageBreak/>
        <w:t>المطلوب:</w:t>
      </w:r>
    </w:p>
    <w:p w14:paraId="4134AFFE" w14:textId="77777777" w:rsidR="006B59BE" w:rsidRPr="000E3C09" w:rsidRDefault="006B59BE" w:rsidP="000E3C09">
      <w:pPr>
        <w:pStyle w:val="ad"/>
        <w:rPr>
          <w:b w:val="0"/>
          <w:bCs/>
          <w:color w:val="168489"/>
          <w:rtl/>
        </w:rPr>
      </w:pPr>
      <w:r w:rsidRPr="000E3C09">
        <w:rPr>
          <w:rFonts w:hint="cs"/>
          <w:b w:val="0"/>
          <w:bCs/>
          <w:color w:val="168489"/>
          <w:rtl/>
        </w:rPr>
        <w:t xml:space="preserve">1. </w:t>
      </w:r>
      <w:r w:rsidRPr="000E3C09">
        <w:rPr>
          <w:b w:val="0"/>
          <w:bCs/>
          <w:color w:val="168489"/>
          <w:rtl/>
        </w:rPr>
        <w:t>ما نوع التحدي الذي يواجهه سامر من منظور القيادة التكيفية؟ وكيف يختلف عن التحديات التقنية؟</w:t>
      </w:r>
    </w:p>
    <w:p w14:paraId="7A2A5868" w14:textId="77777777" w:rsidR="006B59BE" w:rsidRPr="000E3C09" w:rsidRDefault="006B59BE" w:rsidP="000E3C09">
      <w:pPr>
        <w:pStyle w:val="ad"/>
        <w:rPr>
          <w:b w:val="0"/>
          <w:bCs/>
          <w:color w:val="168489"/>
          <w:rtl/>
        </w:rPr>
      </w:pPr>
      <w:r w:rsidRPr="000E3C09">
        <w:rPr>
          <w:rFonts w:hint="cs"/>
          <w:b w:val="0"/>
          <w:bCs/>
          <w:color w:val="168489"/>
          <w:rtl/>
        </w:rPr>
        <w:t xml:space="preserve">2. </w:t>
      </w:r>
      <w:r w:rsidRPr="000E3C09">
        <w:rPr>
          <w:b w:val="0"/>
          <w:bCs/>
          <w:color w:val="168489"/>
          <w:rtl/>
        </w:rPr>
        <w:t>حدّد ثلاث استراتيجيات يمكن لسامر استخدامها لبناء المرونة المؤسسية خلال فترة التغيير.</w:t>
      </w:r>
    </w:p>
    <w:p w14:paraId="526998A1" w14:textId="77777777" w:rsidR="006B59BE" w:rsidRPr="000E3C09" w:rsidRDefault="006B59BE" w:rsidP="000E3C09">
      <w:pPr>
        <w:pStyle w:val="ad"/>
        <w:rPr>
          <w:b w:val="0"/>
          <w:bCs/>
          <w:color w:val="168489"/>
          <w:rtl/>
        </w:rPr>
      </w:pPr>
      <w:r w:rsidRPr="000E3C09">
        <w:rPr>
          <w:rFonts w:hint="cs"/>
          <w:b w:val="0"/>
          <w:bCs/>
          <w:color w:val="168489"/>
          <w:rtl/>
        </w:rPr>
        <w:t xml:space="preserve">3. </w:t>
      </w:r>
      <w:r w:rsidRPr="000E3C09">
        <w:rPr>
          <w:b w:val="0"/>
          <w:bCs/>
          <w:color w:val="168489"/>
          <w:rtl/>
        </w:rPr>
        <w:t>كيف يمكن لسامر التعامل مع الغموض وعدم اليقين المصاحب للتحول الرقمي؟</w:t>
      </w:r>
    </w:p>
    <w:p w14:paraId="7D50CCB9" w14:textId="77777777" w:rsidR="006B59BE" w:rsidRPr="000E3C09" w:rsidRDefault="006B59BE" w:rsidP="000E3C09">
      <w:pPr>
        <w:pStyle w:val="ad"/>
        <w:rPr>
          <w:b w:val="0"/>
          <w:bCs/>
          <w:color w:val="168489"/>
          <w:rtl/>
        </w:rPr>
      </w:pPr>
      <w:r w:rsidRPr="000E3C09">
        <w:rPr>
          <w:rFonts w:hint="cs"/>
          <w:b w:val="0"/>
          <w:bCs/>
          <w:color w:val="168489"/>
          <w:rtl/>
        </w:rPr>
        <w:t xml:space="preserve">4. </w:t>
      </w:r>
      <w:r w:rsidRPr="000E3C09">
        <w:rPr>
          <w:b w:val="0"/>
          <w:bCs/>
          <w:color w:val="168489"/>
          <w:rtl/>
        </w:rPr>
        <w:t>صمّم استراتيجية لتحويل مقاومة فريق المبيعات إلى مشاركة إيجابية في عملية التغيير.</w:t>
      </w:r>
    </w:p>
    <w:p w14:paraId="7B1369DD" w14:textId="77777777" w:rsidR="006B59BE" w:rsidRPr="000E3C09" w:rsidRDefault="006B59BE" w:rsidP="00BF50C1">
      <w:pPr>
        <w:pStyle w:val="ad"/>
        <w:rPr>
          <w:b w:val="0"/>
          <w:bCs/>
          <w:color w:val="168489"/>
          <w:rtl/>
        </w:rPr>
      </w:pPr>
      <w:r w:rsidRPr="000E3C09">
        <w:rPr>
          <w:rFonts w:hint="cs"/>
          <w:b w:val="0"/>
          <w:bCs/>
          <w:color w:val="168489"/>
          <w:rtl/>
        </w:rPr>
        <w:t xml:space="preserve">5. </w:t>
      </w:r>
      <w:r w:rsidRPr="000E3C09">
        <w:rPr>
          <w:b w:val="0"/>
          <w:bCs/>
          <w:color w:val="168489"/>
          <w:rtl/>
        </w:rPr>
        <w:t>قيّم مستوى المرونة المؤسسية الحالية للشركة من خلال الحالة، وحدّد ثلاث نقاط ضعف يجب معالجتها.</w:t>
      </w:r>
    </w:p>
    <w:p w14:paraId="62ACCC66" w14:textId="1FFF5FCE" w:rsidR="000E3C09" w:rsidRDefault="00BF50C1" w:rsidP="00BF50C1">
      <w:pPr>
        <w:ind w:left="-755"/>
        <w:rPr>
          <w:rtl/>
        </w:rPr>
      </w:pPr>
      <w:r>
        <w:rPr>
          <w:noProof/>
        </w:rPr>
        <mc:AlternateContent>
          <mc:Choice Requires="wps">
            <w:drawing>
              <wp:inline distT="0" distB="0" distL="0" distR="0" wp14:anchorId="230B336F" wp14:editId="3DCBE3C0">
                <wp:extent cx="6709410" cy="5530850"/>
                <wp:effectExtent l="0" t="0" r="15240" b="12700"/>
                <wp:docPr id="390390775"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9410" cy="5530850"/>
                        </a:xfrm>
                        <a:prstGeom prst="roundRect">
                          <a:avLst>
                            <a:gd name="adj" fmla="val 16667"/>
                          </a:avLst>
                        </a:prstGeom>
                        <a:solidFill>
                          <a:srgbClr val="EAF4E4"/>
                        </a:solidFill>
                        <a:ln w="12700">
                          <a:solidFill>
                            <a:schemeClr val="accent6"/>
                          </a:solidFill>
                          <a:miter lim="800000"/>
                          <a:headEnd/>
                          <a:tailEnd/>
                        </a:ln>
                      </wps:spPr>
                      <wps:txbx>
                        <w:txbxContent>
                          <w:p w14:paraId="5B4DD63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420B7A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63270A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817F76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A7C051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2DCEE5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0AF8FE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A2FD80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880235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6D9B34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8BF746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3E0489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E4D87C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F5F66C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9F635F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580E02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C24249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19C886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D299F4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0D021B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BA92DF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454113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825AB0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81ECD9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0C0D29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05CF84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9AD7F74"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30B336F" id="_x0000_s2590" style="width:528.3pt;height:43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" fillcolor="#eaf4e4" strokecolor="#70ad47 [3209]" strokeweight="1pt">
                <v:stroke joinstyle="miter"/>
                <v:textbox inset="0,3mm,0">
                  <w:txbxContent>
                    <w:p w14:paraId="5B4DD63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420B7A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63270A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817F76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A7C051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2DCEE5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0AF8FE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A2FD80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880235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6D9B34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8BF746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3E0489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E4D87C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F5F66C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9F635F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580E02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C24249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19C886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D299F4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0D021B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BA92DF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454113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825AB0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81ECD9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0C0D29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05CF84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9AD7F74" w14:textId="77777777" w:rsidR="00BF50C1" w:rsidRDefault="00BF50C1" w:rsidP="00BF50C1">
                      <w:pPr>
                        <w:jc w:val="center"/>
                        <w:rPr>
                          <w:sz w:val="22"/>
                          <w:szCs w:val="28"/>
                          <w:rtl/>
                          <w:lang w:bidi="ar-SY"/>
                        </w:rPr>
                      </w:pPr>
                    </w:p>
                  </w:txbxContent>
                </v:textbox>
                <w10:anchorlock/>
              </v:roundrect>
            </w:pict>
          </mc:Fallback>
        </mc:AlternateContent>
      </w:r>
    </w:p>
    <w:p w14:paraId="686BE15C" w14:textId="1D2B4F59" w:rsidR="00BF50C1" w:rsidRDefault="00BF50C1" w:rsidP="00BF50C1">
      <w:pPr>
        <w:ind w:left="-897"/>
        <w:rPr>
          <w:rtl/>
        </w:rPr>
      </w:pPr>
      <w:r>
        <w:rPr>
          <w:noProof/>
        </w:rPr>
        <w:lastRenderedPageBreak/>
        <mc:AlternateContent>
          <mc:Choice Requires="wps">
            <w:drawing>
              <wp:inline distT="0" distB="0" distL="0" distR="0" wp14:anchorId="218FD8FC" wp14:editId="00FAC73F">
                <wp:extent cx="6861810" cy="7550150"/>
                <wp:effectExtent l="0" t="0" r="15240" b="12700"/>
                <wp:docPr id="140149162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61810" cy="7550150"/>
                        </a:xfrm>
                        <a:prstGeom prst="roundRect">
                          <a:avLst>
                            <a:gd name="adj" fmla="val 16667"/>
                          </a:avLst>
                        </a:prstGeom>
                        <a:solidFill>
                          <a:srgbClr val="EAF4E4"/>
                        </a:solidFill>
                        <a:ln w="12700">
                          <a:solidFill>
                            <a:schemeClr val="accent6"/>
                          </a:solidFill>
                          <a:miter lim="800000"/>
                          <a:headEnd/>
                          <a:tailEnd/>
                        </a:ln>
                      </wps:spPr>
                      <wps:txbx>
                        <w:txbxContent>
                          <w:p w14:paraId="0DB1671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9CC503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E2F3C8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531F75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8EB68F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A270F8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78B2CE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14717D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F6ACFE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FB786C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EB92A7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09E482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343F4B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10FC87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589E36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5E4E6F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97D6CB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BBFAFC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3C700D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479187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4AD7D8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EB48EA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FD0D5B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9A3806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082E99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947C90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1F6F6F7"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18FD8FC" id="_x0000_s2591" style="width:540.3pt;height:594.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" fillcolor="#eaf4e4" strokecolor="#70ad47 [3209]" strokeweight="1pt">
                <v:stroke joinstyle="miter"/>
                <v:textbox inset="0,3mm,0">
                  <w:txbxContent>
                    <w:p w14:paraId="0DB1671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9CC503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E2F3C8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531F75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8EB68F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A270F8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78B2CE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14717D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F6ACFE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FB786C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EB92A7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09E482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343F4B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10FC87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589E36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5E4E6F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97D6CB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BBFAFC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3C700D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479187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4AD7D8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EB48EA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FD0D5B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9A3806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082E99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947C90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1F6F6F7" w14:textId="77777777" w:rsidR="00BF50C1" w:rsidRDefault="00BF50C1" w:rsidP="00BF50C1">
                      <w:pPr>
                        <w:jc w:val="center"/>
                        <w:rPr>
                          <w:sz w:val="22"/>
                          <w:szCs w:val="28"/>
                          <w:rtl/>
                          <w:lang w:bidi="ar-SY"/>
                        </w:rPr>
                      </w:pPr>
                    </w:p>
                  </w:txbxContent>
                </v:textbox>
                <w10:anchorlock/>
              </v:roundrect>
            </w:pict>
          </mc:Fallback>
        </mc:AlternateContent>
      </w:r>
    </w:p>
    <w:p w14:paraId="1CEF68A3" w14:textId="278DFFFF" w:rsidR="000E3C09" w:rsidRDefault="000E3C09" w:rsidP="000E3C09">
      <w:pPr>
        <w:jc w:val="center"/>
        <w:rPr>
          <w:rtl/>
        </w:rPr>
      </w:pPr>
      <w:r>
        <w:rPr>
          <w:noProof/>
        </w:rPr>
        <w:drawing>
          <wp:inline distT="0" distB="0" distL="0" distR="0" wp14:anchorId="0DA297C1" wp14:editId="31A490D8">
            <wp:extent cx="1041400" cy="1041400"/>
            <wp:effectExtent l="0" t="0" r="6350" b="6350"/>
            <wp:docPr id="1578247707" name="Picture 1578247707"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56842951" w14:textId="5F1E3182" w:rsidR="000E3C09" w:rsidRPr="00B36732" w:rsidRDefault="000E3C09" w:rsidP="000E3C09">
      <w:pPr>
        <w:pageBreakBefore/>
        <w:jc w:val="center"/>
        <w:rPr>
          <w:rtl/>
        </w:rPr>
      </w:pPr>
      <w:r w:rsidRPr="00DC1945">
        <w:rPr>
          <w:noProof/>
        </w:rPr>
        <w:lastRenderedPageBreak/>
        <mc:AlternateContent>
          <mc:Choice Requires="wpg">
            <w:drawing>
              <wp:inline distT="0" distB="0" distL="0" distR="0" wp14:anchorId="245E2C42" wp14:editId="4BD4A642">
                <wp:extent cx="5711825" cy="852877"/>
                <wp:effectExtent l="0" t="0" r="22225" b="23495"/>
                <wp:docPr id="1578247708"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578247709" name="مجموعة 881967268"/>
                        <wpg:cNvGrpSpPr/>
                        <wpg:grpSpPr>
                          <a:xfrm>
                            <a:off x="0" y="280937"/>
                            <a:ext cx="5711825" cy="571950"/>
                            <a:chOff x="0" y="280925"/>
                            <a:chExt cx="6312597" cy="633649"/>
                          </a:xfrm>
                        </wpg:grpSpPr>
                        <wps:wsp>
                          <wps:cNvPr id="1578247710"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578247711" name="مربع نص 2043426344"/>
                          <wps:cNvSpPr txBox="1"/>
                          <wps:spPr>
                            <a:xfrm>
                              <a:off x="3184368" y="280925"/>
                              <a:ext cx="2073788" cy="453764"/>
                            </a:xfrm>
                            <a:prstGeom prst="rect">
                              <a:avLst/>
                            </a:prstGeom>
                            <a:noFill/>
                          </wps:spPr>
                          <wps:txbx>
                            <w:txbxContent>
                              <w:p w14:paraId="2731F5F9" w14:textId="77777777" w:rsidR="000E3C09" w:rsidRDefault="000E3C09" w:rsidP="000E3C09">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578247712"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578247713" name="Picture 1578247713" descr="Conclusion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45E2C42" id="_x0000_s2592"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">
                <v:group id="مجموعة 881967268" o:spid="_x0000_s2593"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">
                  <v:roundrect id="مستطيل مستدير الزوايا 769901" o:spid="_x0000_s2594"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" fillcolor="#168489" strokecolor="#168489" strokeweight="1pt">
                    <v:stroke joinstyle="miter"/>
                  </v:roundrect>
                  <v:shape id="مربع نص 2043426344" o:spid="_x0000_s2595"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" filled="f" stroked="f">
                    <v:textbox style="mso-fit-shape-to-text:t">
                      <w:txbxContent>
                        <w:p w14:paraId="2731F5F9" w14:textId="77777777" w:rsidR="000E3C09" w:rsidRDefault="000E3C09" w:rsidP="000E3C09">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2596"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" fillcolor="#168489" strokecolor="#168489" strokeweight="1pt">
                    <v:stroke joinstyle="miter"/>
                  </v:roundrect>
                </v:group>
                <v:shape id="Picture 1578247713" o:spid="_x0000_s2597"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">
                  <v:imagedata r:id="rId137" o:title="Conclusion "/>
                </v:shape>
                <w10:anchorlock/>
              </v:group>
            </w:pict>
          </mc:Fallback>
        </mc:AlternateContent>
      </w:r>
    </w:p>
    <w:p w14:paraId="46D804EE" w14:textId="77777777" w:rsidR="006B59BE" w:rsidRPr="00B36732" w:rsidRDefault="006B59BE" w:rsidP="004F1264">
      <w:pPr>
        <w:rPr>
          <w:rtl/>
        </w:rPr>
      </w:pPr>
      <w:r>
        <w:rPr>
          <w:rtl/>
        </w:rPr>
        <w:t xml:space="preserve">في ختام جلسة "القيادة التكيفية في عصر </w:t>
      </w:r>
      <w:hyperlink r:id="rId409">
        <w:r>
          <w:rPr>
            <w:rStyle w:val="Hyperlink"/>
            <w:rtl/>
          </w:rPr>
          <w:t>الذكاء الاصطناعي</w:t>
        </w:r>
      </w:hyperlink>
      <w:r>
        <w:rPr>
          <w:rtl/>
        </w:rPr>
        <w:t>"، نكون قد استكشفنا معاً أهمية تبني نهج قيادي مرن ومتكيّف في عالم سريع التغير. لقد تعرّفنا على مفهوم القيادة التكيفية وكيف تختلف عن أنماط القيادة التقليدية، ووضّحنا الفرق بين التحديات التقنية والتكيفية.</w:t>
      </w:r>
    </w:p>
    <w:p w14:paraId="6841E6B1" w14:textId="77777777" w:rsidR="006B59BE" w:rsidRPr="00B36732" w:rsidRDefault="006B59BE" w:rsidP="004F1264">
      <w:pPr>
        <w:rPr>
          <w:rtl/>
        </w:rPr>
      </w:pPr>
      <w:r w:rsidRPr="00B36732">
        <w:rPr>
          <w:rtl/>
        </w:rPr>
        <w:t>ناقشنا دور القائد في بناء المرونة المؤسسية وتطوير القدرة على التكيف مع التغييرات غير المتوقعة. كما استعرضنا المهارات الأساسية التي يحتاجها القادة للتعامل مع الغموض والتعقيد في بيئة الأعمال المعاصرة.</w:t>
      </w:r>
    </w:p>
    <w:p w14:paraId="433BF209" w14:textId="77777777" w:rsidR="006B59BE" w:rsidRPr="00B36732" w:rsidRDefault="006B59BE" w:rsidP="004F1264">
      <w:pPr>
        <w:rPr>
          <w:rtl/>
        </w:rPr>
      </w:pPr>
      <w:r w:rsidRPr="00B36732">
        <w:rPr>
          <w:rtl/>
        </w:rPr>
        <w:t>من خلال النشاط التدريبي، طبقنا هذه المفاهيم على سيناريوهات واقعية، واكتشفنا كيف يمكن للقادة تطوير استجابات مرنة وفعّالة للأزمات المختلفة.</w:t>
      </w:r>
    </w:p>
    <w:p w14:paraId="6DC12606" w14:textId="77777777" w:rsidR="006B59BE" w:rsidRPr="00B36732" w:rsidRDefault="006B59BE" w:rsidP="004F1264">
      <w:pPr>
        <w:rPr>
          <w:rtl/>
        </w:rPr>
      </w:pPr>
      <w:r w:rsidRPr="00B36732">
        <w:rPr>
          <w:rtl/>
        </w:rPr>
        <w:t>المؤسسات التي ستنجح في المستقبل هي تلك التي تمتلك قيادات تكيفية قادرة على التنقل في عالم متقلب، وتحويل التحديات إلى فرص، وبناء ثقافة التعلّم المستمر والمرونة.</w:t>
      </w:r>
    </w:p>
    <w:p w14:paraId="25DC9D75" w14:textId="77777777" w:rsidR="006B59BE" w:rsidRDefault="006B59BE" w:rsidP="004F1264">
      <w:pPr>
        <w:rPr>
          <w:rtl/>
        </w:rPr>
      </w:pPr>
      <w:r w:rsidRPr="00B36732">
        <w:rPr>
          <w:rtl/>
        </w:rPr>
        <w:t>"المستقبل لا ينتمي للذين ينتظرون، بل للذين يستعدون له اليوم." - مالكولم إكس</w:t>
      </w:r>
    </w:p>
    <w:p w14:paraId="0345CC0A" w14:textId="77777777" w:rsidR="000E3C09" w:rsidRDefault="000E3C09" w:rsidP="004F1264">
      <w:pPr>
        <w:rPr>
          <w:rtl/>
        </w:rPr>
      </w:pPr>
    </w:p>
    <w:p w14:paraId="57D01B5F" w14:textId="77777777" w:rsidR="000E3C09" w:rsidRDefault="000E3C09" w:rsidP="004F1264">
      <w:pPr>
        <w:rPr>
          <w:rtl/>
        </w:rPr>
      </w:pPr>
    </w:p>
    <w:p w14:paraId="6E4446D5" w14:textId="4416367C" w:rsidR="00C0289F" w:rsidRDefault="000E3C09" w:rsidP="000E3C09">
      <w:pPr>
        <w:jc w:val="center"/>
        <w:rPr>
          <w:rtl/>
        </w:rPr>
      </w:pPr>
      <w:r>
        <w:rPr>
          <w:noProof/>
        </w:rPr>
        <w:drawing>
          <wp:inline distT="0" distB="0" distL="0" distR="0" wp14:anchorId="75C19267" wp14:editId="1E1A7F3E">
            <wp:extent cx="1816924" cy="1816924"/>
            <wp:effectExtent l="0" t="0" r="0" b="0"/>
            <wp:docPr id="1578247720" name="Picture 1578247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4C5E5BD4" w14:textId="77777777" w:rsidR="00C0289F" w:rsidRDefault="00C0289F" w:rsidP="007C12CD">
      <w:pPr>
        <w:jc w:val="center"/>
        <w:rPr>
          <w:rtl/>
        </w:rPr>
      </w:pPr>
    </w:p>
    <w:p w14:paraId="5AF5B6FF" w14:textId="77777777" w:rsidR="00C0289F" w:rsidRDefault="00C0289F" w:rsidP="007C12CD">
      <w:pPr>
        <w:jc w:val="center"/>
        <w:rPr>
          <w:rtl/>
        </w:rPr>
      </w:pPr>
    </w:p>
    <w:p w14:paraId="2EABF19E" w14:textId="77777777" w:rsidR="00C0289F" w:rsidRDefault="00C0289F" w:rsidP="000E3C09">
      <w:pPr>
        <w:rPr>
          <w:rtl/>
        </w:rPr>
      </w:pPr>
    </w:p>
    <w:p w14:paraId="1560FE83" w14:textId="77777777" w:rsidR="00C0289F" w:rsidRPr="00132C0A" w:rsidRDefault="00C0289F" w:rsidP="007C12CD">
      <w:pPr>
        <w:jc w:val="center"/>
        <w:rPr>
          <w:rtl/>
        </w:rPr>
        <w:sectPr w:rsidR="00C0289F" w:rsidRPr="00132C0A" w:rsidSect="00163E4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29BD857A"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45109F56"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1C24A56B" w14:textId="77777777" w:rsidTr="00E220AB">
        <w:tc>
          <w:tcPr>
            <w:tcW w:w="2612" w:type="pct"/>
            <w:tcBorders>
              <w:left w:val="single" w:sz="4" w:space="0" w:color="168489"/>
              <w:right w:val="single" w:sz="4" w:space="0" w:color="168489"/>
            </w:tcBorders>
            <w:shd w:val="clear" w:color="auto" w:fill="auto"/>
          </w:tcPr>
          <w:p w14:paraId="66B66DFD" w14:textId="77777777" w:rsidR="00F01FA2" w:rsidRDefault="00F01FA2" w:rsidP="00E220AB">
            <w:pPr>
              <w:pStyle w:val="bold"/>
              <w:jc w:val="center"/>
              <w:rPr>
                <w:color w:val="168489"/>
                <w:sz w:val="40"/>
                <w:szCs w:val="40"/>
                <w:rtl/>
                <w:lang w:bidi="ar-EG"/>
              </w:rPr>
            </w:pPr>
            <w:r>
              <w:rPr>
                <w:noProof/>
              </w:rPr>
              <w:drawing>
                <wp:inline distT="0" distB="0" distL="0" distR="0" wp14:anchorId="2C3C976C" wp14:editId="2B89DC0F">
                  <wp:extent cx="417155" cy="417165"/>
                  <wp:effectExtent l="0" t="0" r="2540" b="2540"/>
                  <wp:docPr id="1465698222" name="Picture 1465698222"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7FA6667C"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2DB6B29C" w14:textId="77777777" w:rsidR="00F01FA2" w:rsidRDefault="00F01FA2" w:rsidP="00E220AB">
            <w:pPr>
              <w:pStyle w:val="bold"/>
              <w:jc w:val="center"/>
              <w:rPr>
                <w:color w:val="168489"/>
                <w:sz w:val="40"/>
                <w:szCs w:val="40"/>
                <w:rtl/>
                <w:lang w:bidi="ar-EG"/>
              </w:rPr>
            </w:pPr>
            <w:r>
              <w:rPr>
                <w:noProof/>
              </w:rPr>
              <w:drawing>
                <wp:inline distT="0" distB="0" distL="0" distR="0" wp14:anchorId="62CBEC69" wp14:editId="4439647E">
                  <wp:extent cx="371475" cy="400050"/>
                  <wp:effectExtent l="0" t="0" r="9525" b="0"/>
                  <wp:docPr id="1465698223" name="Picture 1465698223"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4EEE569"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6BE3C5B5"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68D10246" wp14:editId="355122BA">
                  <wp:extent cx="286893" cy="286893"/>
                  <wp:effectExtent l="0" t="0" r="0" b="0"/>
                  <wp:docPr id="1465698224" name="Picture 1465698224"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30011697" w14:textId="77777777" w:rsidTr="00E220AB">
        <w:tc>
          <w:tcPr>
            <w:tcW w:w="2612" w:type="pct"/>
            <w:tcBorders>
              <w:left w:val="single" w:sz="4" w:space="0" w:color="168489"/>
              <w:right w:val="single" w:sz="4" w:space="0" w:color="168489"/>
            </w:tcBorders>
            <w:vAlign w:val="center"/>
          </w:tcPr>
          <w:p w14:paraId="43CEDBBF"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مراحل التحو</w:t>
            </w:r>
            <w:r w:rsidRPr="006B59BE">
              <w:rPr>
                <w:rFonts w:ascii="Adobe Arabic" w:eastAsia="Calibri" w:hAnsi="Adobe Arabic" w:cs="Adobe Arabic" w:hint="cs"/>
                <w:color w:val="0D0D0D" w:themeColor="text1" w:themeTint="F2"/>
                <w:sz w:val="32"/>
                <w:szCs w:val="32"/>
                <w:rtl/>
                <w:lang w:bidi="ar-EG"/>
              </w:rPr>
              <w:t>ّ</w:t>
            </w:r>
            <w:r w:rsidRPr="006B59BE">
              <w:rPr>
                <w:rFonts w:ascii="Adobe Arabic" w:eastAsia="Calibri" w:hAnsi="Adobe Arabic" w:cs="Adobe Arabic"/>
                <w:color w:val="0D0D0D" w:themeColor="text1" w:themeTint="F2"/>
                <w:sz w:val="32"/>
                <w:szCs w:val="32"/>
                <w:rtl/>
                <w:lang w:bidi="ar-EG"/>
              </w:rPr>
              <w:t>ل الرقمي الذكي</w:t>
            </w:r>
            <w:r w:rsidRPr="006B59BE">
              <w:rPr>
                <w:rFonts w:ascii="Adobe Arabic" w:eastAsia="Calibri" w:hAnsi="Adobe Arabic" w:cs="Adobe Arabic" w:hint="cs"/>
                <w:color w:val="0D0D0D" w:themeColor="text1" w:themeTint="F2"/>
                <w:sz w:val="32"/>
                <w:szCs w:val="32"/>
                <w:rtl/>
                <w:lang w:bidi="ar-EG"/>
              </w:rPr>
              <w:t>.</w:t>
            </w:r>
          </w:p>
          <w:p w14:paraId="71D0F8CA"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مقاومة التغيير وأساليب التعامل معها</w:t>
            </w:r>
            <w:r w:rsidRPr="006B59BE">
              <w:rPr>
                <w:rFonts w:ascii="Adobe Arabic" w:eastAsia="Calibri" w:hAnsi="Adobe Arabic" w:cs="Adobe Arabic" w:hint="cs"/>
                <w:color w:val="0D0D0D" w:themeColor="text1" w:themeTint="F2"/>
                <w:sz w:val="32"/>
                <w:szCs w:val="32"/>
                <w:rtl/>
                <w:lang w:bidi="ar-EG"/>
              </w:rPr>
              <w:t>.</w:t>
            </w:r>
          </w:p>
          <w:p w14:paraId="78E54561"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بناء خارطة طريق للتحو</w:t>
            </w:r>
            <w:r w:rsidRPr="006B59BE">
              <w:rPr>
                <w:rFonts w:ascii="Adobe Arabic" w:eastAsia="Calibri" w:hAnsi="Adobe Arabic" w:cs="Adobe Arabic" w:hint="cs"/>
                <w:color w:val="0D0D0D" w:themeColor="text1" w:themeTint="F2"/>
                <w:sz w:val="32"/>
                <w:szCs w:val="32"/>
                <w:rtl/>
                <w:lang w:bidi="ar-EG"/>
              </w:rPr>
              <w:t>ّ</w:t>
            </w:r>
            <w:r w:rsidRPr="006B59BE">
              <w:rPr>
                <w:rFonts w:ascii="Adobe Arabic" w:eastAsia="Calibri" w:hAnsi="Adobe Arabic" w:cs="Adobe Arabic"/>
                <w:color w:val="0D0D0D" w:themeColor="text1" w:themeTint="F2"/>
                <w:sz w:val="32"/>
                <w:szCs w:val="32"/>
                <w:rtl/>
                <w:lang w:bidi="ar-EG"/>
              </w:rPr>
              <w:t>ل المؤسسي</w:t>
            </w:r>
            <w:r w:rsidRPr="006B59BE">
              <w:rPr>
                <w:rFonts w:ascii="Adobe Arabic" w:eastAsia="Calibri" w:hAnsi="Adobe Arabic" w:cs="Adobe Arabic" w:hint="cs"/>
                <w:color w:val="0D0D0D" w:themeColor="text1" w:themeTint="F2"/>
                <w:sz w:val="32"/>
                <w:szCs w:val="32"/>
                <w:rtl/>
                <w:lang w:bidi="ar-EG"/>
              </w:rPr>
              <w:t>.</w:t>
            </w:r>
          </w:p>
          <w:p w14:paraId="51ED2B78" w14:textId="40328A6B" w:rsidR="00F01FA2"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6B59BE">
              <w:rPr>
                <w:rFonts w:ascii="Adobe Arabic" w:eastAsia="Calibri" w:hAnsi="Adobe Arabic" w:cs="Adobe Arabic"/>
                <w:color w:val="0D0D0D" w:themeColor="text1" w:themeTint="F2"/>
                <w:sz w:val="32"/>
                <w:szCs w:val="32"/>
                <w:rtl/>
                <w:lang w:bidi="ar-EG"/>
              </w:rPr>
              <w:t>دور القائد في ترسيخ ثقافة الابتكار</w:t>
            </w:r>
            <w:r w:rsidRPr="006B59BE">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0A071673"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4CF4E1B7"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6983FC33"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076F1EC0"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4CFB66A5" w14:textId="77777777" w:rsidR="00F01FA2" w:rsidRPr="006B59BE"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639D98F0"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34CC6BCF"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w:t>أهداف الجلسةمحاور الجلسةعند الانتهاء من تنفيذ أنشطة هذه الجلسة التدريبية، سيتمكّن المشاركون من:تحديد العناصر الأساسية للتحول الرقمي الناجح المدعوم ب</w:t>
      </w:r>
      <w:hyperlink r:id="rId410">
        <w:r>
          <w:rPr>
            <w:rStyle w:val="Hyperlink"/>
            <w:rFonts w:cs="PT Bold Heading"/>
            <w:noProof/>
            <w:sz w:val="52"/>
            <w:szCs w:val="56"/>
            <w:rtl/>
          </w:rPr>
          <w:t>الذكاء الاصطناعي</w:t>
        </w:r>
      </w:hyperlink>
      <w:r>
        <w:rPr>
          <w:rFonts w:cs="PT Bold Heading"/>
          <w:noProof/>
          <w:sz w:val="52"/>
          <w:szCs w:val="56"/>
          <w:rtl/>
        </w:rPr>
        <w:t xml:space="preserve">.تصميم خارطة طريق متكاملة للتحول الرقمي في مؤسساتهم.تطوير استراتيجيات فعّالة للتعامل مع مقاومة التغيير على مختلف المستويات.تحديد دور القيادة في ترسيخ ثقافة الابتكار وتبني التقنيات الجديدة.تطبيق </w:t>
      </w:r>
      <w:r>
        <w:rPr>
          <w:rFonts w:cs="PT Bold Heading"/>
          <w:noProof/>
          <w:sz w:val="52"/>
          <w:szCs w:val="56"/>
          <w:rtl/>
        </w:rPr>
        <w:lastRenderedPageBreak/>
        <w:t>أفضل الممارسات العالمية في قيادة مبادرات التحول الرقمي.نشاط عصف ذهني.مراحل التحوّل الرقمي الذكي.مقاومة التغيير وأساليب التعامل معها.بناء خارطة طريق للتحوّل المؤسسي.دور القائد في ترسيخ ثقافة الابتكار.نشاط تدريبي.التقويم.اليوم الثالثالجلسة الثانيةقيادة التحوّل الرقمي المدعوم ب</w:t>
      </w:r>
      <w:hyperlink r:id="rId411">
        <w:r>
          <w:rPr>
            <w:rStyle w:val="Hyperlink"/>
            <w:rFonts w:cs="PT Bold Heading"/>
            <w:noProof/>
            <w:sz w:val="52"/>
            <w:szCs w:val="56"/>
            <w:rtl/>
          </w:rPr>
          <w:t>الذكاء الاصطناعي</w:t>
        </w:r>
      </w:hyperlink>
      <w:r>
        <w:rPr>
          <w:rFonts w:cs="PT Bold Heading"/>
          <w:noProof/>
          <w:sz w:val="52"/>
          <w:szCs w:val="56"/>
          <w:rtl/>
        </w:rPr>
        <w:t>أهداف الجلسةمحاور الجلسةعند الانتهاء من تنفيذ أنشطة هذه الجلسة التدريبية، سيتمكّن المشاركون من:تحديد العناصر الأساسية للتحول الرقمي الناجح المدعوم ب</w:t>
      </w:r>
      <w:hyperlink r:id="rId412">
        <w:r>
          <w:rPr>
            <w:rStyle w:val="Hyperlink"/>
            <w:rFonts w:cs="PT Bold Heading"/>
            <w:noProof/>
            <w:sz w:val="52"/>
            <w:szCs w:val="56"/>
            <w:rtl/>
          </w:rPr>
          <w:t>الذكاء الاصطناعي</w:t>
        </w:r>
      </w:hyperlink>
      <w:r>
        <w:rPr>
          <w:rFonts w:cs="PT Bold Heading"/>
          <w:noProof/>
          <w:sz w:val="52"/>
          <w:szCs w:val="56"/>
          <w:rtl/>
        </w:rPr>
        <w:t xml:space="preserve">.تصميم خارطة طريق متكاملة للتحول الرقمي في مؤسساتهم.تطوير </w:t>
      </w:r>
      <w:r>
        <w:rPr>
          <w:rFonts w:cs="PT Bold Heading"/>
          <w:noProof/>
          <w:sz w:val="52"/>
          <w:szCs w:val="56"/>
          <w:rtl/>
        </w:rPr>
        <w:lastRenderedPageBreak/>
        <w:t>استراتيجيات فعّالة للتعامل مع مقاومة التغيير على مختلف المستويات.تحديد دور القيادة في ترسيخ ثقافة الابتكار وتبني التقنيات الجديدة.تطبيق أفضل الممارسات العالمية في قيادة مبادرات التحول الرقمي.نشاط عصف ذهني.مراحل التحوّل الرقمي الذكي.مقاومة التغيير وأساليب التعامل معها.بناء خارطة طريق للتحوّل المؤسسي.دور القائد في ترسيخ ثقافة الابتكار.نشاط تدريبي.التقويم.اليوم الثالثالجلسة الثانيةقيادة التحوّل الرقمي المدعوم ب</w:t>
      </w:r>
      <w:hyperlink r:id="rId413">
        <w:r>
          <w:rPr>
            <w:rStyle w:val="Hyperlink"/>
            <w:rFonts w:cs="PT Bold Heading"/>
            <w:noProof/>
            <w:sz w:val="52"/>
            <w:szCs w:val="56"/>
            <w:rtl/>
          </w:rPr>
          <w:t>الذكاء الاصطناعي</w:t>
        </w:r>
      </w:hyperlink>
    </w:p>
    <w:p w14:paraId="2150AC95" w14:textId="77777777" w:rsidR="007C12CD" w:rsidRPr="007C12CD" w:rsidRDefault="007C12CD" w:rsidP="007C12CD">
      <w:pPr>
        <w:rPr>
          <w:rFonts w:ascii="Sakkal Majalla" w:hAnsi="Sakkal Majalla"/>
          <w:color w:val="002060"/>
          <w:sz w:val="30"/>
          <w:rtl/>
          <w:lang w:bidi="ar-EG"/>
        </w:rPr>
      </w:pPr>
    </w:p>
    <w:p w14:paraId="2EF99570" w14:textId="77777777" w:rsidR="00132C0A" w:rsidRDefault="00132C0A" w:rsidP="006C52FE">
      <w:pPr>
        <w:rPr>
          <w:rtl/>
          <w:lang w:bidi="ar-EG"/>
        </w:rPr>
      </w:pPr>
    </w:p>
    <w:p w14:paraId="37E6C434" w14:textId="77777777" w:rsidR="00691535" w:rsidRDefault="00691535" w:rsidP="00152BBE">
      <w:pPr>
        <w:bidi w:val="0"/>
        <w:rPr>
          <w:rFonts w:asciiTheme="majorBidi" w:hAnsiTheme="majorBidi" w:cstheme="majorBidi"/>
          <w:szCs w:val="28"/>
          <w:lang w:bidi="ar-SY"/>
        </w:rPr>
      </w:pPr>
    </w:p>
    <w:p w14:paraId="2B01C28D" w14:textId="77777777" w:rsidR="00691535" w:rsidRDefault="00691535" w:rsidP="00691535">
      <w:pPr>
        <w:spacing w:line="240" w:lineRule="auto"/>
        <w:jc w:val="center"/>
        <w:rPr>
          <w:rFonts w:cs="PT Bold Heading"/>
          <w:sz w:val="52"/>
          <w:szCs w:val="56"/>
          <w:rtl/>
          <w:lang w:bidi="ar-SY"/>
        </w:rPr>
      </w:pPr>
    </w:p>
    <w:p w14:paraId="7D9175E2" w14:textId="77777777" w:rsidR="00691535" w:rsidRPr="00EB7D48" w:rsidRDefault="00691535" w:rsidP="000F1708">
      <w:pPr>
        <w:spacing w:line="240" w:lineRule="auto"/>
        <w:rPr>
          <w:rFonts w:ascii="Adobe Arabic" w:hAnsi="Adobe Arabic" w:cs="Adobe Arabic"/>
          <w:b/>
          <w:bCs/>
          <w:color w:val="002060"/>
          <w:sz w:val="48"/>
          <w:szCs w:val="36"/>
          <w:rtl/>
          <w:lang w:bidi="ar-EG"/>
        </w:rPr>
      </w:pPr>
    </w:p>
    <w:p w14:paraId="50645710" w14:textId="77777777" w:rsidR="00691535" w:rsidRDefault="00691535" w:rsidP="00691535">
      <w:pPr>
        <w:pStyle w:val="a5"/>
        <w:spacing w:line="256" w:lineRule="auto"/>
        <w:rPr>
          <w:rFonts w:ascii="Adobe Arabic" w:hAnsi="Adobe Arabic" w:cs="Adobe Arabic"/>
          <w:b/>
          <w:bCs/>
          <w:color w:val="002060"/>
          <w:sz w:val="48"/>
          <w:szCs w:val="36"/>
          <w:rtl/>
          <w:lang w:bidi="ar-SY"/>
        </w:rPr>
      </w:pPr>
    </w:p>
    <w:p w14:paraId="346CD34F" w14:textId="77777777" w:rsidR="00F04847" w:rsidRDefault="00F04847" w:rsidP="00F04847">
      <w:pPr>
        <w:pStyle w:val="a5"/>
        <w:tabs>
          <w:tab w:val="left" w:pos="5578"/>
        </w:tabs>
        <w:spacing w:after="0" w:line="276" w:lineRule="auto"/>
        <w:rPr>
          <w:rFonts w:ascii="Adobe Arabic" w:hAnsi="Adobe Arabic" w:cs="Adobe Arabic"/>
          <w:b/>
          <w:bCs/>
          <w:color w:val="002060"/>
          <w:sz w:val="48"/>
          <w:szCs w:val="36"/>
          <w:rtl/>
          <w:lang w:bidi="ar-SY"/>
        </w:rPr>
      </w:pPr>
      <w:r>
        <w:rPr>
          <w:rFonts w:ascii="Adobe Arabic" w:hAnsi="Adobe Arabic" w:cs="Adobe Arabic"/>
          <w:b/>
          <w:bCs/>
          <w:color w:val="002060"/>
          <w:sz w:val="48"/>
          <w:szCs w:val="36"/>
          <w:rtl/>
          <w:lang w:bidi="ar-SY"/>
        </w:rPr>
        <w:tab/>
      </w:r>
    </w:p>
    <w:p w14:paraId="4DF35703" w14:textId="77777777" w:rsidR="00691535" w:rsidRDefault="00691535" w:rsidP="00F04847">
      <w:pPr>
        <w:pStyle w:val="a5"/>
        <w:tabs>
          <w:tab w:val="left" w:pos="5578"/>
        </w:tabs>
        <w:spacing w:after="0" w:line="276" w:lineRule="auto"/>
        <w:rPr>
          <w:rFonts w:ascii="Adobe Arabic" w:hAnsi="Adobe Arabic" w:cs="Adobe Arabic"/>
          <w:b/>
          <w:bCs/>
          <w:color w:val="002060"/>
          <w:sz w:val="48"/>
          <w:szCs w:val="36"/>
          <w:rtl/>
          <w:lang w:bidi="ar-SY"/>
        </w:rPr>
      </w:pPr>
    </w:p>
    <w:p w14:paraId="0B5DFBB7" w14:textId="77777777" w:rsidR="00691535" w:rsidRDefault="00691535" w:rsidP="00691535">
      <w:pPr>
        <w:pStyle w:val="a5"/>
        <w:spacing w:line="360" w:lineRule="auto"/>
        <w:rPr>
          <w:rFonts w:ascii="Adobe Arabic" w:hAnsi="Adobe Arabic" w:cs="Adobe Arabic"/>
          <w:b/>
          <w:bCs/>
          <w:color w:val="002060"/>
          <w:sz w:val="48"/>
          <w:szCs w:val="36"/>
          <w:rtl/>
        </w:rPr>
      </w:pPr>
    </w:p>
    <w:p w14:paraId="2F8E44FE" w14:textId="77777777" w:rsidR="00691535" w:rsidRPr="000F1708" w:rsidRDefault="00691535" w:rsidP="000F1708">
      <w:pPr>
        <w:bidi w:val="0"/>
        <w:spacing w:after="160" w:line="254" w:lineRule="auto"/>
        <w:jc w:val="left"/>
        <w:rPr>
          <w:rFonts w:cs="PT Bold Heading"/>
          <w:sz w:val="52"/>
          <w:szCs w:val="56"/>
        </w:rPr>
      </w:pPr>
      <w:r>
        <w:rPr>
          <w:rFonts w:cs="PT Bold Heading" w:hint="cs"/>
          <w:sz w:val="52"/>
          <w:szCs w:val="56"/>
          <w:rtl/>
        </w:rPr>
        <w:br w:type="page"/>
      </w:r>
    </w:p>
    <w:p w14:paraId="06488AF5" w14:textId="7B64F53A" w:rsidR="004F1264" w:rsidRDefault="004F1264" w:rsidP="004F1264">
      <w:pPr>
        <w:rPr>
          <w:rtl/>
        </w:rPr>
      </w:pPr>
      <w:r w:rsidRPr="00DA7905">
        <w:rPr>
          <w:rFonts w:eastAsia="Times New Roman" w:cs="Times New Roman"/>
          <w:b/>
          <w:bCs/>
          <w:noProof/>
          <w:sz w:val="36"/>
          <w:szCs w:val="36"/>
        </w:rPr>
        <w:lastRenderedPageBreak/>
        <mc:AlternateContent>
          <mc:Choice Requires="wpg">
            <w:drawing>
              <wp:inline distT="0" distB="0" distL="0" distR="0" wp14:anchorId="6B20BF62" wp14:editId="625B029E">
                <wp:extent cx="5711825" cy="748003"/>
                <wp:effectExtent l="0" t="0" r="22225" b="14605"/>
                <wp:docPr id="1608693049"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608693050" name="مجموعة 881967268"/>
                        <wpg:cNvGrpSpPr/>
                        <wpg:grpSpPr>
                          <a:xfrm>
                            <a:off x="0" y="159523"/>
                            <a:ext cx="5711825" cy="588477"/>
                            <a:chOff x="0" y="159448"/>
                            <a:chExt cx="6312597" cy="652243"/>
                          </a:xfrm>
                        </wpg:grpSpPr>
                        <wps:wsp>
                          <wps:cNvPr id="1608693051"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52" name="مربع نص 2043426344"/>
                          <wps:cNvSpPr txBox="1"/>
                          <wps:spPr>
                            <a:xfrm>
                              <a:off x="817519" y="159448"/>
                              <a:ext cx="2073788" cy="453954"/>
                            </a:xfrm>
                            <a:prstGeom prst="rect">
                              <a:avLst/>
                            </a:prstGeom>
                            <a:noFill/>
                          </wps:spPr>
                          <wps:txbx>
                            <w:txbxContent>
                              <w:p w14:paraId="2807916D" w14:textId="77777777" w:rsidR="004F1264" w:rsidRPr="00724F18" w:rsidRDefault="004F1264" w:rsidP="004F1264">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608693053"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3054" name="Picture 1608693054" descr="Light bulb "/>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B20BF62" id="_x0000_s2598"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">
                <v:group id="مجموعة 881967268" o:spid="_x0000_s2599"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">
                  <v:roundrect id="مستطيل مستدير الزوايا 769901" o:spid="_x0000_s2600"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" fillcolor="#168489" strokecolor="#168489" strokeweight="1pt">
                    <v:stroke joinstyle="miter"/>
                  </v:roundrect>
                  <v:shape id="مربع نص 2043426344" o:spid="_x0000_s2601"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" filled="f" stroked="f">
                    <v:textbox style="mso-fit-shape-to-text:t">
                      <w:txbxContent>
                        <w:p w14:paraId="2807916D" w14:textId="77777777" w:rsidR="004F1264" w:rsidRPr="00724F18" w:rsidRDefault="004F1264" w:rsidP="004F1264">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2602"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" fillcolor="#168489" strokecolor="#168489" strokeweight="1pt">
                    <v:stroke joinstyle="miter"/>
                  </v:roundrect>
                </v:group>
                <v:shape id="Picture 1608693054" o:spid="_x0000_s2603"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">
                  <v:imagedata r:id="rId87" o:title="Light bulb "/>
                </v:shape>
                <w10:anchorlock/>
              </v:group>
            </w:pict>
          </mc:Fallback>
        </mc:AlternateContent>
      </w:r>
    </w:p>
    <w:p w14:paraId="30B45D35" w14:textId="77777777" w:rsidR="006B59BE" w:rsidRPr="00B36732" w:rsidRDefault="006B59BE" w:rsidP="004F1264">
      <w:pPr>
        <w:rPr>
          <w:rtl/>
        </w:rPr>
      </w:pPr>
      <w:r>
        <w:rPr>
          <w:rtl/>
        </w:rPr>
        <w:t>مرحباً بكم في الجلسة الثانية من اليوم الثالث لدورتنا التدريبية. بعد أن تناولنا في الجلسة السابقة مفهوم القيادة التكيفية ودورها في التعامل مع التغيير السريع، ننتقل الآن إلى موضوع محوري في عصرنا الحالي: قيادة التحول الرقمي المدعوم ب</w:t>
      </w:r>
      <w:hyperlink r:id="rId414">
        <w:r>
          <w:rPr>
            <w:rStyle w:val="Hyperlink"/>
            <w:rtl/>
          </w:rPr>
          <w:t>الذكاء الاصطناعي</w:t>
        </w:r>
      </w:hyperlink>
      <w:r>
        <w:rPr>
          <w:rtl/>
        </w:rPr>
        <w:t>.</w:t>
      </w:r>
    </w:p>
    <w:p w14:paraId="126876CD" w14:textId="77777777" w:rsidR="006B59BE" w:rsidRPr="00B36732" w:rsidRDefault="006B59BE" w:rsidP="004F1264">
      <w:pPr>
        <w:rPr>
          <w:rtl/>
        </w:rPr>
      </w:pPr>
      <w:r>
        <w:rPr>
          <w:rtl/>
        </w:rPr>
        <w:t>ي</w:t>
      </w:r>
      <w:r>
        <w:rPr>
          <w:rFonts w:hint="cs"/>
          <w:rtl/>
        </w:rPr>
        <w:t>ُ</w:t>
      </w:r>
      <w:r>
        <w:rPr>
          <w:rtl/>
        </w:rPr>
        <w:t>مث</w:t>
      </w:r>
      <w:r>
        <w:rPr>
          <w:rFonts w:hint="cs"/>
          <w:rtl/>
        </w:rPr>
        <w:t>ّ</w:t>
      </w:r>
      <w:r>
        <w:rPr>
          <w:rtl/>
        </w:rPr>
        <w:t xml:space="preserve">ل التحول الرقمي رحلة شاملة تتجاوز مجرد أتمتة العمليات أو تبني التقنيات الجديدة، بل تمتد لتشمل إعادة تصور نماذج الأعمال وخلق قيمة مضافة للعملاء والموظفين. مع ظهور </w:t>
      </w:r>
      <w:hyperlink r:id="rId415">
        <w:r>
          <w:rPr>
            <w:rStyle w:val="Hyperlink"/>
            <w:rtl/>
          </w:rPr>
          <w:t>الذكاء الاصطناعي</w:t>
        </w:r>
      </w:hyperlink>
      <w:r>
        <w:rPr>
          <w:rtl/>
        </w:rPr>
        <w:t xml:space="preserve"> كقوة محركة للابتكار، أصبحت قيادة هذا التحول تتطلب مهارات ورؤية استثنائية.</w:t>
      </w:r>
    </w:p>
    <w:p w14:paraId="4CA240F5" w14:textId="77777777" w:rsidR="006B59BE" w:rsidRPr="00B36732" w:rsidRDefault="006B59BE" w:rsidP="004F1264">
      <w:pPr>
        <w:rPr>
          <w:rtl/>
        </w:rPr>
      </w:pPr>
      <w:r w:rsidRPr="00B36732">
        <w:rPr>
          <w:rtl/>
        </w:rPr>
        <w:t>في هذه الجلسة، سنستكشف كيف يمكن للقادة تصميم وتنفيذ رحلة التحول الرقمي بنجاح، والتعامل مع التحديات المصاحبة، وبناء الثقافة المؤسسية الداعمة للابتكار المستمر.</w:t>
      </w:r>
    </w:p>
    <w:p w14:paraId="07A2D079" w14:textId="77777777" w:rsidR="006B59BE" w:rsidRDefault="006B59BE" w:rsidP="004F1264">
      <w:pPr>
        <w:rPr>
          <w:rtl/>
        </w:rPr>
      </w:pPr>
    </w:p>
    <w:p w14:paraId="67BEB6C5" w14:textId="77777777" w:rsidR="004F1264" w:rsidRDefault="004F1264" w:rsidP="004F1264">
      <w:pPr>
        <w:rPr>
          <w:rtl/>
        </w:rPr>
      </w:pPr>
    </w:p>
    <w:p w14:paraId="53B21708" w14:textId="77777777" w:rsidR="004F1264" w:rsidRDefault="004F1264" w:rsidP="004F1264">
      <w:pPr>
        <w:rPr>
          <w:rtl/>
        </w:rPr>
      </w:pPr>
    </w:p>
    <w:p w14:paraId="618A08A8" w14:textId="77777777" w:rsidR="004F1264" w:rsidRDefault="004F1264" w:rsidP="004F1264">
      <w:pPr>
        <w:rPr>
          <w:rtl/>
        </w:rPr>
      </w:pPr>
    </w:p>
    <w:p w14:paraId="173278C0" w14:textId="064F0BFC" w:rsidR="004F1264" w:rsidRDefault="004F1264" w:rsidP="004F1264">
      <w:pPr>
        <w:jc w:val="center"/>
        <w:rPr>
          <w:rtl/>
        </w:rPr>
      </w:pPr>
      <w:r>
        <w:rPr>
          <w:noProof/>
        </w:rPr>
        <w:drawing>
          <wp:inline distT="0" distB="0" distL="0" distR="0" wp14:anchorId="218B78CC" wp14:editId="7EA5F110">
            <wp:extent cx="1318152" cy="1272784"/>
            <wp:effectExtent l="0" t="0" r="0" b="3810"/>
            <wp:docPr id="1608693055" name="Picture 160869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0EE98E20" w14:textId="77777777" w:rsidR="004F1264" w:rsidRDefault="004F1264" w:rsidP="004F1264">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2DCFAEDE" wp14:editId="137452FE">
                <wp:extent cx="5537836" cy="992761"/>
                <wp:effectExtent l="0" t="0" r="0" b="0"/>
                <wp:docPr id="619260992"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619260993" name="Group 619260993"/>
                        <wpg:cNvGrpSpPr/>
                        <wpg:grpSpPr>
                          <a:xfrm>
                            <a:off x="1" y="0"/>
                            <a:ext cx="5537836" cy="992761"/>
                            <a:chOff x="0" y="0"/>
                            <a:chExt cx="5538027" cy="992804"/>
                          </a:xfrm>
                        </wpg:grpSpPr>
                        <wps:wsp>
                          <wps:cNvPr id="619261001" name="TextBox 4"/>
                          <wps:cNvSpPr txBox="1"/>
                          <wps:spPr>
                            <a:xfrm>
                              <a:off x="4688958" y="456229"/>
                              <a:ext cx="849069" cy="536575"/>
                            </a:xfrm>
                            <a:prstGeom prst="rect">
                              <a:avLst/>
                            </a:prstGeom>
                            <a:noFill/>
                          </wps:spPr>
                          <wps:txbx>
                            <w:txbxContent>
                              <w:p w14:paraId="34FF30A8" w14:textId="77777777" w:rsidR="004F1264" w:rsidRDefault="004F1264" w:rsidP="004F1264">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619261004" name="Rectangle: Rounded Corners 619261004"/>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9261005" name="TextBox 7"/>
                          <wps:cNvSpPr txBox="1"/>
                          <wps:spPr>
                            <a:xfrm>
                              <a:off x="0" y="203938"/>
                              <a:ext cx="4493415" cy="536598"/>
                            </a:xfrm>
                            <a:prstGeom prst="rect">
                              <a:avLst/>
                            </a:prstGeom>
                            <a:noFill/>
                          </wps:spPr>
                          <wps:txbx>
                            <w:txbxContent>
                              <w:p w14:paraId="6BB2A898" w14:textId="77777777" w:rsidR="004F1264" w:rsidRDefault="004F1264" w:rsidP="004F1264">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619261006" name="Picture 619261006" descr="Brainstorming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DCFAEDE" id="_x0000_s2604"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">
                <v:group id="Group 619260993" o:spid="_x0000_s2605"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">
                  <v:shape id="TextBox 4" o:spid="_x0000_s2606"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" filled="f" stroked="f">
                    <v:textbox style="mso-fit-shape-to-text:t">
                      <w:txbxContent>
                        <w:p w14:paraId="34FF30A8" w14:textId="77777777" w:rsidR="004F1264" w:rsidRDefault="004F1264" w:rsidP="004F1264">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619261004" o:spid="_x0000_s2607"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" fillcolor="#168489" stroked="f" strokeweight="1pt">
                    <v:stroke joinstyle="miter"/>
                  </v:roundrect>
                  <v:shape id="TextBox 7" o:spid="_x0000_s2608"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" filled="f" stroked="f">
                    <v:textbox style="mso-fit-shape-to-text:t">
                      <w:txbxContent>
                        <w:p w14:paraId="6BB2A898" w14:textId="77777777" w:rsidR="004F1264" w:rsidRDefault="004F1264" w:rsidP="004F1264">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619261006" o:spid="_x0000_s2609"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">
                  <v:imagedata r:id="rId91" o:title="Brainstorming "/>
                </v:shape>
                <w10:anchorlock/>
              </v:group>
            </w:pict>
          </mc:Fallback>
        </mc:AlternateContent>
      </w:r>
    </w:p>
    <w:p w14:paraId="30FE2B81" w14:textId="02DDDFE8" w:rsidR="004F1264" w:rsidRDefault="004F1264" w:rsidP="004F1264">
      <w:pPr>
        <w:rPr>
          <w:rtl/>
        </w:rPr>
      </w:pPr>
      <w:r w:rsidRPr="00E67690">
        <w:rPr>
          <w:noProof/>
          <w:sz w:val="34"/>
        </w:rPr>
        <w:drawing>
          <wp:anchor distT="0" distB="0" distL="114300" distR="114300" simplePos="0" relativeHeight="252826624" behindDoc="0" locked="0" layoutInCell="1" allowOverlap="1" wp14:anchorId="70A093AA" wp14:editId="5B4DE634">
            <wp:simplePos x="0" y="0"/>
            <wp:positionH relativeFrom="margin">
              <wp:align>right</wp:align>
            </wp:positionH>
            <wp:positionV relativeFrom="paragraph">
              <wp:posOffset>11801</wp:posOffset>
            </wp:positionV>
            <wp:extent cx="457200" cy="457200"/>
            <wp:effectExtent l="0" t="0" r="0" b="0"/>
            <wp:wrapSquare wrapText="bothSides"/>
            <wp:docPr id="619261007" name="Picture 619261007"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B36732">
        <w:rPr>
          <w:rtl/>
        </w:rPr>
        <w:t>ما العوائق الرئيسية التي تواجه التحو</w:t>
      </w:r>
      <w:r>
        <w:rPr>
          <w:rFonts w:hint="cs"/>
          <w:rtl/>
        </w:rPr>
        <w:t>ّ</w:t>
      </w:r>
      <w:r w:rsidRPr="00B36732">
        <w:rPr>
          <w:rtl/>
        </w:rPr>
        <w:t>ل الرقمي في مؤسساتكم؟</w:t>
      </w:r>
    </w:p>
    <w:p w14:paraId="5B54D267" w14:textId="0396490F" w:rsidR="004F1264" w:rsidRDefault="00BF50C1" w:rsidP="00BF50C1">
      <w:pPr>
        <w:ind w:left="-897"/>
        <w:rPr>
          <w:noProof/>
        </w:rPr>
      </w:pPr>
      <w:r>
        <w:rPr>
          <w:noProof/>
        </w:rPr>
        <mc:AlternateContent>
          <mc:Choice Requires="wps">
            <w:drawing>
              <wp:inline distT="0" distB="0" distL="0" distR="0" wp14:anchorId="377D6BDD" wp14:editId="216DAD51">
                <wp:extent cx="6703060" cy="5867400"/>
                <wp:effectExtent l="0" t="0" r="21590" b="19050"/>
                <wp:docPr id="84679828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3060" cy="5867400"/>
                        </a:xfrm>
                        <a:prstGeom prst="roundRect">
                          <a:avLst>
                            <a:gd name="adj" fmla="val 16667"/>
                          </a:avLst>
                        </a:prstGeom>
                        <a:solidFill>
                          <a:srgbClr val="EAF4E4"/>
                        </a:solidFill>
                        <a:ln w="12700">
                          <a:solidFill>
                            <a:schemeClr val="accent6"/>
                          </a:solidFill>
                          <a:miter lim="800000"/>
                          <a:headEnd/>
                          <a:tailEnd/>
                        </a:ln>
                      </wps:spPr>
                      <wps:txbx>
                        <w:txbxContent>
                          <w:p w14:paraId="131FDA8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80E17C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FB3C8E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F2EE69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550E9D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C271B9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35B5FA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372638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66169F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22C0C5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EE241F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90A85B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3B797A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5422FB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72D935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A794C5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A735FA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728872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8D5604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CDA278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82A58C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B9DA19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94DE88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CDDD9A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5F4DE3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DFE0DC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66308F9"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377D6BDD" id="_x0000_s2610" style="width:527.8pt;height:46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" fillcolor="#eaf4e4" strokecolor="#70ad47 [3209]" strokeweight="1pt">
                <v:stroke joinstyle="miter"/>
                <v:textbox inset="0,3mm,0">
                  <w:txbxContent>
                    <w:p w14:paraId="131FDA8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80E17C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FB3C8E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F2EE69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550E9D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C271B9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35B5FA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372638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66169F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22C0C5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EE241F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90A85B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3B797A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5422FB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72D935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A794C5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A735FA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728872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8D5604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CDA278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82A58C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B9DA19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94DE88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CDDD9A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5F4DE3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DFE0DC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66308F9" w14:textId="77777777" w:rsidR="00BF50C1" w:rsidRDefault="00BF50C1" w:rsidP="00BF50C1">
                      <w:pPr>
                        <w:jc w:val="center"/>
                        <w:rPr>
                          <w:sz w:val="22"/>
                          <w:szCs w:val="28"/>
                          <w:rtl/>
                          <w:lang w:bidi="ar-SY"/>
                        </w:rPr>
                      </w:pPr>
                    </w:p>
                  </w:txbxContent>
                </v:textbox>
                <w10:anchorlock/>
              </v:roundrect>
            </w:pict>
          </mc:Fallback>
        </mc:AlternateContent>
      </w:r>
    </w:p>
    <w:p w14:paraId="08D1E8E4" w14:textId="10DDC26F" w:rsidR="004F1264" w:rsidRDefault="004F1264" w:rsidP="004F1264">
      <w:pPr>
        <w:jc w:val="center"/>
        <w:rPr>
          <w:rtl/>
        </w:rPr>
      </w:pPr>
      <w:r>
        <w:rPr>
          <w:noProof/>
        </w:rPr>
        <w:drawing>
          <wp:inline distT="0" distB="0" distL="0" distR="0" wp14:anchorId="45750391" wp14:editId="3516AE10">
            <wp:extent cx="1216025" cy="1216025"/>
            <wp:effectExtent l="0" t="0" r="0" b="0"/>
            <wp:docPr id="619261010" name="Picture 619261010"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55C7A184" w14:textId="026F746B" w:rsidR="006B59BE" w:rsidRDefault="004F1264" w:rsidP="004F1264">
      <w:pPr>
        <w:rPr>
          <w:rtl/>
        </w:rPr>
      </w:pPr>
      <w:r w:rsidRPr="002A078C">
        <w:rPr>
          <w:rFonts w:ascii="Sakkal Majalla" w:hAnsi="Sakkal Majalla"/>
          <w:noProof/>
          <w:color w:val="002060"/>
          <w:sz w:val="34"/>
        </w:rPr>
        <w:lastRenderedPageBreak/>
        <mc:AlternateContent>
          <mc:Choice Requires="wpg">
            <w:drawing>
              <wp:inline distT="0" distB="0" distL="0" distR="0" wp14:anchorId="25E7665A" wp14:editId="38BCE71F">
                <wp:extent cx="5731510" cy="895350"/>
                <wp:effectExtent l="0" t="0" r="21590" b="19050"/>
                <wp:docPr id="160869304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3041"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3042" name="مجموعة 39"/>
                        <wpg:cNvGrpSpPr/>
                        <wpg:grpSpPr>
                          <a:xfrm>
                            <a:off x="0" y="0"/>
                            <a:ext cx="5731510" cy="895350"/>
                            <a:chOff x="0" y="0"/>
                            <a:chExt cx="5878196" cy="918845"/>
                          </a:xfrm>
                        </wpg:grpSpPr>
                        <wpg:grpSp>
                          <wpg:cNvPr id="1608693043" name="مجموعة 40"/>
                          <wpg:cNvGrpSpPr/>
                          <wpg:grpSpPr>
                            <a:xfrm>
                              <a:off x="0" y="0"/>
                              <a:ext cx="5878196" cy="918845"/>
                              <a:chOff x="0" y="0"/>
                              <a:chExt cx="6240348" cy="919070"/>
                            </a:xfrm>
                          </wpg:grpSpPr>
                          <wpg:grpSp>
                            <wpg:cNvPr id="1608693044" name="مجموعة 41"/>
                            <wpg:cNvGrpSpPr/>
                            <wpg:grpSpPr>
                              <a:xfrm>
                                <a:off x="0" y="169208"/>
                                <a:ext cx="5433072" cy="580613"/>
                                <a:chOff x="0" y="169208"/>
                                <a:chExt cx="5433072" cy="580613"/>
                              </a:xfrm>
                            </wpg:grpSpPr>
                            <wps:wsp>
                              <wps:cNvPr id="160869304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304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4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3048" name="مربع نص 41"/>
                          <wps:cNvSpPr txBox="1"/>
                          <wps:spPr>
                            <a:xfrm>
                              <a:off x="204484" y="257055"/>
                              <a:ext cx="4616071" cy="387740"/>
                            </a:xfrm>
                            <a:prstGeom prst="rect">
                              <a:avLst/>
                            </a:prstGeom>
                            <a:noFill/>
                          </wps:spPr>
                          <wps:txbx>
                            <w:txbxContent>
                              <w:p w14:paraId="4BB08367" w14:textId="2AA18A6B"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مراحل التحو</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ل الرقمي الذكي</w:t>
                                </w:r>
                              </w:p>
                            </w:txbxContent>
                          </wps:txbx>
                          <wps:bodyPr wrap="square" rtlCol="1">
                            <a:spAutoFit/>
                          </wps:bodyPr>
                        </wps:wsp>
                      </wpg:grpSp>
                    </wpg:wgp>
                  </a:graphicData>
                </a:graphic>
              </wp:inline>
            </w:drawing>
          </mc:Choice>
          <mc:Fallback>
            <w:pict>
              <v:group w14:anchorId="25E7665A" id="_x0000_s261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">
                <v:shape id="صورة 38" o:spid="_x0000_s261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">
                  <v:imagedata r:id="rId95" o:title=""/>
                </v:shape>
                <v:group id="مجموعة 39" o:spid="_x0000_s261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">
                  <v:group id="مجموعة 40" o:spid="_x0000_s261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">
                    <v:group id="مجموعة 41" o:spid="_x0000_s261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">
                      <v:shape id="شكل حر 42" o:spid="_x0000_s261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61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" fillcolor="#168489" stroked="f" strokeweight="1pt">
                        <v:stroke joinstyle="miter"/>
                      </v:roundrect>
                    </v:group>
                    <v:oval id="شكل بيضاوي 44" o:spid="_x0000_s261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" filled="f" strokecolor="#a5a5a5 [2092]" strokeweight="1pt">
                      <v:stroke joinstyle="miter"/>
                    </v:oval>
                  </v:group>
                  <v:shape id="مربع نص 41" o:spid="_x0000_s261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" filled="f" stroked="f">
                    <v:textbox style="mso-fit-shape-to-text:t">
                      <w:txbxContent>
                        <w:p w14:paraId="4BB08367" w14:textId="2AA18A6B"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مراحل التحو</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ل الرقمي الذكي</w:t>
                          </w:r>
                        </w:p>
                      </w:txbxContent>
                    </v:textbox>
                  </v:shape>
                </v:group>
                <w10:anchorlock/>
              </v:group>
            </w:pict>
          </mc:Fallback>
        </mc:AlternateContent>
      </w:r>
    </w:p>
    <w:p w14:paraId="2891A2E7" w14:textId="1AE0052F" w:rsidR="006B59BE" w:rsidRDefault="008E0B6C" w:rsidP="004F1264">
      <w:r>
        <w:rPr>
          <w:noProof/>
        </w:rPr>
        <w:drawing>
          <wp:anchor distT="0" distB="0" distL="114300" distR="114300" simplePos="0" relativeHeight="252947456" behindDoc="0" locked="0" layoutInCell="1" allowOverlap="1" wp14:anchorId="297EC8BF" wp14:editId="1F338E21">
            <wp:simplePos x="0" y="0"/>
            <wp:positionH relativeFrom="margin">
              <wp:align>left</wp:align>
            </wp:positionH>
            <wp:positionV relativeFrom="paragraph">
              <wp:posOffset>7664</wp:posOffset>
            </wp:positionV>
            <wp:extent cx="1223010" cy="1223010"/>
            <wp:effectExtent l="0" t="0" r="0" b="0"/>
            <wp:wrapSquare wrapText="bothSides"/>
            <wp:docPr id="1973968105" name="Picture 1973968105" descr="Manufactur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descr="Manufacturing "/>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Pr>
          <w:rtl/>
        </w:rPr>
        <w:t>التحو</w:t>
      </w:r>
      <w:r>
        <w:rPr>
          <w:rFonts w:hint="cs"/>
          <w:rtl/>
        </w:rPr>
        <w:t>ّ</w:t>
      </w:r>
      <w:r>
        <w:rPr>
          <w:rtl/>
        </w:rPr>
        <w:t>ل الرقمي المدعوم ب</w:t>
      </w:r>
      <w:hyperlink r:id="rId417">
        <w:r>
          <w:rPr>
            <w:rStyle w:val="Hyperlink"/>
            <w:rtl/>
          </w:rPr>
          <w:t>الذكاء الاصطناعي</w:t>
        </w:r>
      </w:hyperlink>
      <w:r>
        <w:rPr>
          <w:rtl/>
        </w:rPr>
        <w:t xml:space="preserve"> ليس مشروعاً عابراً، بل رحلة استراتيجية متكاملة تمر بمراحل محددة. وفقاً لدراسة أجرتها شركة ماكينزي (2022)، فإن 70% من مبادرات التحول الرقمي تفشل في تحقيق أهدافها، غالباً بسبب سوء التخطيط وعدم اتباع منهجية واضحة. يمكن تقسيم رحلة التحول الرقمي الناجح إلى المراحل التالية:</w:t>
      </w:r>
      <w:r>
        <w:t xml:space="preserve"> </w:t>
      </w:r>
    </w:p>
    <w:p w14:paraId="1CC26F52" w14:textId="12D59017" w:rsidR="008E0B6C" w:rsidRDefault="008E0B6C" w:rsidP="008E0B6C">
      <w:pPr>
        <w:rPr>
          <w:rtl/>
        </w:rPr>
      </w:pPr>
      <w:r w:rsidRPr="008E0B6C">
        <w:rPr>
          <w:noProof/>
        </w:rPr>
        <mc:AlternateContent>
          <mc:Choice Requires="wpg">
            <w:drawing>
              <wp:inline distT="0" distB="0" distL="0" distR="0" wp14:anchorId="26057C25" wp14:editId="1058FF4D">
                <wp:extent cx="5786122" cy="1301115"/>
                <wp:effectExtent l="19050" t="0" r="43180" b="13335"/>
                <wp:docPr id="1973968137" name="Group 2100"/>
                <wp:cNvGraphicFramePr/>
                <a:graphic xmlns:a="http://schemas.openxmlformats.org/drawingml/2006/main">
                  <a:graphicData uri="http://schemas.microsoft.com/office/word/2010/wordprocessingGroup">
                    <wpg:wgp>
                      <wpg:cNvGrpSpPr/>
                      <wpg:grpSpPr>
                        <a:xfrm>
                          <a:off x="0" y="0"/>
                          <a:ext cx="5786122" cy="1301115"/>
                          <a:chOff x="0" y="0"/>
                          <a:chExt cx="5786122" cy="1301115"/>
                        </a:xfrm>
                      </wpg:grpSpPr>
                      <wpg:grpSp>
                        <wpg:cNvPr id="1973968138" name="Group 1973968138"/>
                        <wpg:cNvGrpSpPr/>
                        <wpg:grpSpPr>
                          <a:xfrm>
                            <a:off x="0" y="0"/>
                            <a:ext cx="5786122" cy="1301115"/>
                            <a:chOff x="0" y="0"/>
                            <a:chExt cx="6615781" cy="1487890"/>
                          </a:xfrm>
                        </wpg:grpSpPr>
                        <wpg:grpSp>
                          <wpg:cNvPr id="1973968139" name="Group 1973968139"/>
                          <wpg:cNvGrpSpPr/>
                          <wpg:grpSpPr>
                            <a:xfrm>
                              <a:off x="0" y="0"/>
                              <a:ext cx="1329176" cy="1487890"/>
                              <a:chOff x="0" y="0"/>
                              <a:chExt cx="1329176" cy="1487890"/>
                            </a:xfrm>
                          </wpg:grpSpPr>
                          <wpg:grpSp>
                            <wpg:cNvPr id="1973968140" name="Group 1973968140"/>
                            <wpg:cNvGrpSpPr/>
                            <wpg:grpSpPr>
                              <a:xfrm>
                                <a:off x="0" y="0"/>
                                <a:ext cx="1301254" cy="1487890"/>
                                <a:chOff x="0" y="0"/>
                                <a:chExt cx="1301254" cy="1487890"/>
                              </a:xfrm>
                            </wpg:grpSpPr>
                            <wps:wsp>
                              <wps:cNvPr id="1973968141" name="Freeform: Shape 1973968141"/>
                              <wps:cNvSpPr/>
                              <wps:spPr>
                                <a:xfrm>
                                  <a:off x="0"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973968142" name="Oval 1973968142"/>
                              <wps:cNvSpPr/>
                              <wps:spPr>
                                <a:xfrm>
                                  <a:off x="806849" y="0"/>
                                  <a:ext cx="494405" cy="494405"/>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143" name="TextBox 4151"/>
                            <wps:cNvSpPr txBox="1"/>
                            <wps:spPr>
                              <a:xfrm>
                                <a:off x="15096" y="510148"/>
                                <a:ext cx="1025525" cy="727710"/>
                              </a:xfrm>
                              <a:prstGeom prst="rect">
                                <a:avLst/>
                              </a:prstGeom>
                              <a:noFill/>
                            </wps:spPr>
                            <wps:txbx>
                              <w:txbxContent>
                                <w:p w14:paraId="1020D974"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الوعي والتقييم</w:t>
                                  </w:r>
                                </w:p>
                              </w:txbxContent>
                            </wps:txbx>
                            <wps:bodyPr wrap="square" rtlCol="0">
                              <a:noAutofit/>
                            </wps:bodyPr>
                          </wps:wsp>
                          <wps:wsp>
                            <wps:cNvPr id="1973968144" name="Straight Arrow Connector 1973968144"/>
                            <wps:cNvCnPr>
                              <a:cxnSpLocks/>
                            </wps:cNvCnPr>
                            <wps:spPr>
                              <a:xfrm>
                                <a:off x="881382" y="1251689"/>
                                <a:ext cx="447794" cy="0"/>
                              </a:xfrm>
                              <a:prstGeom prst="straightConnector1">
                                <a:avLst/>
                              </a:prstGeom>
                              <a:ln w="38100">
                                <a:solidFill>
                                  <a:schemeClr val="bg1">
                                    <a:lumMod val="6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973968145" name="Group 1973968145"/>
                          <wpg:cNvGrpSpPr/>
                          <wpg:grpSpPr>
                            <a:xfrm>
                              <a:off x="1321651" y="0"/>
                              <a:ext cx="1329176" cy="1487890"/>
                              <a:chOff x="1321651" y="0"/>
                              <a:chExt cx="1329176" cy="1487890"/>
                            </a:xfrm>
                          </wpg:grpSpPr>
                          <wpg:grpSp>
                            <wpg:cNvPr id="1973968146" name="Group 1973968146"/>
                            <wpg:cNvGrpSpPr/>
                            <wpg:grpSpPr>
                              <a:xfrm>
                                <a:off x="1321651" y="0"/>
                                <a:ext cx="1301254" cy="1487890"/>
                                <a:chOff x="1321651" y="0"/>
                                <a:chExt cx="1301254" cy="1487890"/>
                              </a:xfrm>
                            </wpg:grpSpPr>
                            <wps:wsp>
                              <wps:cNvPr id="1973968147" name="Freeform: Shape 1973968147"/>
                              <wps:cNvSpPr/>
                              <wps:spPr>
                                <a:xfrm>
                                  <a:off x="1321651"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973968148" name="Oval 1973968148"/>
                              <wps:cNvSpPr/>
                              <wps:spPr>
                                <a:xfrm>
                                  <a:off x="2128500" y="0"/>
                                  <a:ext cx="494405" cy="494405"/>
                                </a:xfrm>
                                <a:prstGeom prst="ellipse">
                                  <a:avLst/>
                                </a:prstGeom>
                                <a:solidFill>
                                  <a:srgbClr val="2E75B6"/>
                                </a:solidFill>
                                <a:ln>
                                  <a:solidFill>
                                    <a:srgbClr val="2E75B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149" name="TextBox 1063"/>
                            <wps:cNvSpPr txBox="1"/>
                            <wps:spPr>
                              <a:xfrm>
                                <a:off x="1336677" y="510148"/>
                                <a:ext cx="1025525" cy="727710"/>
                              </a:xfrm>
                              <a:prstGeom prst="rect">
                                <a:avLst/>
                              </a:prstGeom>
                              <a:noFill/>
                            </wps:spPr>
                            <wps:txbx>
                              <w:txbxContent>
                                <w:p w14:paraId="5742E73E"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التخطيط والاستعداد</w:t>
                                  </w:r>
                                </w:p>
                              </w:txbxContent>
                            </wps:txbx>
                            <wps:bodyPr wrap="square" rtlCol="0">
                              <a:noAutofit/>
                            </wps:bodyPr>
                          </wps:wsp>
                          <wps:wsp>
                            <wps:cNvPr id="1973968150" name="Straight Arrow Connector 1973968150"/>
                            <wps:cNvCnPr>
                              <a:cxnSpLocks/>
                            </wps:cNvCnPr>
                            <wps:spPr>
                              <a:xfrm>
                                <a:off x="2203033" y="1251689"/>
                                <a:ext cx="447794" cy="0"/>
                              </a:xfrm>
                              <a:prstGeom prst="straightConnector1">
                                <a:avLst/>
                              </a:prstGeom>
                              <a:ln w="38100">
                                <a:solidFill>
                                  <a:schemeClr val="bg1">
                                    <a:lumMod val="6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973968151" name="Group 1973968151"/>
                          <wpg:cNvGrpSpPr/>
                          <wpg:grpSpPr>
                            <a:xfrm>
                              <a:off x="2601619" y="0"/>
                              <a:ext cx="1370859" cy="1487890"/>
                              <a:chOff x="2601619" y="0"/>
                              <a:chExt cx="1370859" cy="1487890"/>
                            </a:xfrm>
                          </wpg:grpSpPr>
                          <wpg:grpSp>
                            <wpg:cNvPr id="1973968152" name="Group 1973968152"/>
                            <wpg:cNvGrpSpPr/>
                            <wpg:grpSpPr>
                              <a:xfrm>
                                <a:off x="2643302" y="0"/>
                                <a:ext cx="1301254" cy="1487890"/>
                                <a:chOff x="2643302" y="0"/>
                                <a:chExt cx="1301254" cy="1487890"/>
                              </a:xfrm>
                            </wpg:grpSpPr>
                            <wps:wsp>
                              <wps:cNvPr id="1973968153" name="Freeform: Shape 1973968153"/>
                              <wps:cNvSpPr/>
                              <wps:spPr>
                                <a:xfrm>
                                  <a:off x="2643302"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973968154" name="Oval 1973968154"/>
                              <wps:cNvSpPr/>
                              <wps:spPr>
                                <a:xfrm>
                                  <a:off x="3450151" y="0"/>
                                  <a:ext cx="494405" cy="494405"/>
                                </a:xfrm>
                                <a:prstGeom prst="ellipse">
                                  <a:avLst/>
                                </a:prstGeom>
                                <a:solidFill>
                                  <a:srgbClr val="FFD366"/>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155" name="TextBox 1069"/>
                            <wps:cNvSpPr txBox="1"/>
                            <wps:spPr>
                              <a:xfrm>
                                <a:off x="2601619" y="510148"/>
                                <a:ext cx="1139439" cy="727709"/>
                              </a:xfrm>
                              <a:prstGeom prst="rect">
                                <a:avLst/>
                              </a:prstGeom>
                              <a:noFill/>
                            </wps:spPr>
                            <wps:txbx>
                              <w:txbxContent>
                                <w:p w14:paraId="3CAE26E4"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التجريب والتنفيذ المبكر</w:t>
                                  </w:r>
                                </w:p>
                              </w:txbxContent>
                            </wps:txbx>
                            <wps:bodyPr wrap="square" rtlCol="0">
                              <a:noAutofit/>
                            </wps:bodyPr>
                          </wps:wsp>
                          <wps:wsp>
                            <wps:cNvPr id="1973968156" name="Straight Arrow Connector 1973968156"/>
                            <wps:cNvCnPr>
                              <a:cxnSpLocks/>
                            </wps:cNvCnPr>
                            <wps:spPr>
                              <a:xfrm>
                                <a:off x="3524684" y="1251689"/>
                                <a:ext cx="447794" cy="0"/>
                              </a:xfrm>
                              <a:prstGeom prst="straightConnector1">
                                <a:avLst/>
                              </a:prstGeom>
                              <a:ln w="38100">
                                <a:solidFill>
                                  <a:schemeClr val="bg1">
                                    <a:lumMod val="6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973968157" name="Group 1973968157"/>
                          <wpg:cNvGrpSpPr/>
                          <wpg:grpSpPr>
                            <a:xfrm>
                              <a:off x="3964953" y="0"/>
                              <a:ext cx="1329176" cy="1487890"/>
                              <a:chOff x="3964953" y="0"/>
                              <a:chExt cx="1329176" cy="1487890"/>
                            </a:xfrm>
                          </wpg:grpSpPr>
                          <wpg:grpSp>
                            <wpg:cNvPr id="1973968158" name="Group 1973968158"/>
                            <wpg:cNvGrpSpPr/>
                            <wpg:grpSpPr>
                              <a:xfrm>
                                <a:off x="3964953" y="0"/>
                                <a:ext cx="1301254" cy="1487890"/>
                                <a:chOff x="3964953" y="0"/>
                                <a:chExt cx="1301254" cy="1487890"/>
                              </a:xfrm>
                            </wpg:grpSpPr>
                            <wps:wsp>
                              <wps:cNvPr id="1973968159" name="Freeform: Shape 1973968159"/>
                              <wps:cNvSpPr/>
                              <wps:spPr>
                                <a:xfrm>
                                  <a:off x="3964953"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973968160" name="Oval 1973968160"/>
                              <wps:cNvSpPr/>
                              <wps:spPr>
                                <a:xfrm>
                                  <a:off x="4771802" y="0"/>
                                  <a:ext cx="494405" cy="494405"/>
                                </a:xfrm>
                                <a:prstGeom prst="ellipse">
                                  <a:avLst/>
                                </a:prstGeom>
                                <a:solidFill>
                                  <a:srgbClr val="7F7F7F"/>
                                </a:solidFill>
                                <a:ln>
                                  <a:solidFill>
                                    <a:srgbClr val="7F7F7F"/>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161" name="TextBox 1081"/>
                            <wps:cNvSpPr txBox="1"/>
                            <wps:spPr>
                              <a:xfrm>
                                <a:off x="3979839" y="510148"/>
                                <a:ext cx="1026160" cy="727710"/>
                              </a:xfrm>
                              <a:prstGeom prst="rect">
                                <a:avLst/>
                              </a:prstGeom>
                              <a:noFill/>
                            </wps:spPr>
                            <wps:txbx>
                              <w:txbxContent>
                                <w:p w14:paraId="0016CBDA"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التوسّع والتعميم</w:t>
                                  </w:r>
                                </w:p>
                              </w:txbxContent>
                            </wps:txbx>
                            <wps:bodyPr wrap="square" rtlCol="0">
                              <a:noAutofit/>
                            </wps:bodyPr>
                          </wps:wsp>
                          <wps:wsp>
                            <wps:cNvPr id="1973968162" name="Straight Arrow Connector 1973968162"/>
                            <wps:cNvCnPr>
                              <a:cxnSpLocks/>
                            </wps:cNvCnPr>
                            <wps:spPr>
                              <a:xfrm>
                                <a:off x="4846335" y="1251689"/>
                                <a:ext cx="447794" cy="0"/>
                              </a:xfrm>
                              <a:prstGeom prst="straightConnector1">
                                <a:avLst/>
                              </a:prstGeom>
                              <a:ln w="38100">
                                <a:solidFill>
                                  <a:schemeClr val="bg1">
                                    <a:lumMod val="6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g:cNvPr id="1973968163" name="Group 1973968163"/>
                          <wpg:cNvGrpSpPr/>
                          <wpg:grpSpPr>
                            <a:xfrm>
                              <a:off x="5264405" y="0"/>
                              <a:ext cx="1351376" cy="1487890"/>
                              <a:chOff x="5264405" y="0"/>
                              <a:chExt cx="1351376" cy="1487890"/>
                            </a:xfrm>
                          </wpg:grpSpPr>
                          <wpg:grpSp>
                            <wpg:cNvPr id="1973968164" name="Group 1973968164"/>
                            <wpg:cNvGrpSpPr/>
                            <wpg:grpSpPr>
                              <a:xfrm>
                                <a:off x="5286605" y="0"/>
                                <a:ext cx="1301254" cy="1487890"/>
                                <a:chOff x="5286605" y="0"/>
                                <a:chExt cx="1301254" cy="1487890"/>
                              </a:xfrm>
                            </wpg:grpSpPr>
                            <wps:wsp>
                              <wps:cNvPr id="1973968165" name="Freeform: Shape 1973968165"/>
                              <wps:cNvSpPr/>
                              <wps:spPr>
                                <a:xfrm>
                                  <a:off x="5286605" y="204261"/>
                                  <a:ext cx="1077357" cy="1283629"/>
                                </a:xfrm>
                                <a:custGeom>
                                  <a:avLst/>
                                  <a:gdLst>
                                    <a:gd name="connsiteX0" fmla="*/ 213942 w 1283630"/>
                                    <a:gd name="connsiteY0" fmla="*/ 0 h 1283629"/>
                                    <a:gd name="connsiteX1" fmla="*/ 888054 w 1283630"/>
                                    <a:gd name="connsiteY1" fmla="*/ 0 h 1283629"/>
                                    <a:gd name="connsiteX2" fmla="*/ 1235923 w 1283630"/>
                                    <a:gd name="connsiteY2" fmla="*/ 347869 h 1283629"/>
                                    <a:gd name="connsiteX3" fmla="*/ 1283630 w 1283630"/>
                                    <a:gd name="connsiteY3" fmla="*/ 343060 h 1283629"/>
                                    <a:gd name="connsiteX4" fmla="*/ 1283630 w 1283630"/>
                                    <a:gd name="connsiteY4" fmla="*/ 1069687 h 1283629"/>
                                    <a:gd name="connsiteX5" fmla="*/ 1069688 w 1283630"/>
                                    <a:gd name="connsiteY5" fmla="*/ 1283629 h 1283629"/>
                                    <a:gd name="connsiteX6" fmla="*/ 213942 w 1283630"/>
                                    <a:gd name="connsiteY6" fmla="*/ 1283629 h 1283629"/>
                                    <a:gd name="connsiteX7" fmla="*/ 0 w 1283630"/>
                                    <a:gd name="connsiteY7" fmla="*/ 1069687 h 1283629"/>
                                    <a:gd name="connsiteX8" fmla="*/ 0 w 1283630"/>
                                    <a:gd name="connsiteY8" fmla="*/ 213942 h 1283629"/>
                                    <a:gd name="connsiteX9" fmla="*/ 213942 w 1283630"/>
                                    <a:gd name="connsiteY9" fmla="*/ 0 h 128362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283630" h="1283629">
                                      <a:moveTo>
                                        <a:pt x="213942" y="0"/>
                                      </a:moveTo>
                                      <a:lnTo>
                                        <a:pt x="888054" y="0"/>
                                      </a:lnTo>
                                      <a:cubicBezTo>
                                        <a:pt x="888054" y="192123"/>
                                        <a:pt x="1043800" y="347869"/>
                                        <a:pt x="1235923" y="347869"/>
                                      </a:cubicBezTo>
                                      <a:lnTo>
                                        <a:pt x="1283630" y="343060"/>
                                      </a:lnTo>
                                      <a:lnTo>
                                        <a:pt x="1283630" y="1069687"/>
                                      </a:lnTo>
                                      <a:cubicBezTo>
                                        <a:pt x="1283630" y="1187844"/>
                                        <a:pt x="1187845" y="1283629"/>
                                        <a:pt x="1069688" y="1283629"/>
                                      </a:cubicBezTo>
                                      <a:lnTo>
                                        <a:pt x="213942" y="1283629"/>
                                      </a:lnTo>
                                      <a:cubicBezTo>
                                        <a:pt x="95785" y="1283629"/>
                                        <a:pt x="0" y="1187844"/>
                                        <a:pt x="0" y="1069687"/>
                                      </a:cubicBezTo>
                                      <a:lnTo>
                                        <a:pt x="0" y="213942"/>
                                      </a:lnTo>
                                      <a:cubicBezTo>
                                        <a:pt x="0" y="95785"/>
                                        <a:pt x="95785" y="0"/>
                                        <a:pt x="213942" y="0"/>
                                      </a:cubicBezTo>
                                      <a:close/>
                                    </a:path>
                                  </a:pathLst>
                                </a:custGeom>
                                <a:noFill/>
                                <a:ln w="28575">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0" anchor="ctr">
                                <a:noAutofit/>
                              </wps:bodyPr>
                            </wps:wsp>
                            <wps:wsp>
                              <wps:cNvPr id="1973968166" name="Oval 1973968166"/>
                              <wps:cNvSpPr/>
                              <wps:spPr>
                                <a:xfrm>
                                  <a:off x="6093454" y="0"/>
                                  <a:ext cx="494405" cy="494405"/>
                                </a:xfrm>
                                <a:prstGeom prst="ellipse">
                                  <a:avLst/>
                                </a:prstGeom>
                                <a:solidFill>
                                  <a:srgbClr val="168489"/>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167" name="TextBox 2047"/>
                            <wps:cNvSpPr txBox="1"/>
                            <wps:spPr>
                              <a:xfrm>
                                <a:off x="5264405" y="415067"/>
                                <a:ext cx="1099557" cy="1049239"/>
                              </a:xfrm>
                              <a:prstGeom prst="rect">
                                <a:avLst/>
                              </a:prstGeom>
                              <a:noFill/>
                            </wps:spPr>
                            <wps:txbx>
                              <w:txbxContent>
                                <w:p w14:paraId="05972791"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الاستدامة والتطوير المستمر</w:t>
                                  </w:r>
                                </w:p>
                              </w:txbxContent>
                            </wps:txbx>
                            <wps:bodyPr wrap="square" rtlCol="0">
                              <a:noAutofit/>
                            </wps:bodyPr>
                          </wps:wsp>
                          <wps:wsp>
                            <wps:cNvPr id="1973968168" name="Straight Arrow Connector 1973968168"/>
                            <wps:cNvCnPr>
                              <a:cxnSpLocks/>
                            </wps:cNvCnPr>
                            <wps:spPr>
                              <a:xfrm>
                                <a:off x="6167987" y="1251689"/>
                                <a:ext cx="447794" cy="0"/>
                              </a:xfrm>
                              <a:prstGeom prst="straightConnector1">
                                <a:avLst/>
                              </a:prstGeom>
                              <a:ln w="38100">
                                <a:solidFill>
                                  <a:schemeClr val="bg1">
                                    <a:lumMod val="6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g:grpSp>
                      <pic:pic xmlns:pic="http://schemas.openxmlformats.org/drawingml/2006/picture">
                        <pic:nvPicPr>
                          <pic:cNvPr id="1973968169" name="Picture 1973968169" descr="Proficiency "/>
                          <pic:cNvPicPr>
                            <a:picLocks noChangeAspect="1" noChangeArrowheads="1"/>
                          </pic:cNvPicPr>
                        </pic:nvPicPr>
                        <pic:blipFill>
                          <a:blip r:embed="rId418" cstate="print">
                            <a:lum bright="70000" contrast="-70000"/>
                            <a:extLst>
                              <a:ext uri="{28A0092B-C50C-407E-A947-70E740481C1C}">
                                <a14:useLocalDpi xmlns:a14="http://schemas.microsoft.com/office/drawing/2010/main" val="0"/>
                              </a:ext>
                            </a:extLst>
                          </a:blip>
                          <a:srcRect/>
                          <a:stretch>
                            <a:fillRect/>
                          </a:stretch>
                        </pic:blipFill>
                        <pic:spPr bwMode="auto">
                          <a:xfrm>
                            <a:off x="771744" y="69573"/>
                            <a:ext cx="294432" cy="2944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70" name="Picture 1973968170" descr="Task "/>
                          <pic:cNvPicPr>
                            <a:picLocks noChangeAspect="1" noChangeArrowheads="1"/>
                          </pic:cNvPicPr>
                        </pic:nvPicPr>
                        <pic:blipFill>
                          <a:blip r:embed="rId419" cstate="print">
                            <a:lum bright="70000" contrast="-70000"/>
                            <a:extLst>
                              <a:ext uri="{28A0092B-C50C-407E-A947-70E740481C1C}">
                                <a14:useLocalDpi xmlns:a14="http://schemas.microsoft.com/office/drawing/2010/main" val="0"/>
                              </a:ext>
                            </a:extLst>
                          </a:blip>
                          <a:srcRect/>
                          <a:stretch>
                            <a:fillRect/>
                          </a:stretch>
                        </pic:blipFill>
                        <pic:spPr bwMode="auto">
                          <a:xfrm>
                            <a:off x="1936954" y="69573"/>
                            <a:ext cx="294432" cy="2944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71" name="Picture 1973968171" descr="Implement "/>
                          <pic:cNvPicPr>
                            <a:picLocks noChangeAspect="1" noChangeArrowheads="1"/>
                          </pic:cNvPicPr>
                        </pic:nvPicPr>
                        <pic:blipFill>
                          <a:blip r:embed="rId420" cstate="print">
                            <a:lum bright="70000" contrast="-70000"/>
                            <a:extLst>
                              <a:ext uri="{28A0092B-C50C-407E-A947-70E740481C1C}">
                                <a14:useLocalDpi xmlns:a14="http://schemas.microsoft.com/office/drawing/2010/main" val="0"/>
                              </a:ext>
                            </a:extLst>
                          </a:blip>
                          <a:srcRect/>
                          <a:stretch>
                            <a:fillRect/>
                          </a:stretch>
                        </pic:blipFill>
                        <pic:spPr bwMode="auto">
                          <a:xfrm>
                            <a:off x="3089464" y="69573"/>
                            <a:ext cx="294432" cy="2944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72" name="Picture 1973968172" descr="Scope "/>
                          <pic:cNvPicPr>
                            <a:picLocks noChangeAspect="1" noChangeArrowheads="1"/>
                          </pic:cNvPicPr>
                        </pic:nvPicPr>
                        <pic:blipFill>
                          <a:blip r:embed="rId421" cstate="print">
                            <a:lum bright="70000" contrast="-70000"/>
                            <a:extLst>
                              <a:ext uri="{28A0092B-C50C-407E-A947-70E740481C1C}">
                                <a14:useLocalDpi xmlns:a14="http://schemas.microsoft.com/office/drawing/2010/main" val="0"/>
                              </a:ext>
                            </a:extLst>
                          </a:blip>
                          <a:srcRect/>
                          <a:stretch>
                            <a:fillRect/>
                          </a:stretch>
                        </pic:blipFill>
                        <pic:spPr bwMode="auto">
                          <a:xfrm>
                            <a:off x="4241974" y="69573"/>
                            <a:ext cx="294432" cy="2944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73" name="Picture 1973968173" descr="Continuous improvement "/>
                          <pic:cNvPicPr>
                            <a:picLocks noChangeAspect="1" noChangeArrowheads="1"/>
                          </pic:cNvPicPr>
                        </pic:nvPicPr>
                        <pic:blipFill>
                          <a:blip r:embed="rId422" cstate="print">
                            <a:lum bright="70000" contrast="-70000"/>
                            <a:extLst>
                              <a:ext uri="{28A0092B-C50C-407E-A947-70E740481C1C}">
                                <a14:useLocalDpi xmlns:a14="http://schemas.microsoft.com/office/drawing/2010/main" val="0"/>
                              </a:ext>
                            </a:extLst>
                          </a:blip>
                          <a:srcRect/>
                          <a:stretch>
                            <a:fillRect/>
                          </a:stretch>
                        </pic:blipFill>
                        <pic:spPr bwMode="auto">
                          <a:xfrm>
                            <a:off x="5394484" y="69573"/>
                            <a:ext cx="294432" cy="29443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6057C25" id="Group 2100" o:spid="_x0000_s2620" style="width:455.6pt;height:102.45pt;mso-position-horizontal-relative:char;mso-position-vertical-relative:line" coordsize="57861,130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">
                <v:group id="Group 1973968138" o:spid="_x0000_s2621" style="position:absolute;width:57861;height:13011" coordsize="66157,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">
                  <v:group id="Group 1973968139" o:spid="_x0000_s2622" style="position:absolute;width:13291;height:14878" coordsize="13291,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">
                    <v:group id="Group 1973968140" o:spid="_x0000_s2623" style="position:absolute;width:13012;height:14878"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">
                      <v:shape id="Freeform: Shape 1973968141" o:spid="_x0000_s2624" style="position:absolute;top:2042;width:10773;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" path="m213942,l888054,v,192123,155746,347869,347869,347869l1283630,343060r,726627c1283630,1187844,1187845,1283629,1069688,1283629r-855746,c95785,1283629,,1187844,,1069687l,213942c,95785,95785,,213942,xe" filled="f" strokecolor="#168489" strokeweight="2.25pt">
                        <v:stroke joinstyle="miter"/>
                        <v:path arrowok="t" o:connecttype="custom" o:connectlocs="179563,0;745348,0;1037316,347869;1077357,343060;1077357,1069687;897794,1283629;179563,1283629;0,1069687;0,213942;179563,0" o:connectangles="0,0,0,0,0,0,0,0,0,0"/>
                      </v:shape>
                      <v:oval id="Oval 1973968142" o:spid="_x0000_s2625" style="position:absolute;left:8068;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" fillcolor="#168489" strokecolor="#168489" strokeweight="1pt">
                        <v:stroke joinstyle="miter"/>
                      </v:oval>
                    </v:group>
                    <v:shape id="TextBox 4151" o:spid="_x0000_s2626" type="#_x0000_t202" style="position:absolute;left:150;top:5101;width:10256;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" filled="f" stroked="f">
                      <v:textbox>
                        <w:txbxContent>
                          <w:p w14:paraId="1020D974"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الوعي والتقييم</w:t>
                            </w:r>
                          </w:p>
                        </w:txbxContent>
                      </v:textbox>
                    </v:shape>
                    <v:shapetype id="_x0000_t32" coordsize="21600,21600" o:spt="32" o:oned="t" path="m,l21600,21600e" filled="f">
                      <v:path arrowok="t" fillok="f" o:connecttype="none"/>
                      <o:lock v:ext="edit" shapetype="t"/>
                    </v:shapetype>
                    <v:shape id="Straight Arrow Connector 1973968144" o:spid="_x0000_s2627" type="#_x0000_t32" style="position:absolute;left:8813;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" strokecolor="#a5a5a5 [2092]" strokeweight="3pt">
                      <v:stroke endarrow="block" joinstyle="miter"/>
                      <o:lock v:ext="edit" shapetype="f"/>
                    </v:shape>
                  </v:group>
                  <v:group id="Group 1973968145" o:spid="_x0000_s2628" style="position:absolute;left:13216;width:13292;height:14878" coordorigin="13216" coordsize="13291,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">
                    <v:group id="Group 1973968146" o:spid="_x0000_s2629" style="position:absolute;left:13216;width:13013;height:14878" coordorigin="13216"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">
                      <v:shape id="Freeform: Shape 1973968147" o:spid="_x0000_s2630" style="position:absolute;left:13216;top:2042;width:10774;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" path="m213942,l888054,v,192123,155746,347869,347869,347869l1283630,343060r,726627c1283630,1187844,1187845,1283629,1069688,1283629r-855746,c95785,1283629,,1187844,,1069687l,213942c,95785,95785,,213942,xe" filled="f" strokecolor="#2e75b6" strokeweight="2.25pt">
                        <v:stroke joinstyle="miter"/>
                        <v:path arrowok="t" o:connecttype="custom" o:connectlocs="179563,0;745348,0;1037316,347869;1077357,343060;1077357,1069687;897794,1283629;179563,1283629;0,1069687;0,213942;179563,0" o:connectangles="0,0,0,0,0,0,0,0,0,0"/>
                      </v:shape>
                      <v:oval id="Oval 1973968148" o:spid="_x0000_s2631" style="position:absolute;left:21285;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" fillcolor="#2e75b6" strokecolor="#2e75b6" strokeweight="1pt">
                        <v:stroke joinstyle="miter"/>
                      </v:oval>
                    </v:group>
                    <v:shape id="TextBox 1063" o:spid="_x0000_s2632" type="#_x0000_t202" style="position:absolute;left:13366;top:5101;width:10256;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" filled="f" stroked="f">
                      <v:textbox>
                        <w:txbxContent>
                          <w:p w14:paraId="5742E73E"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التخطيط والاستعداد</w:t>
                            </w:r>
                          </w:p>
                        </w:txbxContent>
                      </v:textbox>
                    </v:shape>
                    <v:shape id="Straight Arrow Connector 1973968150" o:spid="_x0000_s2633" type="#_x0000_t32" style="position:absolute;left:22030;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" strokecolor="#a5a5a5 [2092]" strokeweight="3pt">
                      <v:stroke endarrow="block" joinstyle="miter"/>
                      <o:lock v:ext="edit" shapetype="f"/>
                    </v:shape>
                  </v:group>
                  <v:group id="Group 1973968151" o:spid="_x0000_s2634" style="position:absolute;left:26016;width:13708;height:14878" coordorigin="26016" coordsize="13708,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">
                    <v:group id="Group 1973968152" o:spid="_x0000_s2635" style="position:absolute;left:26433;width:13012;height:14878" coordorigin="26433"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">
                      <v:shape id="Freeform: Shape 1973968153" o:spid="_x0000_s2636" style="position:absolute;left:26433;top:2042;width:10773;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" path="m213942,l888054,v,192123,155746,347869,347869,347869l1283630,343060r,726627c1283630,1187844,1187845,1283629,1069688,1283629r-855746,c95785,1283629,,1187844,,1069687l,213942c,95785,95785,,213942,xe" filled="f" strokecolor="#ffd366" strokeweight="2.25pt">
                        <v:stroke joinstyle="miter"/>
                        <v:path arrowok="t" o:connecttype="custom" o:connectlocs="179563,0;745348,0;1037316,347869;1077357,343060;1077357,1069687;897794,1283629;179563,1283629;0,1069687;0,213942;179563,0" o:connectangles="0,0,0,0,0,0,0,0,0,0"/>
                      </v:shape>
                      <v:oval id="Oval 1973968154" o:spid="_x0000_s2637" style="position:absolute;left:34501;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" fillcolor="#ffd366" strokecolor="#ffd366" strokeweight="1pt">
                        <v:stroke joinstyle="miter"/>
                      </v:oval>
                    </v:group>
                    <v:shape id="TextBox 1069" o:spid="_x0000_s2638" type="#_x0000_t202" style="position:absolute;left:26016;top:5101;width:11394;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" filled="f" stroked="f">
                      <v:textbox>
                        <w:txbxContent>
                          <w:p w14:paraId="3CAE26E4"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التجريب والتنفيذ المبكر</w:t>
                            </w:r>
                          </w:p>
                        </w:txbxContent>
                      </v:textbox>
                    </v:shape>
                    <v:shape id="Straight Arrow Connector 1973968156" o:spid="_x0000_s2639" type="#_x0000_t32" style="position:absolute;left:35246;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" strokecolor="#a5a5a5 [2092]" strokeweight="3pt">
                      <v:stroke endarrow="block" joinstyle="miter"/>
                      <o:lock v:ext="edit" shapetype="f"/>
                    </v:shape>
                  </v:group>
                  <v:group id="Group 1973968157" o:spid="_x0000_s2640" style="position:absolute;left:39649;width:13292;height:14878" coordorigin="39649" coordsize="13291,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">
                    <v:group id="Group 1973968158" o:spid="_x0000_s2641" style="position:absolute;left:39649;width:13013;height:14878" coordorigin="39649"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">
                      <v:shape id="Freeform: Shape 1973968159" o:spid="_x0000_s2642" style="position:absolute;left:39649;top:2042;width:10774;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" path="m213942,l888054,v,192123,155746,347869,347869,347869l1283630,343060r,726627c1283630,1187844,1187845,1283629,1069688,1283629r-855746,c95785,1283629,,1187844,,1069687l,213942c,95785,95785,,213942,xe" filled="f" strokecolor="#7f7f7f" strokeweight="2.25pt">
                        <v:stroke joinstyle="miter"/>
                        <v:path arrowok="t" o:connecttype="custom" o:connectlocs="179563,0;745348,0;1037316,347869;1077357,343060;1077357,1069687;897794,1283629;179563,1283629;0,1069687;0,213942;179563,0" o:connectangles="0,0,0,0,0,0,0,0,0,0"/>
                      </v:shape>
                      <v:oval id="Oval 1973968160" o:spid="_x0000_s2643" style="position:absolute;left:47718;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" fillcolor="#7f7f7f" strokecolor="#7f7f7f" strokeweight="1pt">
                        <v:stroke joinstyle="miter"/>
                      </v:oval>
                    </v:group>
                    <v:shape id="TextBox 1081" o:spid="_x0000_s2644" type="#_x0000_t202" style="position:absolute;left:39798;top:5101;width:10261;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" filled="f" stroked="f">
                      <v:textbox>
                        <w:txbxContent>
                          <w:p w14:paraId="0016CBDA"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التوسّع والتعميم</w:t>
                            </w:r>
                          </w:p>
                        </w:txbxContent>
                      </v:textbox>
                    </v:shape>
                    <v:shape id="Straight Arrow Connector 1973968162" o:spid="_x0000_s2645" type="#_x0000_t32" style="position:absolute;left:48463;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" strokecolor="#a5a5a5 [2092]" strokeweight="3pt">
                      <v:stroke endarrow="block" joinstyle="miter"/>
                      <o:lock v:ext="edit" shapetype="f"/>
                    </v:shape>
                  </v:group>
                  <v:group id="Group 1973968163" o:spid="_x0000_s2646" style="position:absolute;left:52644;width:13513;height:14878" coordorigin="52644" coordsize="13513,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">
                    <v:group id="Group 1973968164" o:spid="_x0000_s2647" style="position:absolute;left:52866;width:13012;height:14878" coordorigin="52866" coordsize="13012,148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">
                      <v:shape id="Freeform: Shape 1973968165" o:spid="_x0000_s2648" style="position:absolute;left:52866;top:2042;width:10773;height:12836;visibility:visible;mso-wrap-style:square;v-text-anchor:middle" coordsize="1283630,1283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" path="m213942,l888054,v,192123,155746,347869,347869,347869l1283630,343060r,726627c1283630,1187844,1187845,1283629,1069688,1283629r-855746,c95785,1283629,,1187844,,1069687l,213942c,95785,95785,,213942,xe" filled="f" strokecolor="#168489" strokeweight="2.25pt">
                        <v:stroke joinstyle="miter"/>
                        <v:path arrowok="t" o:connecttype="custom" o:connectlocs="179563,0;745348,0;1037316,347869;1077357,343060;1077357,1069687;897794,1283629;179563,1283629;0,1069687;0,213942;179563,0" o:connectangles="0,0,0,0,0,0,0,0,0,0"/>
                      </v:shape>
                      <v:oval id="Oval 1973968166" o:spid="_x0000_s2649" style="position:absolute;left:60934;width:4944;height:4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" fillcolor="#168489" strokecolor="#168489" strokeweight="1pt">
                        <v:stroke joinstyle="miter"/>
                      </v:oval>
                    </v:group>
                    <v:shape id="TextBox 2047" o:spid="_x0000_s2650" type="#_x0000_t202" style="position:absolute;left:52644;top:4150;width:10995;height:10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" filled="f" stroked="f">
                      <v:textbox>
                        <w:txbxContent>
                          <w:p w14:paraId="05972791" w14:textId="77777777" w:rsidR="008E0B6C" w:rsidRDefault="008E0B6C" w:rsidP="008E0B6C">
                            <w:pPr>
                              <w:jc w:val="center"/>
                              <w:rPr>
                                <w:rFonts w:ascii="Adobe Arabic" w:hAnsi="Adobe Arabic" w:cs="Adobe Arabic"/>
                                <w:b/>
                                <w:bCs/>
                                <w:color w:val="000000"/>
                                <w:kern w:val="24"/>
                                <w:sz w:val="32"/>
                                <w:szCs w:val="32"/>
                                <w:lang w:bidi="ar-EG"/>
                              </w:rPr>
                            </w:pPr>
                            <w:r>
                              <w:rPr>
                                <w:rFonts w:ascii="Adobe Arabic" w:hAnsi="Adobe Arabic" w:cs="Adobe Arabic"/>
                                <w:b/>
                                <w:bCs/>
                                <w:color w:val="000000"/>
                                <w:kern w:val="24"/>
                                <w:sz w:val="32"/>
                                <w:szCs w:val="32"/>
                                <w:rtl/>
                                <w:lang w:bidi="ar-EG"/>
                              </w:rPr>
                              <w:t>الاستدامة والتطوير المستمر</w:t>
                            </w:r>
                          </w:p>
                        </w:txbxContent>
                      </v:textbox>
                    </v:shape>
                    <v:shape id="Straight Arrow Connector 1973968168" o:spid="_x0000_s2651" type="#_x0000_t32" style="position:absolute;left:61679;top:12516;width:447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" strokecolor="#a5a5a5 [2092]" strokeweight="3pt">
                      <v:stroke endarrow="block" joinstyle="miter"/>
                      <o:lock v:ext="edit" shapetype="f"/>
                    </v:shape>
                  </v:group>
                </v:group>
                <v:shape id="Picture 1973968169" o:spid="_x0000_s2652" type="#_x0000_t75" alt="Proficiency " style="position:absolute;left:7717;top:695;width:2944;height:2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">
                  <v:imagedata r:id="rId423" o:title="Proficiency " gain="19661f" blacklevel="22938f"/>
                </v:shape>
                <v:shape id="Picture 1973968170" o:spid="_x0000_s2653" type="#_x0000_t75" alt="Task " style="position:absolute;left:19369;top:695;width:2944;height:2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">
                  <v:imagedata r:id="rId424" o:title="Task " gain="19661f" blacklevel="22938f"/>
                </v:shape>
                <v:shape id="Picture 1973968171" o:spid="_x0000_s2654" type="#_x0000_t75" alt="Implement " style="position:absolute;left:30894;top:695;width:2944;height:2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">
                  <v:imagedata r:id="rId425" o:title="Implement " gain="19661f" blacklevel="22938f"/>
                </v:shape>
                <v:shape id="Picture 1973968172" o:spid="_x0000_s2655" type="#_x0000_t75" alt="Scope " style="position:absolute;left:42419;top:695;width:2945;height:2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">
                  <v:imagedata r:id="rId426" o:title="Scope " gain="19661f" blacklevel="22938f"/>
                </v:shape>
                <v:shape id="Picture 1973968173" o:spid="_x0000_s2656" type="#_x0000_t75" alt="Continuous improvement " style="position:absolute;left:53944;top:695;width:2945;height:2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">
                  <v:imagedata r:id="rId427" o:title="Continuous improvement " gain="19661f" blacklevel="22938f"/>
                </v:shape>
                <w10:anchorlock/>
              </v:group>
            </w:pict>
          </mc:Fallback>
        </mc:AlternateContent>
      </w:r>
    </w:p>
    <w:p w14:paraId="69A3E6AF" w14:textId="0785ABAB"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2E178076" wp14:editId="5755D600">
                <wp:extent cx="5731510" cy="891540"/>
                <wp:effectExtent l="0" t="0" r="2540" b="22860"/>
                <wp:docPr id="145206234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2062345" name="مجموعة 47"/>
                        <wpg:cNvGrpSpPr/>
                        <wpg:grpSpPr>
                          <a:xfrm>
                            <a:off x="0" y="0"/>
                            <a:ext cx="5731510" cy="895351"/>
                            <a:chOff x="0" y="0"/>
                            <a:chExt cx="5878196" cy="918845"/>
                          </a:xfrm>
                        </wpg:grpSpPr>
                        <wpg:grpSp>
                          <wpg:cNvPr id="1452062347" name="مجموعة 48"/>
                          <wpg:cNvGrpSpPr/>
                          <wpg:grpSpPr>
                            <a:xfrm>
                              <a:off x="0" y="0"/>
                              <a:ext cx="5878196" cy="918845"/>
                              <a:chOff x="0" y="0"/>
                              <a:chExt cx="6240348" cy="919070"/>
                            </a:xfrm>
                          </wpg:grpSpPr>
                          <wpg:grpSp>
                            <wpg:cNvPr id="1452062348" name="مجموعة 49"/>
                            <wpg:cNvGrpSpPr/>
                            <wpg:grpSpPr>
                              <a:xfrm>
                                <a:off x="0" y="169208"/>
                                <a:ext cx="5433072" cy="580613"/>
                                <a:chOff x="0" y="169208"/>
                                <a:chExt cx="5433072" cy="580613"/>
                              </a:xfrm>
                            </wpg:grpSpPr>
                            <wps:wsp>
                              <wps:cNvPr id="145206234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206235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5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52" name="مربع نص 41"/>
                          <wps:cNvSpPr txBox="1"/>
                          <wps:spPr>
                            <a:xfrm>
                              <a:off x="204466" y="256739"/>
                              <a:ext cx="4615440" cy="389397"/>
                            </a:xfrm>
                            <a:prstGeom prst="rect">
                              <a:avLst/>
                            </a:prstGeom>
                            <a:noFill/>
                          </wps:spPr>
                          <wps:txbx>
                            <w:txbxContent>
                              <w:p w14:paraId="4FD5A682" w14:textId="67643F92"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الوعي والتقييم:</w:t>
                                </w:r>
                              </w:p>
                            </w:txbxContent>
                          </wps:txbx>
                          <wps:bodyPr wrap="square" rtlCol="1">
                            <a:spAutoFit/>
                          </wps:bodyPr>
                        </wps:wsp>
                      </wpg:grpSp>
                      <pic:pic xmlns:pic="http://schemas.openxmlformats.org/drawingml/2006/picture">
                        <pic:nvPicPr>
                          <pic:cNvPr id="1452062353"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E178076" id="_x0000_s265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KOcI2VvBwAA/R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265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">
                  <v:group id="مجموعة 48" o:spid="_x0000_s265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">
                    <v:group id="مجموعة 49" o:spid="_x0000_s266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">
                      <v:shape id="شكل حر 50" o:spid="_x0000_s266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6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" fillcolor="#a5a5a5 [2092]" stroked="f" strokeweight="1pt">
                        <v:stroke joinstyle="miter"/>
                      </v:roundrect>
                    </v:group>
                    <v:oval id="شكل بيضاوي 52" o:spid="_x0000_s266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" filled="f" strokecolor="#168489" strokeweight="1pt">
                      <v:stroke joinstyle="miter"/>
                    </v:oval>
                  </v:group>
                  <v:shape id="مربع نص 41" o:spid="_x0000_s266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" filled="f" stroked="f">
                    <v:textbox style="mso-fit-shape-to-text:t">
                      <w:txbxContent>
                        <w:p w14:paraId="4FD5A682" w14:textId="67643F92"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الوعي والتقييم:</w:t>
                          </w:r>
                        </w:p>
                      </w:txbxContent>
                    </v:textbox>
                  </v:shape>
                </v:group>
                <v:shape id="صورة 54" o:spid="_x0000_s266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">
                  <v:imagedata r:id="rId117" o:title=""/>
                </v:shape>
                <w10:anchorlock/>
              </v:group>
            </w:pict>
          </mc:Fallback>
        </mc:AlternateContent>
      </w:r>
    </w:p>
    <w:p w14:paraId="417AAE60" w14:textId="77777777" w:rsidR="006B59BE" w:rsidRPr="001141FB" w:rsidRDefault="006B59BE" w:rsidP="004F1264">
      <w:pPr>
        <w:rPr>
          <w:b/>
          <w:bCs/>
          <w:rtl/>
        </w:rPr>
      </w:pPr>
      <w:r w:rsidRPr="001141FB">
        <w:rPr>
          <w:rFonts w:hint="cs"/>
          <w:b/>
          <w:bCs/>
          <w:rtl/>
        </w:rPr>
        <w:t xml:space="preserve">أ. </w:t>
      </w:r>
      <w:r w:rsidRPr="001141FB">
        <w:rPr>
          <w:b/>
          <w:bCs/>
          <w:rtl/>
        </w:rPr>
        <w:t>التشخيص الشامل للوضع الراهن:</w:t>
      </w:r>
    </w:p>
    <w:p w14:paraId="1A807CE8" w14:textId="77777777" w:rsidR="006B59BE" w:rsidRPr="00B36732" w:rsidRDefault="006B59BE" w:rsidP="004F1264">
      <w:pPr>
        <w:rPr>
          <w:rtl/>
        </w:rPr>
      </w:pPr>
      <w:r w:rsidRPr="00B36732">
        <w:rPr>
          <w:rtl/>
        </w:rPr>
        <w:t xml:space="preserve">  - تقييم النضج الرقمي الحالي للمؤسسة.</w:t>
      </w:r>
    </w:p>
    <w:p w14:paraId="4E449690" w14:textId="77777777" w:rsidR="006B59BE" w:rsidRPr="00B36732" w:rsidRDefault="006B59BE" w:rsidP="004F1264">
      <w:pPr>
        <w:rPr>
          <w:rtl/>
        </w:rPr>
      </w:pPr>
      <w:r w:rsidRPr="00B36732">
        <w:rPr>
          <w:rtl/>
        </w:rPr>
        <w:t xml:space="preserve">  - تحديد الفجوات في القدرات والمهارات والأنظمة.</w:t>
      </w:r>
    </w:p>
    <w:p w14:paraId="3850FAB0" w14:textId="77777777" w:rsidR="006B59BE" w:rsidRPr="00B36732" w:rsidRDefault="006B59BE" w:rsidP="004F1264">
      <w:pPr>
        <w:rPr>
          <w:rtl/>
        </w:rPr>
      </w:pPr>
      <w:r w:rsidRPr="00B36732">
        <w:rPr>
          <w:rtl/>
        </w:rPr>
        <w:t xml:space="preserve">  - تحليل اتجاهات السوق والمنافسين.</w:t>
      </w:r>
    </w:p>
    <w:p w14:paraId="15AE0CC1" w14:textId="77777777" w:rsidR="006B59BE" w:rsidRPr="001141FB" w:rsidRDefault="006B59BE" w:rsidP="004F1264">
      <w:pPr>
        <w:rPr>
          <w:b/>
          <w:bCs/>
          <w:rtl/>
        </w:rPr>
      </w:pPr>
      <w:r w:rsidRPr="001141FB">
        <w:rPr>
          <w:rFonts w:hint="cs"/>
          <w:b/>
          <w:bCs/>
          <w:rtl/>
        </w:rPr>
        <w:t xml:space="preserve">ب. </w:t>
      </w:r>
      <w:r w:rsidRPr="001141FB">
        <w:rPr>
          <w:b/>
          <w:bCs/>
          <w:rtl/>
        </w:rPr>
        <w:t>تحديد الرؤية والاستراتيجية:</w:t>
      </w:r>
    </w:p>
    <w:p w14:paraId="512C0148" w14:textId="77777777" w:rsidR="006B59BE" w:rsidRPr="00B36732" w:rsidRDefault="006B59BE" w:rsidP="004F1264">
      <w:pPr>
        <w:rPr>
          <w:rtl/>
        </w:rPr>
      </w:pPr>
      <w:r w:rsidRPr="00B36732">
        <w:rPr>
          <w:rtl/>
        </w:rPr>
        <w:t xml:space="preserve">  - صياغة رؤية واضحة وطموحة للتحول الرقمي.</w:t>
      </w:r>
    </w:p>
    <w:p w14:paraId="203A17B3" w14:textId="77777777" w:rsidR="006B59BE" w:rsidRPr="00B36732" w:rsidRDefault="006B59BE" w:rsidP="004F1264">
      <w:pPr>
        <w:rPr>
          <w:rtl/>
        </w:rPr>
      </w:pPr>
      <w:r w:rsidRPr="00B36732">
        <w:rPr>
          <w:rtl/>
        </w:rPr>
        <w:t xml:space="preserve">  - تحديد "الألم" الحالي والقيمة المستهدفة.</w:t>
      </w:r>
    </w:p>
    <w:p w14:paraId="6FAC011F" w14:textId="77777777" w:rsidR="006B59BE" w:rsidRDefault="006B59BE" w:rsidP="004F1264">
      <w:pPr>
        <w:rPr>
          <w:rtl/>
        </w:rPr>
      </w:pPr>
      <w:r w:rsidRPr="00B36732">
        <w:rPr>
          <w:rtl/>
        </w:rPr>
        <w:t xml:space="preserve">  - موائمة استراتيجية التحول مع الاستراتيجية العامة للمؤسسة.</w:t>
      </w:r>
    </w:p>
    <w:p w14:paraId="72CFC082" w14:textId="62384924" w:rsidR="00784A89" w:rsidRPr="00B36732" w:rsidRDefault="00784A89" w:rsidP="008E0B6C">
      <w:pPr>
        <w:keepNext/>
        <w:rPr>
          <w:rtl/>
        </w:rPr>
      </w:pPr>
      <w:r w:rsidRPr="002A078C">
        <w:rPr>
          <w:rFonts w:ascii="Sakkal Majalla" w:hAnsi="Sakkal Majalla"/>
          <w:noProof/>
          <w:sz w:val="34"/>
        </w:rPr>
        <w:lastRenderedPageBreak/>
        <mc:AlternateContent>
          <mc:Choice Requires="wpg">
            <w:drawing>
              <wp:inline distT="0" distB="0" distL="0" distR="0" wp14:anchorId="245ADEBE" wp14:editId="2B801050">
                <wp:extent cx="5731510" cy="891540"/>
                <wp:effectExtent l="0" t="0" r="2540" b="22860"/>
                <wp:docPr id="145206235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2062355" name="مجموعة 47"/>
                        <wpg:cNvGrpSpPr/>
                        <wpg:grpSpPr>
                          <a:xfrm>
                            <a:off x="0" y="0"/>
                            <a:ext cx="5731510" cy="895351"/>
                            <a:chOff x="0" y="0"/>
                            <a:chExt cx="5878196" cy="918845"/>
                          </a:xfrm>
                        </wpg:grpSpPr>
                        <wpg:grpSp>
                          <wpg:cNvPr id="1452062356" name="مجموعة 48"/>
                          <wpg:cNvGrpSpPr/>
                          <wpg:grpSpPr>
                            <a:xfrm>
                              <a:off x="0" y="0"/>
                              <a:ext cx="5878196" cy="918845"/>
                              <a:chOff x="0" y="0"/>
                              <a:chExt cx="6240348" cy="919070"/>
                            </a:xfrm>
                          </wpg:grpSpPr>
                          <wpg:grpSp>
                            <wpg:cNvPr id="1452062357" name="مجموعة 49"/>
                            <wpg:cNvGrpSpPr/>
                            <wpg:grpSpPr>
                              <a:xfrm>
                                <a:off x="0" y="169208"/>
                                <a:ext cx="5433072" cy="580613"/>
                                <a:chOff x="0" y="169208"/>
                                <a:chExt cx="5433072" cy="580613"/>
                              </a:xfrm>
                            </wpg:grpSpPr>
                            <wps:wsp>
                              <wps:cNvPr id="145206235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206235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6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61" name="مربع نص 41"/>
                          <wps:cNvSpPr txBox="1"/>
                          <wps:spPr>
                            <a:xfrm>
                              <a:off x="204466" y="256739"/>
                              <a:ext cx="4615440" cy="389397"/>
                            </a:xfrm>
                            <a:prstGeom prst="rect">
                              <a:avLst/>
                            </a:prstGeom>
                            <a:noFill/>
                          </wps:spPr>
                          <wps:txbx>
                            <w:txbxContent>
                              <w:p w14:paraId="27192613" w14:textId="20A5A726"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التخطيط والاستعداد:</w:t>
                                </w:r>
                              </w:p>
                            </w:txbxContent>
                          </wps:txbx>
                          <wps:bodyPr wrap="square" rtlCol="1">
                            <a:spAutoFit/>
                          </wps:bodyPr>
                        </wps:wsp>
                      </wpg:grpSp>
                      <pic:pic xmlns:pic="http://schemas.openxmlformats.org/drawingml/2006/picture">
                        <pic:nvPicPr>
                          <pic:cNvPr id="1452062362"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45ADEBE" id="_x0000_s266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C6wk5yBwAA/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266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">
                  <v:group id="مجموعة 48" o:spid="_x0000_s266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">
                    <v:group id="مجموعة 49" o:spid="_x0000_s266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">
                      <v:shape id="شكل حر 50" o:spid="_x0000_s267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7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" fillcolor="#a5a5a5 [2092]" stroked="f" strokeweight="1pt">
                        <v:stroke joinstyle="miter"/>
                      </v:roundrect>
                    </v:group>
                    <v:oval id="شكل بيضاوي 52" o:spid="_x0000_s267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" filled="f" strokecolor="#168489" strokeweight="1pt">
                      <v:stroke joinstyle="miter"/>
                    </v:oval>
                  </v:group>
                  <v:shape id="مربع نص 41" o:spid="_x0000_s267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" filled="f" stroked="f">
                    <v:textbox style="mso-fit-shape-to-text:t">
                      <w:txbxContent>
                        <w:p w14:paraId="27192613" w14:textId="20A5A726"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التخطيط والاستعداد:</w:t>
                          </w:r>
                        </w:p>
                      </w:txbxContent>
                    </v:textbox>
                  </v:shape>
                </v:group>
                <v:shape id="صورة 54" o:spid="_x0000_s267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">
                  <v:imagedata r:id="rId117" o:title=""/>
                </v:shape>
                <w10:anchorlock/>
              </v:group>
            </w:pict>
          </mc:Fallback>
        </mc:AlternateContent>
      </w:r>
    </w:p>
    <w:p w14:paraId="75966604" w14:textId="77777777" w:rsidR="006B59BE" w:rsidRPr="001141FB" w:rsidRDefault="006B59BE" w:rsidP="004F1264">
      <w:pPr>
        <w:rPr>
          <w:b/>
          <w:bCs/>
          <w:rtl/>
        </w:rPr>
      </w:pPr>
      <w:r w:rsidRPr="001141FB">
        <w:rPr>
          <w:rFonts w:hint="cs"/>
          <w:b/>
          <w:bCs/>
          <w:rtl/>
        </w:rPr>
        <w:t xml:space="preserve">أ. </w:t>
      </w:r>
      <w:r w:rsidRPr="001141FB">
        <w:rPr>
          <w:b/>
          <w:bCs/>
          <w:rtl/>
        </w:rPr>
        <w:t>بناء القدرات والمهارات:</w:t>
      </w:r>
    </w:p>
    <w:p w14:paraId="25D4A0B0" w14:textId="77777777" w:rsidR="006B59BE" w:rsidRPr="00B36732" w:rsidRDefault="006B59BE" w:rsidP="004F1264">
      <w:pPr>
        <w:rPr>
          <w:rtl/>
        </w:rPr>
      </w:pPr>
      <w:r w:rsidRPr="00B36732">
        <w:rPr>
          <w:rtl/>
        </w:rPr>
        <w:t xml:space="preserve">  - تحديد المهارات المطلوبة والفجوات الحالية.</w:t>
      </w:r>
    </w:p>
    <w:p w14:paraId="692555E1" w14:textId="77777777" w:rsidR="006B59BE" w:rsidRPr="00B36732" w:rsidRDefault="006B59BE" w:rsidP="004F1264">
      <w:pPr>
        <w:rPr>
          <w:rtl/>
        </w:rPr>
      </w:pPr>
      <w:r w:rsidRPr="00B36732">
        <w:rPr>
          <w:rtl/>
        </w:rPr>
        <w:t xml:space="preserve">  - تصميم برامج التدريب وتطوير الكفاءات.</w:t>
      </w:r>
    </w:p>
    <w:p w14:paraId="585C7FB0" w14:textId="77777777" w:rsidR="006B59BE" w:rsidRPr="00B36732" w:rsidRDefault="006B59BE" w:rsidP="004F1264">
      <w:pPr>
        <w:rPr>
          <w:rtl/>
        </w:rPr>
      </w:pPr>
      <w:r w:rsidRPr="00B36732">
        <w:rPr>
          <w:rtl/>
        </w:rPr>
        <w:t xml:space="preserve">  - استقطاب المواهب الاستراتيجية في مجال التقنية والبيانات.</w:t>
      </w:r>
    </w:p>
    <w:p w14:paraId="6F9B72CE" w14:textId="77777777" w:rsidR="006B59BE" w:rsidRPr="001141FB" w:rsidRDefault="006B59BE" w:rsidP="000E3C09">
      <w:pPr>
        <w:keepNext/>
        <w:rPr>
          <w:b/>
          <w:bCs/>
          <w:rtl/>
        </w:rPr>
      </w:pPr>
      <w:r w:rsidRPr="001141FB">
        <w:rPr>
          <w:rFonts w:hint="cs"/>
          <w:b/>
          <w:bCs/>
          <w:rtl/>
        </w:rPr>
        <w:t xml:space="preserve">ب. </w:t>
      </w:r>
      <w:r w:rsidRPr="001141FB">
        <w:rPr>
          <w:b/>
          <w:bCs/>
          <w:rtl/>
        </w:rPr>
        <w:t>تصميم خارطة الطريق:</w:t>
      </w:r>
    </w:p>
    <w:p w14:paraId="399029F2" w14:textId="77777777" w:rsidR="006B59BE" w:rsidRPr="00B36732" w:rsidRDefault="006B59BE" w:rsidP="004F1264">
      <w:pPr>
        <w:rPr>
          <w:rtl/>
        </w:rPr>
      </w:pPr>
      <w:r w:rsidRPr="00B36732">
        <w:rPr>
          <w:rtl/>
        </w:rPr>
        <w:t xml:space="preserve">  - تحديد المبادرات ذات الأولوية وترتيبها زمنياً.</w:t>
      </w:r>
    </w:p>
    <w:p w14:paraId="6AA5EBF9" w14:textId="77777777" w:rsidR="006B59BE" w:rsidRPr="00B36732" w:rsidRDefault="006B59BE" w:rsidP="004F1264">
      <w:pPr>
        <w:rPr>
          <w:rtl/>
        </w:rPr>
      </w:pPr>
      <w:r w:rsidRPr="00B36732">
        <w:rPr>
          <w:rtl/>
        </w:rPr>
        <w:t xml:space="preserve">  - تخصيص الموارد والميزانيات اللازمة.</w:t>
      </w:r>
    </w:p>
    <w:p w14:paraId="7A5A9F19" w14:textId="77777777" w:rsidR="006B59BE" w:rsidRDefault="006B59BE" w:rsidP="004F1264">
      <w:pPr>
        <w:rPr>
          <w:rtl/>
        </w:rPr>
      </w:pPr>
      <w:r w:rsidRPr="00B36732">
        <w:rPr>
          <w:rtl/>
        </w:rPr>
        <w:t xml:space="preserve">  - وضع مؤشرات الأداء الرئيسية لقياس النجاح.</w:t>
      </w:r>
    </w:p>
    <w:p w14:paraId="45F9C1BA" w14:textId="70336A42"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7F806042" wp14:editId="62D074A9">
                <wp:extent cx="5731510" cy="891540"/>
                <wp:effectExtent l="0" t="0" r="2540" b="22860"/>
                <wp:docPr id="145206236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2062364" name="مجموعة 47"/>
                        <wpg:cNvGrpSpPr/>
                        <wpg:grpSpPr>
                          <a:xfrm>
                            <a:off x="0" y="0"/>
                            <a:ext cx="5731510" cy="895351"/>
                            <a:chOff x="0" y="0"/>
                            <a:chExt cx="5878196" cy="918845"/>
                          </a:xfrm>
                        </wpg:grpSpPr>
                        <wpg:grpSp>
                          <wpg:cNvPr id="1452062365" name="مجموعة 48"/>
                          <wpg:cNvGrpSpPr/>
                          <wpg:grpSpPr>
                            <a:xfrm>
                              <a:off x="0" y="0"/>
                              <a:ext cx="5878196" cy="918845"/>
                              <a:chOff x="0" y="0"/>
                              <a:chExt cx="6240348" cy="919070"/>
                            </a:xfrm>
                          </wpg:grpSpPr>
                          <wpg:grpSp>
                            <wpg:cNvPr id="1452062366" name="مجموعة 49"/>
                            <wpg:cNvGrpSpPr/>
                            <wpg:grpSpPr>
                              <a:xfrm>
                                <a:off x="0" y="169208"/>
                                <a:ext cx="5433072" cy="580613"/>
                                <a:chOff x="0" y="169208"/>
                                <a:chExt cx="5433072" cy="580613"/>
                              </a:xfrm>
                            </wpg:grpSpPr>
                            <wps:wsp>
                              <wps:cNvPr id="145206236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206236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6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70" name="مربع نص 41"/>
                          <wps:cNvSpPr txBox="1"/>
                          <wps:spPr>
                            <a:xfrm>
                              <a:off x="204466" y="256739"/>
                              <a:ext cx="4615440" cy="389397"/>
                            </a:xfrm>
                            <a:prstGeom prst="rect">
                              <a:avLst/>
                            </a:prstGeom>
                            <a:noFill/>
                          </wps:spPr>
                          <wps:txbx>
                            <w:txbxContent>
                              <w:p w14:paraId="1989E6E5" w14:textId="6E920400"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التجريب والتنفيذ المبكر:</w:t>
                                </w:r>
                              </w:p>
                            </w:txbxContent>
                          </wps:txbx>
                          <wps:bodyPr wrap="square" rtlCol="1">
                            <a:spAutoFit/>
                          </wps:bodyPr>
                        </wps:wsp>
                      </wpg:grpSp>
                      <pic:pic xmlns:pic="http://schemas.openxmlformats.org/drawingml/2006/picture">
                        <pic:nvPicPr>
                          <pic:cNvPr id="1452062371"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F806042" id="_x0000_s267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AOXclj3QAAAAUBAAAPAAAAZHJz&#10;L2Rvd25yZXYueG1sTI9BS8NAEIXvgv9hGcGb3U2txcZsSinqqQhtBeltm50modnZkN0m6b939KKX&#10;B8N7vPdNthxdI3rsQu1JQzJRIJAKb2sqNXzu3x6eQYRoyJrGE2q4YoBlfnuTmdT6gbbY72IpuIRC&#10;ajRUMbaplKGo0Jkw8S0SeyffORP57EppOzNwuWvkVKm5dKYmXqhMi+sKi/Pu4jS8D2ZYPSav/eZ8&#10;Wl8P+6ePr02CWt/fjasXEBHH+BeGH3xGh5yZjv5CNohGAz8Sf5W9hZrOQRw5NFM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">
                <v:group id="مجموعة 47" o:spid="_x0000_s267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">
                  <v:group id="مجموعة 48" o:spid="_x0000_s267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">
                    <v:group id="مجموعة 49" o:spid="_x0000_s267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">
                      <v:shape id="شكل حر 50" o:spid="_x0000_s267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8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" fillcolor="#a5a5a5 [2092]" stroked="f" strokeweight="1pt">
                        <v:stroke joinstyle="miter"/>
                      </v:roundrect>
                    </v:group>
                    <v:oval id="شكل بيضاوي 52" o:spid="_x0000_s268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" filled="f" strokecolor="#168489" strokeweight="1pt">
                      <v:stroke joinstyle="miter"/>
                    </v:oval>
                  </v:group>
                  <v:shape id="مربع نص 41" o:spid="_x0000_s268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" filled="f" stroked="f">
                    <v:textbox style="mso-fit-shape-to-text:t">
                      <w:txbxContent>
                        <w:p w14:paraId="1989E6E5" w14:textId="6E920400"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التجريب والتنفيذ المبكر:</w:t>
                          </w:r>
                        </w:p>
                      </w:txbxContent>
                    </v:textbox>
                  </v:shape>
                </v:group>
                <v:shape id="صورة 54" o:spid="_x0000_s268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">
                  <v:imagedata r:id="rId117" o:title=""/>
                </v:shape>
                <w10:anchorlock/>
              </v:group>
            </w:pict>
          </mc:Fallback>
        </mc:AlternateContent>
      </w:r>
    </w:p>
    <w:p w14:paraId="0405D3CF" w14:textId="77777777" w:rsidR="006B59BE" w:rsidRPr="001141FB" w:rsidRDefault="006B59BE" w:rsidP="004F1264">
      <w:pPr>
        <w:rPr>
          <w:b/>
          <w:bCs/>
          <w:rtl/>
        </w:rPr>
      </w:pPr>
      <w:r w:rsidRPr="001141FB">
        <w:rPr>
          <w:rFonts w:hint="cs"/>
          <w:b/>
          <w:bCs/>
          <w:rtl/>
        </w:rPr>
        <w:t xml:space="preserve">أ. </w:t>
      </w:r>
      <w:r w:rsidRPr="001141FB">
        <w:rPr>
          <w:b/>
          <w:bCs/>
          <w:rtl/>
        </w:rPr>
        <w:t>إطلاق مشاريع تجريبية سريعة (</w:t>
      </w:r>
      <w:r w:rsidRPr="001141FB">
        <w:rPr>
          <w:b/>
          <w:bCs/>
        </w:rPr>
        <w:t>Quick Wins</w:t>
      </w:r>
      <w:r w:rsidRPr="001141FB">
        <w:rPr>
          <w:b/>
          <w:bCs/>
          <w:rtl/>
        </w:rPr>
        <w:t>):</w:t>
      </w:r>
    </w:p>
    <w:p w14:paraId="6E9B54F5" w14:textId="77777777" w:rsidR="006B59BE" w:rsidRPr="00B36732" w:rsidRDefault="006B59BE" w:rsidP="004F1264">
      <w:pPr>
        <w:rPr>
          <w:rtl/>
        </w:rPr>
      </w:pPr>
      <w:r w:rsidRPr="00B36732">
        <w:rPr>
          <w:rtl/>
        </w:rPr>
        <w:t xml:space="preserve">  - اختيار مجالات محددة لإثبات القيمة بسرعة.</w:t>
      </w:r>
    </w:p>
    <w:p w14:paraId="58173F82" w14:textId="77777777" w:rsidR="006B59BE" w:rsidRPr="00B36732" w:rsidRDefault="006B59BE" w:rsidP="004F1264">
      <w:pPr>
        <w:rPr>
          <w:rtl/>
        </w:rPr>
      </w:pPr>
      <w:r w:rsidRPr="00B36732">
        <w:rPr>
          <w:rtl/>
        </w:rPr>
        <w:t xml:space="preserve">  - تبني منهجية المنتج الأدنى القابل للتطبيق (</w:t>
      </w:r>
      <w:r w:rsidRPr="00B36732">
        <w:t>MVP</w:t>
      </w:r>
      <w:r w:rsidRPr="00B36732">
        <w:rPr>
          <w:rtl/>
        </w:rPr>
        <w:t>).</w:t>
      </w:r>
    </w:p>
    <w:p w14:paraId="0EEC4C99" w14:textId="77777777" w:rsidR="006B59BE" w:rsidRPr="00B36732" w:rsidRDefault="006B59BE" w:rsidP="004F1264">
      <w:pPr>
        <w:rPr>
          <w:rtl/>
        </w:rPr>
      </w:pPr>
      <w:r w:rsidRPr="00B36732">
        <w:rPr>
          <w:rtl/>
        </w:rPr>
        <w:t xml:space="preserve">  - التعلم السريع من التجارب وتعديل المسار.</w:t>
      </w:r>
    </w:p>
    <w:p w14:paraId="1A43526A" w14:textId="77777777" w:rsidR="006B59BE" w:rsidRPr="001141FB" w:rsidRDefault="006B59BE" w:rsidP="004F1264">
      <w:pPr>
        <w:rPr>
          <w:b/>
          <w:bCs/>
          <w:rtl/>
        </w:rPr>
      </w:pPr>
      <w:r w:rsidRPr="001141FB">
        <w:rPr>
          <w:rFonts w:hint="cs"/>
          <w:b/>
          <w:bCs/>
          <w:rtl/>
        </w:rPr>
        <w:t xml:space="preserve">ب. </w:t>
      </w:r>
      <w:r w:rsidRPr="001141FB">
        <w:rPr>
          <w:b/>
          <w:bCs/>
          <w:rtl/>
        </w:rPr>
        <w:t>بناء البنية التحتية الأساسية:</w:t>
      </w:r>
    </w:p>
    <w:p w14:paraId="23BD7544" w14:textId="77777777" w:rsidR="006B59BE" w:rsidRPr="00B36732" w:rsidRDefault="006B59BE" w:rsidP="004F1264">
      <w:pPr>
        <w:rPr>
          <w:rtl/>
        </w:rPr>
      </w:pPr>
      <w:r>
        <w:rPr>
          <w:rtl/>
        </w:rPr>
        <w:t xml:space="preserve">  - تطوير منصات البيانات و</w:t>
      </w:r>
      <w:hyperlink r:id="rId428">
        <w:r>
          <w:rPr>
            <w:rStyle w:val="Hyperlink"/>
            <w:rtl/>
          </w:rPr>
          <w:t>الذكاء الاصطناعي</w:t>
        </w:r>
      </w:hyperlink>
      <w:r>
        <w:rPr>
          <w:rtl/>
        </w:rPr>
        <w:t>.</w:t>
      </w:r>
    </w:p>
    <w:p w14:paraId="3648737E" w14:textId="77777777" w:rsidR="006B59BE" w:rsidRPr="00B36732" w:rsidRDefault="006B59BE" w:rsidP="004F1264">
      <w:pPr>
        <w:rPr>
          <w:rtl/>
        </w:rPr>
      </w:pPr>
      <w:r w:rsidRPr="00B36732">
        <w:rPr>
          <w:rtl/>
        </w:rPr>
        <w:t xml:space="preserve">  - تحديث الأنظمة الأساسية وتحقيق التكامل.</w:t>
      </w:r>
    </w:p>
    <w:p w14:paraId="14836EAF" w14:textId="77777777" w:rsidR="006B59BE" w:rsidRDefault="006B59BE" w:rsidP="004F1264">
      <w:pPr>
        <w:rPr>
          <w:rtl/>
        </w:rPr>
      </w:pPr>
      <w:r w:rsidRPr="00B36732">
        <w:rPr>
          <w:rtl/>
        </w:rPr>
        <w:t xml:space="preserve">  - تعزيز أمن المعلومات والامتثال للمعايير.</w:t>
      </w:r>
    </w:p>
    <w:p w14:paraId="2BA348F1" w14:textId="4B83374A"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03ED00A1" wp14:editId="047B6352">
                <wp:extent cx="5731510" cy="891540"/>
                <wp:effectExtent l="0" t="0" r="2540" b="22860"/>
                <wp:docPr id="145206237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2062373" name="مجموعة 47"/>
                        <wpg:cNvGrpSpPr/>
                        <wpg:grpSpPr>
                          <a:xfrm>
                            <a:off x="0" y="0"/>
                            <a:ext cx="5731510" cy="895351"/>
                            <a:chOff x="0" y="0"/>
                            <a:chExt cx="5878196" cy="918845"/>
                          </a:xfrm>
                        </wpg:grpSpPr>
                        <wpg:grpSp>
                          <wpg:cNvPr id="1452062374" name="مجموعة 48"/>
                          <wpg:cNvGrpSpPr/>
                          <wpg:grpSpPr>
                            <a:xfrm>
                              <a:off x="0" y="0"/>
                              <a:ext cx="5878196" cy="918845"/>
                              <a:chOff x="0" y="0"/>
                              <a:chExt cx="6240348" cy="919070"/>
                            </a:xfrm>
                          </wpg:grpSpPr>
                          <wpg:grpSp>
                            <wpg:cNvPr id="1452062375" name="مجموعة 49"/>
                            <wpg:cNvGrpSpPr/>
                            <wpg:grpSpPr>
                              <a:xfrm>
                                <a:off x="0" y="169208"/>
                                <a:ext cx="5433072" cy="580613"/>
                                <a:chOff x="0" y="169208"/>
                                <a:chExt cx="5433072" cy="580613"/>
                              </a:xfrm>
                            </wpg:grpSpPr>
                            <wps:wsp>
                              <wps:cNvPr id="145206237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206237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7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79" name="مربع نص 41"/>
                          <wps:cNvSpPr txBox="1"/>
                          <wps:spPr>
                            <a:xfrm>
                              <a:off x="204466" y="256739"/>
                              <a:ext cx="4615440" cy="389397"/>
                            </a:xfrm>
                            <a:prstGeom prst="rect">
                              <a:avLst/>
                            </a:prstGeom>
                            <a:noFill/>
                          </wps:spPr>
                          <wps:txbx>
                            <w:txbxContent>
                              <w:p w14:paraId="3232168D" w14:textId="7BF35F1B"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التوس</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ع والتعميم:</w:t>
                                </w:r>
                              </w:p>
                            </w:txbxContent>
                          </wps:txbx>
                          <wps:bodyPr wrap="square" rtlCol="1">
                            <a:spAutoFit/>
                          </wps:bodyPr>
                        </wps:wsp>
                      </wpg:grpSp>
                      <pic:pic xmlns:pic="http://schemas.openxmlformats.org/drawingml/2006/picture">
                        <pic:nvPicPr>
                          <pic:cNvPr id="1452062380"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3ED00A1" id="_x0000_s268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BALFHB1BwAA/R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268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">
                  <v:group id="مجموعة 48" o:spid="_x0000_s268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">
                    <v:group id="مجموعة 49" o:spid="_x0000_s268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">
                      <v:shape id="شكل حر 50" o:spid="_x0000_s268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8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" fillcolor="#a5a5a5 [2092]" stroked="f" strokeweight="1pt">
                        <v:stroke joinstyle="miter"/>
                      </v:roundrect>
                    </v:group>
                    <v:oval id="شكل بيضاوي 52" o:spid="_x0000_s269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" filled="f" strokecolor="#168489" strokeweight="1pt">
                      <v:stroke joinstyle="miter"/>
                    </v:oval>
                  </v:group>
                  <v:shape id="مربع نص 41" o:spid="_x0000_s269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" filled="f" stroked="f">
                    <v:textbox style="mso-fit-shape-to-text:t">
                      <w:txbxContent>
                        <w:p w14:paraId="3232168D" w14:textId="7BF35F1B"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التوس</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ع والتعميم:</w:t>
                          </w:r>
                        </w:p>
                      </w:txbxContent>
                    </v:textbox>
                  </v:shape>
                </v:group>
                <v:shape id="صورة 54" o:spid="_x0000_s269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">
                  <v:imagedata r:id="rId117" o:title=""/>
                </v:shape>
                <w10:anchorlock/>
              </v:group>
            </w:pict>
          </mc:Fallback>
        </mc:AlternateContent>
      </w:r>
    </w:p>
    <w:p w14:paraId="777CFC39" w14:textId="77777777" w:rsidR="006B59BE" w:rsidRPr="001141FB" w:rsidRDefault="006B59BE" w:rsidP="004F1264">
      <w:pPr>
        <w:rPr>
          <w:b/>
          <w:bCs/>
          <w:rtl/>
        </w:rPr>
      </w:pPr>
      <w:r w:rsidRPr="001141FB">
        <w:rPr>
          <w:rFonts w:hint="cs"/>
          <w:b/>
          <w:bCs/>
          <w:rtl/>
        </w:rPr>
        <w:t xml:space="preserve">أ. </w:t>
      </w:r>
      <w:r w:rsidRPr="001141FB">
        <w:rPr>
          <w:b/>
          <w:bCs/>
          <w:rtl/>
        </w:rPr>
        <w:t>نشر المبادرات الناجحة على نطاق واسع:</w:t>
      </w:r>
    </w:p>
    <w:p w14:paraId="10E51ABC" w14:textId="77777777" w:rsidR="006B59BE" w:rsidRPr="00B36732" w:rsidRDefault="006B59BE" w:rsidP="004F1264">
      <w:pPr>
        <w:rPr>
          <w:rtl/>
        </w:rPr>
      </w:pPr>
      <w:r w:rsidRPr="00B36732">
        <w:rPr>
          <w:rtl/>
        </w:rPr>
        <w:lastRenderedPageBreak/>
        <w:t xml:space="preserve">  - تكرار النماذج الناجحة عبر الإدارات والأقسام.</w:t>
      </w:r>
    </w:p>
    <w:p w14:paraId="403F53DF" w14:textId="77777777" w:rsidR="006B59BE" w:rsidRPr="00B36732" w:rsidRDefault="006B59BE" w:rsidP="004F1264">
      <w:pPr>
        <w:rPr>
          <w:rtl/>
        </w:rPr>
      </w:pPr>
      <w:r>
        <w:rPr>
          <w:rtl/>
        </w:rPr>
        <w:t xml:space="preserve">  - توسيع نطاق استخدام </w:t>
      </w:r>
      <w:hyperlink r:id="rId429">
        <w:r>
          <w:rPr>
            <w:rStyle w:val="Hyperlink"/>
            <w:rtl/>
          </w:rPr>
          <w:t>الذكاء الاصطناعي</w:t>
        </w:r>
      </w:hyperlink>
      <w:r>
        <w:rPr>
          <w:rtl/>
        </w:rPr>
        <w:t xml:space="preserve"> والتحليلات.</w:t>
      </w:r>
    </w:p>
    <w:p w14:paraId="588166FB" w14:textId="77777777" w:rsidR="006B59BE" w:rsidRPr="00B36732" w:rsidRDefault="006B59BE" w:rsidP="004F1264">
      <w:pPr>
        <w:rPr>
          <w:rtl/>
        </w:rPr>
      </w:pPr>
      <w:r w:rsidRPr="00B36732">
        <w:rPr>
          <w:rtl/>
        </w:rPr>
        <w:t xml:space="preserve">  - تسريع وتيرة التنفيذ بناءً على الدروس المستفادة.</w:t>
      </w:r>
    </w:p>
    <w:p w14:paraId="77588445" w14:textId="77777777" w:rsidR="006B59BE" w:rsidRPr="001141FB" w:rsidRDefault="006B59BE" w:rsidP="004F1264">
      <w:pPr>
        <w:rPr>
          <w:b/>
          <w:bCs/>
          <w:rtl/>
        </w:rPr>
      </w:pPr>
      <w:r w:rsidRPr="001141FB">
        <w:rPr>
          <w:rFonts w:hint="cs"/>
          <w:b/>
          <w:bCs/>
          <w:rtl/>
        </w:rPr>
        <w:t xml:space="preserve">ب. </w:t>
      </w:r>
      <w:r w:rsidRPr="001141FB">
        <w:rPr>
          <w:b/>
          <w:bCs/>
          <w:rtl/>
        </w:rPr>
        <w:t>تعزيز التغيير الثقافي:</w:t>
      </w:r>
    </w:p>
    <w:p w14:paraId="19D74A26" w14:textId="77777777" w:rsidR="006B59BE" w:rsidRPr="00B36732" w:rsidRDefault="006B59BE" w:rsidP="004F1264">
      <w:pPr>
        <w:rPr>
          <w:rtl/>
        </w:rPr>
      </w:pPr>
      <w:r w:rsidRPr="00B36732">
        <w:rPr>
          <w:rtl/>
        </w:rPr>
        <w:t xml:space="preserve">  - ترسيخ العقلية الرقمية والابتكارية في جميع المستويات.</w:t>
      </w:r>
    </w:p>
    <w:p w14:paraId="734449AD" w14:textId="77777777" w:rsidR="006B59BE" w:rsidRPr="00B36732" w:rsidRDefault="006B59BE" w:rsidP="004F1264">
      <w:pPr>
        <w:rPr>
          <w:rtl/>
        </w:rPr>
      </w:pPr>
      <w:r w:rsidRPr="00B36732">
        <w:rPr>
          <w:rtl/>
        </w:rPr>
        <w:t xml:space="preserve">  - تحفيز التعاون بين فرق التقنية والأعمال.</w:t>
      </w:r>
    </w:p>
    <w:p w14:paraId="1DCB62B1" w14:textId="77777777" w:rsidR="006B59BE" w:rsidRDefault="006B59BE" w:rsidP="004F1264">
      <w:pPr>
        <w:rPr>
          <w:rtl/>
        </w:rPr>
      </w:pPr>
      <w:r w:rsidRPr="00B36732">
        <w:rPr>
          <w:rtl/>
        </w:rPr>
        <w:t xml:space="preserve">  - الاحتفال بالنجاحات ومشاركة قصص التأثير.</w:t>
      </w:r>
    </w:p>
    <w:p w14:paraId="21496D89" w14:textId="6CA1ED4B"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1B195541" wp14:editId="45EEE541">
                <wp:extent cx="5731510" cy="891540"/>
                <wp:effectExtent l="0" t="0" r="2540" b="22860"/>
                <wp:docPr id="145206238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452062382" name="مجموعة 47"/>
                        <wpg:cNvGrpSpPr/>
                        <wpg:grpSpPr>
                          <a:xfrm>
                            <a:off x="0" y="0"/>
                            <a:ext cx="5731510" cy="895351"/>
                            <a:chOff x="0" y="0"/>
                            <a:chExt cx="5878196" cy="918845"/>
                          </a:xfrm>
                        </wpg:grpSpPr>
                        <wpg:grpSp>
                          <wpg:cNvPr id="1452062383" name="مجموعة 48"/>
                          <wpg:cNvGrpSpPr/>
                          <wpg:grpSpPr>
                            <a:xfrm>
                              <a:off x="0" y="0"/>
                              <a:ext cx="5878196" cy="918845"/>
                              <a:chOff x="0" y="0"/>
                              <a:chExt cx="6240348" cy="919070"/>
                            </a:xfrm>
                          </wpg:grpSpPr>
                          <wpg:grpSp>
                            <wpg:cNvPr id="1452062384" name="مجموعة 49"/>
                            <wpg:cNvGrpSpPr/>
                            <wpg:grpSpPr>
                              <a:xfrm>
                                <a:off x="0" y="169208"/>
                                <a:ext cx="5433072" cy="580613"/>
                                <a:chOff x="0" y="169208"/>
                                <a:chExt cx="5433072" cy="580613"/>
                              </a:xfrm>
                            </wpg:grpSpPr>
                            <wps:wsp>
                              <wps:cNvPr id="145206238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45206238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8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452062388" name="مربع نص 41"/>
                          <wps:cNvSpPr txBox="1"/>
                          <wps:spPr>
                            <a:xfrm>
                              <a:off x="204466" y="256739"/>
                              <a:ext cx="4615440" cy="389397"/>
                            </a:xfrm>
                            <a:prstGeom prst="rect">
                              <a:avLst/>
                            </a:prstGeom>
                            <a:noFill/>
                          </wps:spPr>
                          <wps:txbx>
                            <w:txbxContent>
                              <w:p w14:paraId="18FBF23F" w14:textId="5EFCA7CE"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الاستدامة والتطوير المستمر:</w:t>
                                </w:r>
                              </w:p>
                            </w:txbxContent>
                          </wps:txbx>
                          <wps:bodyPr wrap="square" rtlCol="1">
                            <a:spAutoFit/>
                          </wps:bodyPr>
                        </wps:wsp>
                      </wpg:grpSp>
                      <pic:pic xmlns:pic="http://schemas.openxmlformats.org/drawingml/2006/picture">
                        <pic:nvPicPr>
                          <pic:cNvPr id="1452062389"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B195541" id="_x0000_s269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AIFSx4BwAA/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269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">
                  <v:group id="مجموعة 48" o:spid="_x0000_s269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">
                    <v:group id="مجموعة 49" o:spid="_x0000_s269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">
                      <v:shape id="شكل حر 50" o:spid="_x0000_s269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69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" fillcolor="#a5a5a5 [2092]" stroked="f" strokeweight="1pt">
                        <v:stroke joinstyle="miter"/>
                      </v:roundrect>
                    </v:group>
                    <v:oval id="شكل بيضاوي 52" o:spid="_x0000_s269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" filled="f" strokecolor="#168489" strokeweight="1pt">
                      <v:stroke joinstyle="miter"/>
                    </v:oval>
                  </v:group>
                  <v:shape id="مربع نص 41" o:spid="_x0000_s270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" filled="f" stroked="f">
                    <v:textbox style="mso-fit-shape-to-text:t">
                      <w:txbxContent>
                        <w:p w14:paraId="18FBF23F" w14:textId="5EFCA7CE" w:rsidR="00784A89" w:rsidRDefault="000E3C09" w:rsidP="00784A8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مرحلة الاستدامة والتطوير المستمر:</w:t>
                          </w:r>
                        </w:p>
                      </w:txbxContent>
                    </v:textbox>
                  </v:shape>
                </v:group>
                <v:shape id="صورة 54" o:spid="_x0000_s270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">
                  <v:imagedata r:id="rId117" o:title=""/>
                </v:shape>
                <w10:anchorlock/>
              </v:group>
            </w:pict>
          </mc:Fallback>
        </mc:AlternateContent>
      </w:r>
    </w:p>
    <w:p w14:paraId="781AA63C" w14:textId="77777777" w:rsidR="006B59BE" w:rsidRPr="001141FB" w:rsidRDefault="006B59BE" w:rsidP="004F1264">
      <w:pPr>
        <w:rPr>
          <w:b/>
          <w:bCs/>
          <w:rtl/>
        </w:rPr>
      </w:pPr>
      <w:r w:rsidRPr="001141FB">
        <w:rPr>
          <w:rFonts w:hint="cs"/>
          <w:b/>
          <w:bCs/>
          <w:rtl/>
        </w:rPr>
        <w:t xml:space="preserve">أ. </w:t>
      </w:r>
      <w:r w:rsidRPr="001141FB">
        <w:rPr>
          <w:b/>
          <w:bCs/>
          <w:rtl/>
        </w:rPr>
        <w:t>تأسيس آلية للتحسين المستمر:</w:t>
      </w:r>
    </w:p>
    <w:p w14:paraId="31683812" w14:textId="77777777" w:rsidR="006B59BE" w:rsidRPr="00B36732" w:rsidRDefault="006B59BE" w:rsidP="004F1264">
      <w:pPr>
        <w:rPr>
          <w:rtl/>
        </w:rPr>
      </w:pPr>
      <w:r w:rsidRPr="00B36732">
        <w:rPr>
          <w:rtl/>
        </w:rPr>
        <w:t xml:space="preserve">  - مراقبة المؤشرات وتحليل النتائج بشكل منتظم.</w:t>
      </w:r>
    </w:p>
    <w:p w14:paraId="063BD027" w14:textId="77777777" w:rsidR="006B59BE" w:rsidRPr="00B36732" w:rsidRDefault="006B59BE" w:rsidP="004F1264">
      <w:pPr>
        <w:rPr>
          <w:rtl/>
        </w:rPr>
      </w:pPr>
      <w:r w:rsidRPr="00B36732">
        <w:rPr>
          <w:rtl/>
        </w:rPr>
        <w:t xml:space="preserve">  - تحديد مجالات التحسين وفرص التطوير.</w:t>
      </w:r>
    </w:p>
    <w:p w14:paraId="3FAD11D4" w14:textId="77777777" w:rsidR="006B59BE" w:rsidRPr="00B36732" w:rsidRDefault="006B59BE" w:rsidP="004F1264">
      <w:pPr>
        <w:rPr>
          <w:rtl/>
        </w:rPr>
      </w:pPr>
      <w:r w:rsidRPr="00B36732">
        <w:rPr>
          <w:rtl/>
        </w:rPr>
        <w:t xml:space="preserve">  - تطوير القدرات الرقمية بشكل مستمر.</w:t>
      </w:r>
    </w:p>
    <w:p w14:paraId="6D91CB8D" w14:textId="77777777" w:rsidR="006B59BE" w:rsidRPr="001141FB" w:rsidRDefault="006B59BE" w:rsidP="004F1264">
      <w:pPr>
        <w:rPr>
          <w:b/>
          <w:bCs/>
          <w:rtl/>
        </w:rPr>
      </w:pPr>
      <w:r w:rsidRPr="001141FB">
        <w:rPr>
          <w:rFonts w:hint="cs"/>
          <w:b/>
          <w:bCs/>
          <w:rtl/>
        </w:rPr>
        <w:t xml:space="preserve">ب. </w:t>
      </w:r>
      <w:r w:rsidRPr="001141FB">
        <w:rPr>
          <w:b/>
          <w:bCs/>
          <w:rtl/>
        </w:rPr>
        <w:t>استكشاف الفرص المستقبلية:</w:t>
      </w:r>
    </w:p>
    <w:p w14:paraId="0D3AE2C0" w14:textId="77777777" w:rsidR="006B59BE" w:rsidRPr="00B36732" w:rsidRDefault="006B59BE" w:rsidP="004F1264">
      <w:pPr>
        <w:rPr>
          <w:rtl/>
        </w:rPr>
      </w:pPr>
      <w:r w:rsidRPr="00B36732">
        <w:rPr>
          <w:rtl/>
        </w:rPr>
        <w:t xml:space="preserve">  - متابعة التقنيات الناشئة وتقييم فرص تطبيقها.</w:t>
      </w:r>
    </w:p>
    <w:p w14:paraId="2719A369" w14:textId="77777777" w:rsidR="006B59BE" w:rsidRPr="00B36732" w:rsidRDefault="006B59BE" w:rsidP="004F1264">
      <w:pPr>
        <w:rPr>
          <w:rtl/>
        </w:rPr>
      </w:pPr>
      <w:r>
        <w:rPr>
          <w:rtl/>
        </w:rPr>
        <w:t xml:space="preserve">  - تطوير نماذج أعمال جديدة معززة ب</w:t>
      </w:r>
      <w:hyperlink r:id="rId430">
        <w:r>
          <w:rPr>
            <w:rStyle w:val="Hyperlink"/>
            <w:rtl/>
          </w:rPr>
          <w:t>الذكاء الاصطناعي</w:t>
        </w:r>
      </w:hyperlink>
      <w:r>
        <w:rPr>
          <w:rtl/>
        </w:rPr>
        <w:t>.</w:t>
      </w:r>
    </w:p>
    <w:p w14:paraId="1D9ECDCF" w14:textId="77777777" w:rsidR="006B59BE" w:rsidRDefault="006B59BE" w:rsidP="004F1264">
      <w:r w:rsidRPr="00B36732">
        <w:rPr>
          <w:rtl/>
        </w:rPr>
        <w:t xml:space="preserve">  - بناء منظومة شراكات مع المبتكرين والشركات الناشئة.</w:t>
      </w:r>
    </w:p>
    <w:p w14:paraId="12611880" w14:textId="77777777" w:rsidR="008E0B6C" w:rsidRDefault="008E0B6C" w:rsidP="004F1264"/>
    <w:p w14:paraId="56F9424B" w14:textId="77777777" w:rsidR="008E0B6C" w:rsidRDefault="008E0B6C" w:rsidP="008E0B6C">
      <w:pPr>
        <w:jc w:val="center"/>
        <w:rPr>
          <w:noProof/>
        </w:rPr>
      </w:pPr>
    </w:p>
    <w:p w14:paraId="39CCD334" w14:textId="34666339" w:rsidR="008E0B6C" w:rsidRPr="00B36732" w:rsidRDefault="008E0B6C" w:rsidP="008E0B6C">
      <w:pPr>
        <w:jc w:val="center"/>
        <w:rPr>
          <w:rtl/>
        </w:rPr>
      </w:pPr>
      <w:r>
        <w:rPr>
          <w:noProof/>
        </w:rPr>
        <w:drawing>
          <wp:inline distT="0" distB="0" distL="0" distR="0" wp14:anchorId="7ABF4F0D" wp14:editId="41CBCA02">
            <wp:extent cx="1223010" cy="1223010"/>
            <wp:effectExtent l="0" t="0" r="0" b="0"/>
            <wp:docPr id="1973968174" name="Picture 1973968174" descr="Data transfor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descr="Data transformation "/>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p w14:paraId="704A4FCB" w14:textId="3FFD4098" w:rsidR="006B59BE" w:rsidRDefault="004F1264" w:rsidP="008E0B6C">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71A3E8D9" wp14:editId="473E367B">
                <wp:extent cx="5731510" cy="895350"/>
                <wp:effectExtent l="0" t="0" r="21590" b="19050"/>
                <wp:docPr id="61926101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19261012"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19261013" name="مجموعة 39"/>
                        <wpg:cNvGrpSpPr/>
                        <wpg:grpSpPr>
                          <a:xfrm>
                            <a:off x="0" y="0"/>
                            <a:ext cx="5731510" cy="895350"/>
                            <a:chOff x="0" y="0"/>
                            <a:chExt cx="5878196" cy="918845"/>
                          </a:xfrm>
                        </wpg:grpSpPr>
                        <wpg:grpSp>
                          <wpg:cNvPr id="619261014" name="مجموعة 40"/>
                          <wpg:cNvGrpSpPr/>
                          <wpg:grpSpPr>
                            <a:xfrm>
                              <a:off x="0" y="0"/>
                              <a:ext cx="5878196" cy="918845"/>
                              <a:chOff x="0" y="0"/>
                              <a:chExt cx="6240348" cy="919070"/>
                            </a:xfrm>
                          </wpg:grpSpPr>
                          <wpg:grpSp>
                            <wpg:cNvPr id="619261015" name="مجموعة 41"/>
                            <wpg:cNvGrpSpPr/>
                            <wpg:grpSpPr>
                              <a:xfrm>
                                <a:off x="0" y="169208"/>
                                <a:ext cx="5433072" cy="580613"/>
                                <a:chOff x="0" y="169208"/>
                                <a:chExt cx="5433072" cy="580613"/>
                              </a:xfrm>
                            </wpg:grpSpPr>
                            <wps:wsp>
                              <wps:cNvPr id="61926101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1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1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19" name="مربع نص 41"/>
                          <wps:cNvSpPr txBox="1"/>
                          <wps:spPr>
                            <a:xfrm>
                              <a:off x="204484" y="257055"/>
                              <a:ext cx="4616071" cy="387740"/>
                            </a:xfrm>
                            <a:prstGeom prst="rect">
                              <a:avLst/>
                            </a:prstGeom>
                            <a:noFill/>
                          </wps:spPr>
                          <wps:txbx>
                            <w:txbxContent>
                              <w:p w14:paraId="2852B097" w14:textId="648E0A48"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مقاومة التغيير وأساليب التعامل معها</w:t>
                                </w:r>
                              </w:p>
                            </w:txbxContent>
                          </wps:txbx>
                          <wps:bodyPr wrap="square" rtlCol="1">
                            <a:spAutoFit/>
                          </wps:bodyPr>
                        </wps:wsp>
                      </wpg:grpSp>
                    </wpg:wgp>
                  </a:graphicData>
                </a:graphic>
              </wp:inline>
            </w:drawing>
          </mc:Choice>
          <mc:Fallback>
            <w:pict>
              <v:group w14:anchorId="71A3E8D9" id="_x0000_s270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Hb0HjwcAALQcAAAOAAAAZHJzL2Uyb0RvYy54bWzsWVuP00YUfq/U/2D5&#10;sRLE90vELlqgoEqUroCK9tFxnMSq7XHHk02W10KF+CPQqlVFW1rxT5J/0+/M2I5zWZJFLfQ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">
                <v:shape id="صورة 38" o:spid="_x0000_s270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">
                  <v:imagedata r:id="rId95" o:title=""/>
                </v:shape>
                <v:group id="مجموعة 39" o:spid="_x0000_s27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">
                  <v:group id="مجموعة 40" o:spid="_x0000_s27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">
                    <v:group id="مجموعة 41" o:spid="_x0000_s27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">
                      <v:shape id="شكل حر 42" o:spid="_x0000_s27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7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" fillcolor="#168489" stroked="f" strokeweight="1pt">
                        <v:stroke joinstyle="miter"/>
                      </v:roundrect>
                    </v:group>
                    <v:oval id="شكل بيضاوي 44" o:spid="_x0000_s27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" filled="f" strokecolor="#a5a5a5 [2092]" strokeweight="1pt">
                      <v:stroke joinstyle="miter"/>
                    </v:oval>
                  </v:group>
                  <v:shape id="مربع نص 41" o:spid="_x0000_s2710"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" filled="f" stroked="f">
                    <v:textbox style="mso-fit-shape-to-text:t">
                      <w:txbxContent>
                        <w:p w14:paraId="2852B097" w14:textId="648E0A48"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مقاومة التغيير وأساليب التعامل معها</w:t>
                          </w:r>
                        </w:p>
                      </w:txbxContent>
                    </v:textbox>
                  </v:shape>
                </v:group>
                <w10:anchorlock/>
              </v:group>
            </w:pict>
          </mc:Fallback>
        </mc:AlternateContent>
      </w:r>
    </w:p>
    <w:p w14:paraId="62678EC0" w14:textId="00DB2FD4" w:rsidR="006B59BE" w:rsidRPr="00B36732" w:rsidRDefault="008E0B6C" w:rsidP="004F1264">
      <w:pPr>
        <w:rPr>
          <w:rtl/>
        </w:rPr>
      </w:pPr>
      <w:r>
        <w:rPr>
          <w:noProof/>
        </w:rPr>
        <w:drawing>
          <wp:anchor distT="0" distB="0" distL="114300" distR="114300" simplePos="0" relativeHeight="252948480" behindDoc="1" locked="0" layoutInCell="1" allowOverlap="1" wp14:anchorId="0F579031" wp14:editId="73C67981">
            <wp:simplePos x="0" y="0"/>
            <wp:positionH relativeFrom="margin">
              <wp:align>left</wp:align>
            </wp:positionH>
            <wp:positionV relativeFrom="paragraph">
              <wp:posOffset>8019</wp:posOffset>
            </wp:positionV>
            <wp:extent cx="1223010" cy="1223010"/>
            <wp:effectExtent l="0" t="0" r="0" b="0"/>
            <wp:wrapSquare wrapText="bothSides"/>
            <wp:docPr id="1973968175" name="Picture 1973968175" descr="Change 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descr="Change management "/>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B36732">
        <w:rPr>
          <w:rtl/>
        </w:rPr>
        <w:t>تُعد مقاومة التغيير من أكبر التحديات التي تواجه مبادرات التحول الرقمي. وفقاً لدراسة أجرتها جارتنر، فإن 70% من مبادرات التغيير تفشل بسبب مقاومة الموظفين والقيادة الوسطى. يمكن تصنيف مقاومة التغيير في سياق التحول الرقمي إلى:</w:t>
      </w:r>
      <w:r w:rsidRPr="008E0B6C">
        <w:t xml:space="preserve"> </w:t>
      </w:r>
    </w:p>
    <w:p w14:paraId="39DC4D91" w14:textId="77777777" w:rsidR="006B59BE" w:rsidRDefault="006B59BE" w:rsidP="000E3C09">
      <w:pPr>
        <w:pStyle w:val="ad"/>
        <w:rPr>
          <w:b w:val="0"/>
          <w:bCs/>
          <w:color w:val="168489"/>
        </w:rPr>
      </w:pPr>
      <w:r w:rsidRPr="000E3C09">
        <w:rPr>
          <w:b w:val="0"/>
          <w:bCs/>
          <w:color w:val="168489"/>
          <w:rtl/>
        </w:rPr>
        <w:t>1. أنماط مقاومة التغيير في مشاريع التحول الرقمي:</w:t>
      </w:r>
    </w:p>
    <w:p w14:paraId="78B2DE95" w14:textId="18C6B8EC" w:rsidR="008E0B6C" w:rsidRPr="008E0B6C" w:rsidRDefault="008E0B6C" w:rsidP="008E0B6C">
      <w:pPr>
        <w:pStyle w:val="ad"/>
        <w:ind w:left="720"/>
        <w:rPr>
          <w:b w:val="0"/>
          <w:bCs/>
          <w:color w:val="168489"/>
          <w:rtl/>
        </w:rPr>
      </w:pPr>
      <w:r w:rsidRPr="008E0B6C">
        <w:rPr>
          <w:b w:val="0"/>
          <w:bCs/>
          <w:noProof/>
          <w:color w:val="168489"/>
        </w:rPr>
        <mc:AlternateContent>
          <mc:Choice Requires="wpg">
            <w:drawing>
              <wp:inline distT="0" distB="0" distL="0" distR="0" wp14:anchorId="1AB0EB3D" wp14:editId="4B501BFF">
                <wp:extent cx="4890811" cy="2027063"/>
                <wp:effectExtent l="0" t="0" r="0" b="0"/>
                <wp:docPr id="1973968176" name="Group 1070"/>
                <wp:cNvGraphicFramePr/>
                <a:graphic xmlns:a="http://schemas.openxmlformats.org/drawingml/2006/main">
                  <a:graphicData uri="http://schemas.microsoft.com/office/word/2010/wordprocessingGroup">
                    <wpg:wgp>
                      <wpg:cNvGrpSpPr/>
                      <wpg:grpSpPr>
                        <a:xfrm>
                          <a:off x="0" y="0"/>
                          <a:ext cx="4890811" cy="2027063"/>
                          <a:chOff x="0" y="0"/>
                          <a:chExt cx="4890811" cy="2027063"/>
                        </a:xfrm>
                      </wpg:grpSpPr>
                      <pic:pic xmlns:pic="http://schemas.openxmlformats.org/drawingml/2006/picture">
                        <pic:nvPicPr>
                          <pic:cNvPr id="1973968177" name="Picture 1973968177" descr="1 "/>
                          <pic:cNvPicPr>
                            <a:picLocks noChangeAspect="1" noChangeArrowheads="1"/>
                          </pic:cNvPicPr>
                        </pic:nvPicPr>
                        <pic:blipFill>
                          <a:blip r:embed="rId433">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3671611" y="0"/>
                            <a:ext cx="1219200" cy="12192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78" name="Picture 1973968178" descr="2 "/>
                          <pic:cNvPicPr>
                            <a:picLocks noChangeAspect="1" noChangeArrowheads="1"/>
                          </pic:cNvPicPr>
                        </pic:nvPicPr>
                        <pic:blipFill>
                          <a:blip r:embed="rId434">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1842470" y="0"/>
                            <a:ext cx="1219200" cy="12192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73968179" name="Picture 1973968179" descr="3 "/>
                          <pic:cNvPicPr>
                            <a:picLocks noChangeAspect="1" noChangeArrowheads="1"/>
                          </pic:cNvPicPr>
                        </pic:nvPicPr>
                        <pic:blipFill>
                          <a:blip r:embed="rId435">
                            <a:duotone>
                              <a:schemeClr val="accent6">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extLst>
                            <a:ext uri="{909E8E84-426E-40DD-AFC4-6F175D3DCCD1}">
                              <a14:hiddenFill xmlns:a14="http://schemas.microsoft.com/office/drawing/2010/main">
                                <a:solidFill>
                                  <a:srgbClr val="FFFFFF"/>
                                </a:solidFill>
                              </a14:hiddenFill>
                            </a:ext>
                          </a:extLst>
                        </pic:spPr>
                      </pic:pic>
                      <wps:wsp>
                        <wps:cNvPr id="1973968180" name="مربع نص 166"/>
                        <wps:cNvSpPr txBox="1"/>
                        <wps:spPr>
                          <a:xfrm>
                            <a:off x="91142" y="1352750"/>
                            <a:ext cx="1012810" cy="674313"/>
                          </a:xfrm>
                          <a:prstGeom prst="rect">
                            <a:avLst/>
                          </a:prstGeom>
                        </wps:spPr>
                        <wps:txbx>
                          <w:txbxContent>
                            <w:p w14:paraId="6C979A5F" w14:textId="1721E93C" w:rsidR="008E0B6C" w:rsidRDefault="008E0B6C" w:rsidP="008E0B6C">
                              <w:pPr>
                                <w:bidi w:val="0"/>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المقاومة السلوكية</w:t>
                              </w:r>
                            </w:p>
                          </w:txbxContent>
                        </wps:txbx>
                        <wps:bodyPr wrap="square" rtlCol="1">
                          <a:noAutofit/>
                        </wps:bodyPr>
                      </wps:wsp>
                      <wps:wsp>
                        <wps:cNvPr id="1973968181" name="مربع نص 166"/>
                        <wps:cNvSpPr txBox="1"/>
                        <wps:spPr>
                          <a:xfrm>
                            <a:off x="1945665" y="1352750"/>
                            <a:ext cx="1012810" cy="674313"/>
                          </a:xfrm>
                          <a:prstGeom prst="rect">
                            <a:avLst/>
                          </a:prstGeom>
                        </wps:spPr>
                        <wps:txbx>
                          <w:txbxContent>
                            <w:p w14:paraId="12956C57" w14:textId="0419C088" w:rsidR="008E0B6C" w:rsidRDefault="008E0B6C" w:rsidP="008E0B6C">
                              <w:pPr>
                                <w:bidi w:val="0"/>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المقاومة العاطفية</w:t>
                              </w:r>
                            </w:p>
                          </w:txbxContent>
                        </wps:txbx>
                        <wps:bodyPr wrap="square" rtlCol="1">
                          <a:noAutofit/>
                        </wps:bodyPr>
                      </wps:wsp>
                      <wps:wsp>
                        <wps:cNvPr id="1973968182" name="مربع نص 166"/>
                        <wps:cNvSpPr txBox="1"/>
                        <wps:spPr>
                          <a:xfrm>
                            <a:off x="3800188" y="1352750"/>
                            <a:ext cx="1012810" cy="674313"/>
                          </a:xfrm>
                          <a:prstGeom prst="rect">
                            <a:avLst/>
                          </a:prstGeom>
                        </wps:spPr>
                        <wps:txbx>
                          <w:txbxContent>
                            <w:p w14:paraId="41F58742" w14:textId="2B8C74B7" w:rsidR="008E0B6C" w:rsidRDefault="008E0B6C" w:rsidP="008E0B6C">
                              <w:pPr>
                                <w:bidi w:val="0"/>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المقاومة المعرفية</w:t>
                              </w:r>
                            </w:p>
                          </w:txbxContent>
                        </wps:txbx>
                        <wps:bodyPr wrap="square" rtlCol="1">
                          <a:noAutofit/>
                        </wps:bodyPr>
                      </wps:wsp>
                    </wpg:wgp>
                  </a:graphicData>
                </a:graphic>
              </wp:inline>
            </w:drawing>
          </mc:Choice>
          <mc:Fallback>
            <w:pict>
              <v:group w14:anchorId="1AB0EB3D" id="Group 1070" o:spid="_x0000_s2711" style="width:385.1pt;height:159.6pt;mso-position-horizontal-relative:char;mso-position-vertical-relative:line" coordsize="48908,202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">
                <v:shape id="Picture 1973968177" o:spid="_x0000_s2712" type="#_x0000_t75" alt="1 " style="position:absolute;left:36716;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">
                  <v:imagedata r:id="rId436" o:title="1 " recolortarget="#314d1f [1449]"/>
                </v:shape>
                <v:shape id="Picture 1973968178" o:spid="_x0000_s2713" type="#_x0000_t75" alt="2 " style="position:absolute;left:18424;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">
                  <v:imagedata r:id="rId437" o:title="2 " recolortarget="#314d1f [1449]"/>
                </v:shape>
                <v:shape id="Picture 1973968179" o:spid="_x0000_s2714" type="#_x0000_t75" alt="3 " style="position:absolute;width:12192;height:121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">
                  <v:imagedata r:id="rId438" o:title="3 " recolortarget="#314d1f [1449]"/>
                </v:shape>
                <v:shape id="مربع نص 166" o:spid="_x0000_s2715" type="#_x0000_t202" style="position:absolute;left:911;top:13527;width:10128;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" filled="f" stroked="f">
                  <v:textbox>
                    <w:txbxContent>
                      <w:p w14:paraId="6C979A5F" w14:textId="1721E93C" w:rsidR="008E0B6C" w:rsidRDefault="008E0B6C" w:rsidP="008E0B6C">
                        <w:pPr>
                          <w:bidi w:val="0"/>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المقاومة السلوكية</w:t>
                        </w:r>
                      </w:p>
                    </w:txbxContent>
                  </v:textbox>
                </v:shape>
                <v:shape id="مربع نص 166" o:spid="_x0000_s2716" type="#_x0000_t202" style="position:absolute;left:19456;top:13527;width:10128;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" filled="f" stroked="f">
                  <v:textbox>
                    <w:txbxContent>
                      <w:p w14:paraId="12956C57" w14:textId="0419C088" w:rsidR="008E0B6C" w:rsidRDefault="008E0B6C" w:rsidP="008E0B6C">
                        <w:pPr>
                          <w:bidi w:val="0"/>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المقاومة العاطفية</w:t>
                        </w:r>
                      </w:p>
                    </w:txbxContent>
                  </v:textbox>
                </v:shape>
                <v:shape id="مربع نص 166" o:spid="_x0000_s2717" type="#_x0000_t202" style="position:absolute;left:38001;top:13527;width:10128;height:6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" filled="f" stroked="f">
                  <v:textbox>
                    <w:txbxContent>
                      <w:p w14:paraId="41F58742" w14:textId="2B8C74B7" w:rsidR="008E0B6C" w:rsidRDefault="008E0B6C" w:rsidP="008E0B6C">
                        <w:pPr>
                          <w:bidi w:val="0"/>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المقاومة المعرفية</w:t>
                        </w:r>
                      </w:p>
                    </w:txbxContent>
                  </v:textbox>
                </v:shape>
                <w10:anchorlock/>
              </v:group>
            </w:pict>
          </mc:Fallback>
        </mc:AlternateContent>
      </w:r>
    </w:p>
    <w:p w14:paraId="0281E2D4" w14:textId="77DF5E73" w:rsidR="00784A89" w:rsidRPr="001141FB" w:rsidRDefault="00784A89" w:rsidP="004F1264">
      <w:pPr>
        <w:rPr>
          <w:b/>
          <w:bCs/>
          <w:rtl/>
        </w:rPr>
      </w:pPr>
      <w:r w:rsidRPr="002A078C">
        <w:rPr>
          <w:rFonts w:ascii="Sakkal Majalla" w:hAnsi="Sakkal Majalla"/>
          <w:noProof/>
          <w:sz w:val="34"/>
        </w:rPr>
        <mc:AlternateContent>
          <mc:Choice Requires="wpg">
            <w:drawing>
              <wp:inline distT="0" distB="0" distL="0" distR="0" wp14:anchorId="4F375C0F" wp14:editId="4C8F8D16">
                <wp:extent cx="5731510" cy="891540"/>
                <wp:effectExtent l="0" t="0" r="2540" b="22860"/>
                <wp:docPr id="145206239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7658432" name="مجموعة 47"/>
                        <wpg:cNvGrpSpPr/>
                        <wpg:grpSpPr>
                          <a:xfrm>
                            <a:off x="0" y="0"/>
                            <a:ext cx="5731510" cy="895351"/>
                            <a:chOff x="0" y="0"/>
                            <a:chExt cx="5878196" cy="918845"/>
                          </a:xfrm>
                        </wpg:grpSpPr>
                        <wpg:grpSp>
                          <wpg:cNvPr id="827658433" name="مجموعة 48"/>
                          <wpg:cNvGrpSpPr/>
                          <wpg:grpSpPr>
                            <a:xfrm>
                              <a:off x="0" y="0"/>
                              <a:ext cx="5878196" cy="918845"/>
                              <a:chOff x="0" y="0"/>
                              <a:chExt cx="6240348" cy="919070"/>
                            </a:xfrm>
                          </wpg:grpSpPr>
                          <wpg:grpSp>
                            <wpg:cNvPr id="827658434" name="مجموعة 49"/>
                            <wpg:cNvGrpSpPr/>
                            <wpg:grpSpPr>
                              <a:xfrm>
                                <a:off x="0" y="169208"/>
                                <a:ext cx="5433072" cy="580613"/>
                                <a:chOff x="0" y="169208"/>
                                <a:chExt cx="5433072" cy="580613"/>
                              </a:xfrm>
                            </wpg:grpSpPr>
                            <wps:wsp>
                              <wps:cNvPr id="82765843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765843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3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39" name="مربع نص 41"/>
                          <wps:cNvSpPr txBox="1"/>
                          <wps:spPr>
                            <a:xfrm>
                              <a:off x="204466" y="256651"/>
                              <a:ext cx="4615440" cy="389397"/>
                            </a:xfrm>
                            <a:prstGeom prst="rect">
                              <a:avLst/>
                            </a:prstGeom>
                            <a:noFill/>
                          </wps:spPr>
                          <wps:txbx>
                            <w:txbxContent>
                              <w:p w14:paraId="25DBAF43" w14:textId="1DEA2118" w:rsidR="00784A8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المقاومة المعرفية:</w:t>
                                </w:r>
                              </w:p>
                            </w:txbxContent>
                          </wps:txbx>
                          <wps:bodyPr wrap="square" rtlCol="1">
                            <a:spAutoFit/>
                          </wps:bodyPr>
                        </wps:wsp>
                      </wpg:grpSp>
                      <pic:pic xmlns:pic="http://schemas.openxmlformats.org/drawingml/2006/picture">
                        <pic:nvPicPr>
                          <pic:cNvPr id="827658440"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F375C0F" id="_x0000_s271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z8PMw3EHAAD1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271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">
                  <v:group id="مجموعة 48" o:spid="_x0000_s272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">
                    <v:group id="مجموعة 49" o:spid="_x0000_s272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">
                      <v:shape id="شكل حر 50" o:spid="_x0000_s272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2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" fillcolor="#a5a5a5 [2092]" stroked="f" strokeweight="1pt">
                        <v:stroke joinstyle="miter"/>
                      </v:roundrect>
                    </v:group>
                    <v:oval id="شكل بيضاوي 52" o:spid="_x0000_s272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" filled="f" strokecolor="#168489" strokeweight="1pt">
                      <v:stroke joinstyle="miter"/>
                    </v:oval>
                  </v:group>
                  <v:shape id="مربع نص 41" o:spid="_x0000_s2725"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" filled="f" stroked="f">
                    <v:textbox style="mso-fit-shape-to-text:t">
                      <w:txbxContent>
                        <w:p w14:paraId="25DBAF43" w14:textId="1DEA2118" w:rsidR="00784A8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المقاومة المعرفية:</w:t>
                          </w:r>
                        </w:p>
                      </w:txbxContent>
                    </v:textbox>
                  </v:shape>
                </v:group>
                <v:shape id="صورة 54" o:spid="_x0000_s272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">
                  <v:imagedata r:id="rId117" o:title=""/>
                </v:shape>
                <w10:anchorlock/>
              </v:group>
            </w:pict>
          </mc:Fallback>
        </mc:AlternateContent>
      </w:r>
    </w:p>
    <w:p w14:paraId="1DF87872" w14:textId="77777777" w:rsidR="006B59BE" w:rsidRPr="00B36732" w:rsidRDefault="006B59BE" w:rsidP="004F1264">
      <w:pPr>
        <w:rPr>
          <w:rtl/>
        </w:rPr>
      </w:pPr>
      <w:r w:rsidRPr="00B36732">
        <w:rPr>
          <w:rtl/>
        </w:rPr>
        <w:t xml:space="preserve">  - نقص الفهم لأهمية التحول وأهدافه.</w:t>
      </w:r>
    </w:p>
    <w:p w14:paraId="6031806F" w14:textId="77777777" w:rsidR="006B59BE" w:rsidRPr="00B36732" w:rsidRDefault="006B59BE" w:rsidP="004F1264">
      <w:pPr>
        <w:rPr>
          <w:rtl/>
        </w:rPr>
      </w:pPr>
      <w:r w:rsidRPr="00B36732">
        <w:rPr>
          <w:rtl/>
        </w:rPr>
        <w:t xml:space="preserve">  - الشكوك حول جدوى التقنيات الجديدة.</w:t>
      </w:r>
    </w:p>
    <w:p w14:paraId="6619060D" w14:textId="77777777" w:rsidR="006B59BE" w:rsidRDefault="006B59BE" w:rsidP="004F1264">
      <w:pPr>
        <w:rPr>
          <w:rtl/>
        </w:rPr>
      </w:pPr>
      <w:r>
        <w:rPr>
          <w:rtl/>
        </w:rPr>
        <w:t xml:space="preserve">  - التصورات الخاطئة عن </w:t>
      </w:r>
      <w:hyperlink r:id="rId439">
        <w:r>
          <w:rPr>
            <w:rStyle w:val="Hyperlink"/>
            <w:rtl/>
          </w:rPr>
          <w:t>الذكاء الاصطناعي</w:t>
        </w:r>
      </w:hyperlink>
      <w:r>
        <w:rPr>
          <w:rtl/>
        </w:rPr>
        <w:t xml:space="preserve"> وتأثيره.</w:t>
      </w:r>
    </w:p>
    <w:p w14:paraId="1CFD0064" w14:textId="68916809"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2D510407" wp14:editId="121104AC">
                <wp:extent cx="5731510" cy="891540"/>
                <wp:effectExtent l="0" t="0" r="2540" b="22860"/>
                <wp:docPr id="82765844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7658442" name="مجموعة 47"/>
                        <wpg:cNvGrpSpPr/>
                        <wpg:grpSpPr>
                          <a:xfrm>
                            <a:off x="0" y="0"/>
                            <a:ext cx="5731510" cy="895351"/>
                            <a:chOff x="0" y="0"/>
                            <a:chExt cx="5878196" cy="918845"/>
                          </a:xfrm>
                        </wpg:grpSpPr>
                        <wpg:grpSp>
                          <wpg:cNvPr id="827658443" name="مجموعة 48"/>
                          <wpg:cNvGrpSpPr/>
                          <wpg:grpSpPr>
                            <a:xfrm>
                              <a:off x="0" y="0"/>
                              <a:ext cx="5878196" cy="918845"/>
                              <a:chOff x="0" y="0"/>
                              <a:chExt cx="6240348" cy="919070"/>
                            </a:xfrm>
                          </wpg:grpSpPr>
                          <wpg:grpSp>
                            <wpg:cNvPr id="827658444" name="مجموعة 49"/>
                            <wpg:cNvGrpSpPr/>
                            <wpg:grpSpPr>
                              <a:xfrm>
                                <a:off x="0" y="169208"/>
                                <a:ext cx="5433072" cy="580613"/>
                                <a:chOff x="0" y="169208"/>
                                <a:chExt cx="5433072" cy="580613"/>
                              </a:xfrm>
                            </wpg:grpSpPr>
                            <wps:wsp>
                              <wps:cNvPr id="8276584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76584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48" name="مربع نص 41"/>
                          <wps:cNvSpPr txBox="1"/>
                          <wps:spPr>
                            <a:xfrm>
                              <a:off x="204466" y="256690"/>
                              <a:ext cx="4615440" cy="389397"/>
                            </a:xfrm>
                            <a:prstGeom prst="rect">
                              <a:avLst/>
                            </a:prstGeom>
                            <a:noFill/>
                          </wps:spPr>
                          <wps:txbx>
                            <w:txbxContent>
                              <w:p w14:paraId="3104CAEE" w14:textId="6A372A47"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المقاومة العاطفية:</w:t>
                                </w:r>
                              </w:p>
                            </w:txbxContent>
                          </wps:txbx>
                          <wps:bodyPr wrap="square" rtlCol="1">
                            <a:spAutoFit/>
                          </wps:bodyPr>
                        </wps:wsp>
                      </wpg:grpSp>
                      <pic:pic xmlns:pic="http://schemas.openxmlformats.org/drawingml/2006/picture">
                        <pic:nvPicPr>
                          <pic:cNvPr id="827658449"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D510407" id="_x0000_s272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90FKmcAcAAPU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272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">
                  <v:group id="مجموعة 48" o:spid="_x0000_s272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">
                    <v:group id="مجموعة 49" o:spid="_x0000_s273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">
                      <v:shape id="شكل حر 50" o:spid="_x0000_s273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3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" fillcolor="#a5a5a5 [2092]" stroked="f" strokeweight="1pt">
                        <v:stroke joinstyle="miter"/>
                      </v:roundrect>
                    </v:group>
                    <v:oval id="شكل بيضاوي 52" o:spid="_x0000_s273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" filled="f" strokecolor="#168489" strokeweight="1pt">
                      <v:stroke joinstyle="miter"/>
                    </v:oval>
                  </v:group>
                  <v:shape id="مربع نص 41" o:spid="_x0000_s2734"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" filled="f" stroked="f">
                    <v:textbox style="mso-fit-shape-to-text:t">
                      <w:txbxContent>
                        <w:p w14:paraId="3104CAEE" w14:textId="6A372A47"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المقاومة العاطفية:</w:t>
                          </w:r>
                        </w:p>
                      </w:txbxContent>
                    </v:textbox>
                  </v:shape>
                </v:group>
                <v:shape id="صورة 54" o:spid="_x0000_s273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">
                  <v:imagedata r:id="rId117" o:title=""/>
                </v:shape>
                <w10:anchorlock/>
              </v:group>
            </w:pict>
          </mc:Fallback>
        </mc:AlternateContent>
      </w:r>
    </w:p>
    <w:p w14:paraId="4342256B" w14:textId="77777777" w:rsidR="006B59BE" w:rsidRPr="00B36732" w:rsidRDefault="006B59BE" w:rsidP="004F1264">
      <w:pPr>
        <w:rPr>
          <w:rtl/>
        </w:rPr>
      </w:pPr>
      <w:r w:rsidRPr="00B36732">
        <w:rPr>
          <w:rtl/>
        </w:rPr>
        <w:t xml:space="preserve">  - الخوف من فقدان الوظيفة أو المكانة بسبب الأتمتة.</w:t>
      </w:r>
    </w:p>
    <w:p w14:paraId="5BA2532F" w14:textId="77777777" w:rsidR="006B59BE" w:rsidRPr="00B36732" w:rsidRDefault="006B59BE" w:rsidP="004F1264">
      <w:pPr>
        <w:rPr>
          <w:rtl/>
        </w:rPr>
      </w:pPr>
      <w:r w:rsidRPr="00B36732">
        <w:rPr>
          <w:rtl/>
        </w:rPr>
        <w:t xml:space="preserve">  - القلق من عدم القدرة على مواكبة المهارات الجديدة.</w:t>
      </w:r>
    </w:p>
    <w:p w14:paraId="7D5E1FB1" w14:textId="77777777" w:rsidR="006B59BE" w:rsidRDefault="006B59BE" w:rsidP="004F1264">
      <w:pPr>
        <w:rPr>
          <w:rtl/>
        </w:rPr>
      </w:pPr>
      <w:r w:rsidRPr="00B36732">
        <w:rPr>
          <w:rtl/>
        </w:rPr>
        <w:t xml:space="preserve">  - الشعور بالإرهاق من سرعة التغيير المتواصل.</w:t>
      </w:r>
    </w:p>
    <w:p w14:paraId="69F60216" w14:textId="31274182" w:rsidR="00784A89" w:rsidRPr="00B36732" w:rsidRDefault="00784A89" w:rsidP="004F1264">
      <w:pPr>
        <w:rPr>
          <w:rtl/>
        </w:rPr>
      </w:pPr>
      <w:r w:rsidRPr="002A078C">
        <w:rPr>
          <w:rFonts w:ascii="Sakkal Majalla" w:hAnsi="Sakkal Majalla"/>
          <w:noProof/>
          <w:sz w:val="34"/>
        </w:rPr>
        <w:lastRenderedPageBreak/>
        <mc:AlternateContent>
          <mc:Choice Requires="wpg">
            <w:drawing>
              <wp:inline distT="0" distB="0" distL="0" distR="0" wp14:anchorId="4A08EF71" wp14:editId="4A1EB88D">
                <wp:extent cx="5731510" cy="891540"/>
                <wp:effectExtent l="0" t="0" r="2540" b="22860"/>
                <wp:docPr id="8276584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7658451" name="مجموعة 47"/>
                        <wpg:cNvGrpSpPr/>
                        <wpg:grpSpPr>
                          <a:xfrm>
                            <a:off x="0" y="0"/>
                            <a:ext cx="5731510" cy="895351"/>
                            <a:chOff x="0" y="0"/>
                            <a:chExt cx="5878196" cy="918845"/>
                          </a:xfrm>
                        </wpg:grpSpPr>
                        <wpg:grpSp>
                          <wpg:cNvPr id="827658452" name="مجموعة 48"/>
                          <wpg:cNvGrpSpPr/>
                          <wpg:grpSpPr>
                            <a:xfrm>
                              <a:off x="0" y="0"/>
                              <a:ext cx="5878196" cy="918845"/>
                              <a:chOff x="0" y="0"/>
                              <a:chExt cx="6240348" cy="919070"/>
                            </a:xfrm>
                          </wpg:grpSpPr>
                          <wpg:grpSp>
                            <wpg:cNvPr id="827658453" name="مجموعة 49"/>
                            <wpg:cNvGrpSpPr/>
                            <wpg:grpSpPr>
                              <a:xfrm>
                                <a:off x="0" y="169208"/>
                                <a:ext cx="5433072" cy="580613"/>
                                <a:chOff x="0" y="169208"/>
                                <a:chExt cx="5433072" cy="580613"/>
                              </a:xfrm>
                            </wpg:grpSpPr>
                            <wps:wsp>
                              <wps:cNvPr id="8276584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765845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57" name="مربع نص 41"/>
                          <wps:cNvSpPr txBox="1"/>
                          <wps:spPr>
                            <a:xfrm>
                              <a:off x="204466" y="256690"/>
                              <a:ext cx="4615440" cy="389397"/>
                            </a:xfrm>
                            <a:prstGeom prst="rect">
                              <a:avLst/>
                            </a:prstGeom>
                            <a:noFill/>
                          </wps:spPr>
                          <wps:txbx>
                            <w:txbxContent>
                              <w:p w14:paraId="1DBB07FF" w14:textId="3D6E0B79"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المقاومة السلوكية:</w:t>
                                </w:r>
                              </w:p>
                            </w:txbxContent>
                          </wps:txbx>
                          <wps:bodyPr wrap="square" rtlCol="1">
                            <a:spAutoFit/>
                          </wps:bodyPr>
                        </wps:wsp>
                      </wpg:grpSp>
                      <pic:pic xmlns:pic="http://schemas.openxmlformats.org/drawingml/2006/picture">
                        <pic:nvPicPr>
                          <pic:cNvPr id="827658458"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A08EF71" id="_x0000_s273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SQssdyBwAA9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273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">
                  <v:group id="مجموعة 48" o:spid="_x0000_s273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">
                    <v:group id="مجموعة 49" o:spid="_x0000_s273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">
                      <v:shape id="شكل حر 50" o:spid="_x0000_s274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4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" fillcolor="#a5a5a5 [2092]" stroked="f" strokeweight="1pt">
                        <v:stroke joinstyle="miter"/>
                      </v:roundrect>
                    </v:group>
                    <v:oval id="شكل بيضاوي 52" o:spid="_x0000_s274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" filled="f" strokecolor="#168489" strokeweight="1pt">
                      <v:stroke joinstyle="miter"/>
                    </v:oval>
                  </v:group>
                  <v:shape id="مربع نص 41" o:spid="_x0000_s2743"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" filled="f" stroked="f">
                    <v:textbox style="mso-fit-shape-to-text:t">
                      <w:txbxContent>
                        <w:p w14:paraId="1DBB07FF" w14:textId="3D6E0B79"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المقاومة السلوكية:</w:t>
                          </w:r>
                        </w:p>
                      </w:txbxContent>
                    </v:textbox>
                  </v:shape>
                </v:group>
                <v:shape id="صورة 54" o:spid="_x0000_s274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">
                  <v:imagedata r:id="rId117" o:title=""/>
                </v:shape>
                <w10:anchorlock/>
              </v:group>
            </w:pict>
          </mc:Fallback>
        </mc:AlternateContent>
      </w:r>
    </w:p>
    <w:p w14:paraId="61AADCE2" w14:textId="77777777" w:rsidR="006B59BE" w:rsidRPr="00B36732" w:rsidRDefault="006B59BE" w:rsidP="004F1264">
      <w:pPr>
        <w:rPr>
          <w:rtl/>
        </w:rPr>
      </w:pPr>
      <w:r w:rsidRPr="00B36732">
        <w:rPr>
          <w:rtl/>
        </w:rPr>
        <w:t xml:space="preserve">  - التمسك بأساليب العمل التقليدية والعودة إليها.</w:t>
      </w:r>
    </w:p>
    <w:p w14:paraId="72E8BC70" w14:textId="77777777" w:rsidR="006B59BE" w:rsidRPr="00B36732" w:rsidRDefault="006B59BE" w:rsidP="004F1264">
      <w:pPr>
        <w:rPr>
          <w:rtl/>
        </w:rPr>
      </w:pPr>
      <w:r w:rsidRPr="00B36732">
        <w:rPr>
          <w:rtl/>
        </w:rPr>
        <w:t xml:space="preserve">  - المماطلة في تنفيذ المهام المرتبطة بالتحول.</w:t>
      </w:r>
    </w:p>
    <w:p w14:paraId="65921BEE" w14:textId="77777777" w:rsidR="006B59BE" w:rsidRPr="00B36732" w:rsidRDefault="006B59BE" w:rsidP="004F1264">
      <w:pPr>
        <w:rPr>
          <w:rtl/>
        </w:rPr>
      </w:pPr>
      <w:r w:rsidRPr="00B36732">
        <w:rPr>
          <w:rtl/>
        </w:rPr>
        <w:t xml:space="preserve">  - المقاومة السلبية عبر عدم المشاركة أو التشكيك.</w:t>
      </w:r>
    </w:p>
    <w:p w14:paraId="3146746B" w14:textId="77777777" w:rsidR="006B59BE" w:rsidRDefault="006B59BE" w:rsidP="000E3C09">
      <w:pPr>
        <w:pStyle w:val="ad"/>
        <w:rPr>
          <w:b w:val="0"/>
          <w:bCs/>
          <w:color w:val="168489"/>
        </w:rPr>
      </w:pPr>
      <w:r w:rsidRPr="000E3C09">
        <w:rPr>
          <w:b w:val="0"/>
          <w:bCs/>
          <w:color w:val="168489"/>
          <w:rtl/>
        </w:rPr>
        <w:t>2. استراتيجيات التعامل مع مقاومة التغيير:</w:t>
      </w:r>
    </w:p>
    <w:p w14:paraId="79DDC46C" w14:textId="5BC13912" w:rsidR="008E0B6C" w:rsidRPr="000E3C09" w:rsidRDefault="008E0B6C" w:rsidP="008E0B6C">
      <w:pPr>
        <w:pStyle w:val="ad"/>
        <w:rPr>
          <w:b w:val="0"/>
          <w:bCs/>
          <w:color w:val="168489"/>
          <w:rtl/>
        </w:rPr>
      </w:pPr>
      <w:r w:rsidRPr="008E0B6C">
        <w:rPr>
          <w:b w:val="0"/>
          <w:bCs/>
          <w:noProof/>
          <w:color w:val="168489"/>
        </w:rPr>
        <mc:AlternateContent>
          <mc:Choice Requires="wpg">
            <w:drawing>
              <wp:inline distT="0" distB="0" distL="0" distR="0" wp14:anchorId="1EB75310" wp14:editId="0920BCA0">
                <wp:extent cx="5668804" cy="1803620"/>
                <wp:effectExtent l="0" t="0" r="0" b="0"/>
                <wp:docPr id="1973968200" name="Group 59"/>
                <wp:cNvGraphicFramePr/>
                <a:graphic xmlns:a="http://schemas.openxmlformats.org/drawingml/2006/main">
                  <a:graphicData uri="http://schemas.microsoft.com/office/word/2010/wordprocessingGroup">
                    <wpg:wgp>
                      <wpg:cNvGrpSpPr/>
                      <wpg:grpSpPr>
                        <a:xfrm>
                          <a:off x="0" y="0"/>
                          <a:ext cx="5668804" cy="1803620"/>
                          <a:chOff x="0" y="0"/>
                          <a:chExt cx="5668804" cy="1803620"/>
                        </a:xfrm>
                      </wpg:grpSpPr>
                      <wpg:grpSp>
                        <wpg:cNvPr id="1973968201" name="Group 1973968201"/>
                        <wpg:cNvGrpSpPr/>
                        <wpg:grpSpPr>
                          <a:xfrm>
                            <a:off x="0" y="0"/>
                            <a:ext cx="5668804" cy="1803620"/>
                            <a:chOff x="0" y="0"/>
                            <a:chExt cx="5668804" cy="1803620"/>
                          </a:xfrm>
                        </wpg:grpSpPr>
                        <wpg:grpSp>
                          <wpg:cNvPr id="1973968202" name="Group 1973968202"/>
                          <wpg:cNvGrpSpPr/>
                          <wpg:grpSpPr>
                            <a:xfrm>
                              <a:off x="115347" y="0"/>
                              <a:ext cx="1199301" cy="1199300"/>
                              <a:chOff x="115347" y="0"/>
                              <a:chExt cx="995280" cy="995280"/>
                            </a:xfrm>
                          </wpg:grpSpPr>
                          <wps:wsp>
                            <wps:cNvPr id="1973968203" name="Rectangle: Rounded Corners 1973968203"/>
                            <wps:cNvSpPr/>
                            <wps:spPr>
                              <a:xfrm>
                                <a:off x="115347" y="0"/>
                                <a:ext cx="995280" cy="995280"/>
                              </a:xfrm>
                              <a:prstGeom prst="roundRect">
                                <a:avLst/>
                              </a:prstGeom>
                              <a:solidFill>
                                <a:srgbClr val="168489"/>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204" name="Hexagon 1973968204"/>
                            <wps:cNvSpPr/>
                            <wps:spPr>
                              <a:xfrm rot="5400000">
                                <a:off x="236045"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973968205" name="Group 1973968205"/>
                          <wpg:cNvGrpSpPr/>
                          <wpg:grpSpPr>
                            <a:xfrm>
                              <a:off x="1513262" y="0"/>
                              <a:ext cx="1199301" cy="1199300"/>
                              <a:chOff x="1513262" y="0"/>
                              <a:chExt cx="995280" cy="995280"/>
                            </a:xfrm>
                          </wpg:grpSpPr>
                          <wps:wsp>
                            <wps:cNvPr id="1973968206" name="Rectangle: Rounded Corners 1973968206"/>
                            <wps:cNvSpPr/>
                            <wps:spPr>
                              <a:xfrm>
                                <a:off x="1513262" y="0"/>
                                <a:ext cx="995280" cy="995280"/>
                              </a:xfrm>
                              <a:prstGeom prst="roundRect">
                                <a:avLst/>
                              </a:prstGeom>
                              <a:solidFill>
                                <a:srgbClr val="2E75B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207" name="Hexagon 1973968207"/>
                            <wps:cNvSpPr/>
                            <wps:spPr>
                              <a:xfrm rot="5400000">
                                <a:off x="1633960"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973968208" name="Group 1973968208"/>
                          <wpg:cNvGrpSpPr/>
                          <wpg:grpSpPr>
                            <a:xfrm>
                              <a:off x="2935041" y="0"/>
                              <a:ext cx="1199301" cy="1199300"/>
                              <a:chOff x="2935041" y="0"/>
                              <a:chExt cx="995280" cy="995280"/>
                            </a:xfrm>
                          </wpg:grpSpPr>
                          <wps:wsp>
                            <wps:cNvPr id="1973968209" name="Rectangle: Rounded Corners 1973968209"/>
                            <wps:cNvSpPr/>
                            <wps:spPr>
                              <a:xfrm>
                                <a:off x="2935041" y="0"/>
                                <a:ext cx="995280" cy="995280"/>
                              </a:xfrm>
                              <a:prstGeom prst="roundRect">
                                <a:avLst/>
                              </a:prstGeom>
                              <a:solidFill>
                                <a:srgbClr val="FFD366"/>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210" name="Hexagon 1973968210"/>
                            <wps:cNvSpPr/>
                            <wps:spPr>
                              <a:xfrm rot="5400000">
                                <a:off x="3055739"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g:grpSp>
                          <wpg:cNvPr id="1973968211" name="Group 1973968211"/>
                          <wpg:cNvGrpSpPr/>
                          <wpg:grpSpPr>
                            <a:xfrm>
                              <a:off x="4351109" y="0"/>
                              <a:ext cx="1199301" cy="1199300"/>
                              <a:chOff x="4351109" y="0"/>
                              <a:chExt cx="995280" cy="995280"/>
                            </a:xfrm>
                          </wpg:grpSpPr>
                          <wps:wsp>
                            <wps:cNvPr id="1973968212" name="Rectangle: Rounded Corners 1973968212"/>
                            <wps:cNvSpPr/>
                            <wps:spPr>
                              <a:xfrm>
                                <a:off x="4351109" y="0"/>
                                <a:ext cx="995280" cy="995280"/>
                              </a:xfrm>
                              <a:prstGeom prst="roundRect">
                                <a:avLst/>
                              </a:prstGeom>
                              <a:solidFill>
                                <a:srgbClr val="7F7F7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213" name="Hexagon 1973968213"/>
                            <wps:cNvSpPr/>
                            <wps:spPr>
                              <a:xfrm rot="5400000">
                                <a:off x="4471807" y="169538"/>
                                <a:ext cx="753884" cy="649900"/>
                              </a:xfrm>
                              <a:prstGeom prst="hexagon">
                                <a:avLst/>
                              </a:prstGeom>
                              <a:noFill/>
                              <a:ln w="38100">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973968214" name="مربع نص 166"/>
                          <wps:cNvSpPr txBox="1"/>
                          <wps:spPr>
                            <a:xfrm>
                              <a:off x="0" y="1340943"/>
                              <a:ext cx="1429994" cy="433668"/>
                            </a:xfrm>
                            <a:prstGeom prst="rect">
                              <a:avLst/>
                            </a:prstGeom>
                          </wps:spPr>
                          <wps:txbx>
                            <w:txbxContent>
                              <w:p w14:paraId="63732571"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التحفيز وإدارة الأداء</w:t>
                                </w:r>
                              </w:p>
                            </w:txbxContent>
                          </wps:txbx>
                          <wps:bodyPr wrap="square" rtlCol="1">
                            <a:noAutofit/>
                          </wps:bodyPr>
                        </wps:wsp>
                        <wps:wsp>
                          <wps:cNvPr id="1973968215" name="مربع نص 166"/>
                          <wps:cNvSpPr txBox="1"/>
                          <wps:spPr>
                            <a:xfrm>
                              <a:off x="2856952" y="1340943"/>
                              <a:ext cx="1384894" cy="444248"/>
                            </a:xfrm>
                            <a:prstGeom prst="rect">
                              <a:avLst/>
                            </a:prstGeom>
                          </wps:spPr>
                          <wps:txbx>
                            <w:txbxContent>
                              <w:p w14:paraId="53705011"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الإشراك الفعّال</w:t>
                                </w:r>
                              </w:p>
                            </w:txbxContent>
                          </wps:txbx>
                          <wps:bodyPr wrap="square" rtlCol="1">
                            <a:noAutofit/>
                          </wps:bodyPr>
                        </wps:wsp>
                        <wps:wsp>
                          <wps:cNvPr id="1973968216" name="مربع نص 166"/>
                          <wps:cNvSpPr txBox="1"/>
                          <wps:spPr>
                            <a:xfrm>
                              <a:off x="4232714" y="1340944"/>
                              <a:ext cx="1436090" cy="462676"/>
                            </a:xfrm>
                            <a:prstGeom prst="rect">
                              <a:avLst/>
                            </a:prstGeom>
                          </wps:spPr>
                          <wps:txbx>
                            <w:txbxContent>
                              <w:p w14:paraId="16BC8B39"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التواصل الاستراتيجي</w:t>
                                </w:r>
                              </w:p>
                            </w:txbxContent>
                          </wps:txbx>
                          <wps:bodyPr wrap="square" rtlCol="1">
                            <a:noAutofit/>
                          </wps:bodyPr>
                        </wps:wsp>
                        <wps:wsp>
                          <wps:cNvPr id="1973968217" name="مربع نص 166"/>
                          <wps:cNvSpPr txBox="1"/>
                          <wps:spPr>
                            <a:xfrm>
                              <a:off x="1456718" y="1340943"/>
                              <a:ext cx="1220424" cy="433668"/>
                            </a:xfrm>
                            <a:prstGeom prst="rect">
                              <a:avLst/>
                            </a:prstGeom>
                          </wps:spPr>
                          <wps:txbx>
                            <w:txbxContent>
                              <w:p w14:paraId="5A35C486"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التمكين والدعم</w:t>
                                </w:r>
                              </w:p>
                            </w:txbxContent>
                          </wps:txbx>
                          <wps:bodyPr wrap="square" rtlCol="1">
                            <a:noAutofit/>
                          </wps:bodyPr>
                        </wps:wsp>
                      </wpg:grpSp>
                      <pic:pic xmlns:pic="http://schemas.openxmlformats.org/drawingml/2006/picture">
                        <pic:nvPicPr>
                          <pic:cNvPr id="1973968218" name="Graphic 14" descr="Business Growth with solid fill"/>
                          <pic:cNvPicPr>
                            <a:picLocks noChangeAspect="1"/>
                          </pic:cNvPicPr>
                        </pic:nvPicPr>
                        <pic:blipFill>
                          <a:blip r:embed="rId440" cstate="print">
                            <a:extLst>
                              <a:ext uri="{28A0092B-C50C-407E-A947-70E740481C1C}">
                                <a14:useLocalDpi xmlns:a14="http://schemas.microsoft.com/office/drawing/2010/main" val="0"/>
                              </a:ext>
                              <a:ext uri="{96DAC541-7B7A-43D3-8B79-37D633B846F1}">
                                <asvg:svgBlip xmlns:asvg="http://schemas.microsoft.com/office/drawing/2016/SVG/main" r:embed="rId441"/>
                              </a:ext>
                            </a:extLst>
                          </a:blip>
                          <a:stretch>
                            <a:fillRect/>
                          </a:stretch>
                        </pic:blipFill>
                        <pic:spPr>
                          <a:xfrm>
                            <a:off x="398004" y="302621"/>
                            <a:ext cx="597597" cy="597597"/>
                          </a:xfrm>
                          <a:prstGeom prst="rect">
                            <a:avLst/>
                          </a:prstGeom>
                        </pic:spPr>
                      </pic:pic>
                      <pic:pic xmlns:pic="http://schemas.openxmlformats.org/drawingml/2006/picture">
                        <pic:nvPicPr>
                          <pic:cNvPr id="1973968219" name="Graphic 21" descr="Group brainstorm with solid fill"/>
                          <pic:cNvPicPr>
                            <a:picLocks noChangeAspect="1"/>
                          </pic:cNvPicPr>
                        </pic:nvPicPr>
                        <pic:blipFill>
                          <a:blip r:embed="rId102" cstate="print">
                            <a:extLst>
                              <a:ext uri="{28A0092B-C50C-407E-A947-70E740481C1C}">
                                <a14:useLocalDpi xmlns:a14="http://schemas.microsoft.com/office/drawing/2010/main" val="0"/>
                              </a:ext>
                              <a:ext uri="{96DAC541-7B7A-43D3-8B79-37D633B846F1}">
                                <asvg:svgBlip xmlns:asvg="http://schemas.microsoft.com/office/drawing/2016/SVG/main" r:embed="rId103"/>
                              </a:ext>
                            </a:extLst>
                          </a:blip>
                          <a:stretch>
                            <a:fillRect/>
                          </a:stretch>
                        </pic:blipFill>
                        <pic:spPr>
                          <a:xfrm>
                            <a:off x="4580800" y="217928"/>
                            <a:ext cx="755847" cy="755847"/>
                          </a:xfrm>
                          <a:prstGeom prst="rect">
                            <a:avLst/>
                          </a:prstGeom>
                        </pic:spPr>
                      </pic:pic>
                      <pic:pic xmlns:pic="http://schemas.openxmlformats.org/drawingml/2006/picture">
                        <pic:nvPicPr>
                          <pic:cNvPr id="1973968220" name="Graphic 4239" descr="Connections with solid fill"/>
                          <pic:cNvPicPr>
                            <a:picLocks noChangeAspect="1"/>
                          </pic:cNvPicPr>
                        </pic:nvPicPr>
                        <pic:blipFill>
                          <a:blip r:embed="rId442" cstate="print">
                            <a:extLst>
                              <a:ext uri="{28A0092B-C50C-407E-A947-70E740481C1C}">
                                <a14:useLocalDpi xmlns:a14="http://schemas.microsoft.com/office/drawing/2010/main" val="0"/>
                              </a:ext>
                              <a:ext uri="{96DAC541-7B7A-43D3-8B79-37D633B846F1}">
                                <asvg:svgBlip xmlns:asvg="http://schemas.microsoft.com/office/drawing/2016/SVG/main" r:embed="rId443"/>
                              </a:ext>
                            </a:extLst>
                          </a:blip>
                          <a:stretch>
                            <a:fillRect/>
                          </a:stretch>
                        </pic:blipFill>
                        <pic:spPr>
                          <a:xfrm>
                            <a:off x="1779476" y="277160"/>
                            <a:ext cx="623058" cy="623058"/>
                          </a:xfrm>
                          <a:prstGeom prst="rect">
                            <a:avLst/>
                          </a:prstGeom>
                        </pic:spPr>
                      </pic:pic>
                      <wps:wsp>
                        <wps:cNvPr id="1973968221" name="Freeform 76"/>
                        <wps:cNvSpPr/>
                        <wps:spPr>
                          <a:xfrm>
                            <a:off x="3215777" y="269178"/>
                            <a:ext cx="636405" cy="603009"/>
                          </a:xfrm>
                          <a:custGeom>
                            <a:avLst/>
                            <a:gdLst/>
                            <a:ahLst/>
                            <a:cxnLst/>
                            <a:rect l="l" t="t" r="r" b="b"/>
                            <a:pathLst>
                              <a:path w="1322121" h="1216352">
                                <a:moveTo>
                                  <a:pt x="0" y="0"/>
                                </a:moveTo>
                                <a:lnTo>
                                  <a:pt x="1322121" y="0"/>
                                </a:lnTo>
                                <a:lnTo>
                                  <a:pt x="1322121" y="1216352"/>
                                </a:lnTo>
                                <a:lnTo>
                                  <a:pt x="0" y="1216352"/>
                                </a:lnTo>
                                <a:lnTo>
                                  <a:pt x="0" y="0"/>
                                </a:lnTo>
                                <a:close/>
                              </a:path>
                            </a:pathLst>
                          </a:custGeom>
                          <a:blipFill>
                            <a:blip r:embed="rId444" cstate="email">
                              <a:extLst>
                                <a:ext uri="{28A0092B-C50C-407E-A947-70E740481C1C}">
                                  <a14:useLocalDpi xmlns:a14="http://schemas.microsoft.com/office/drawing/2010/main"/>
                                </a:ext>
                                <a:ext uri="{96DAC541-7B7A-43D3-8B79-37D633B846F1}">
                                  <asvg:svgBlip xmlns:asvg="http://schemas.microsoft.com/office/drawing/2016/SVG/main" r:embed="rId445"/>
                                </a:ext>
                              </a:extLst>
                            </a:blip>
                            <a:stretch>
                              <a:fillRect/>
                            </a:stretch>
                          </a:blipFill>
                          <a:ln cap="sq">
                            <a:noFill/>
                            <a:prstDash val="solid"/>
                            <a:miter/>
                          </a:ln>
                        </wps:spPr>
                        <wps:bodyPr/>
                      </wps:wsp>
                    </wpg:wgp>
                  </a:graphicData>
                </a:graphic>
              </wp:inline>
            </w:drawing>
          </mc:Choice>
          <mc:Fallback>
            <w:pict>
              <v:group w14:anchorId="1EB75310" id="Group 59" o:spid="_x0000_s2745" style="width:446.35pt;height:142pt;mso-position-horizontal-relative:char;mso-position-vertical-relative:line" coordsize="56688,1803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">
                <v:group id="Group 1973968201" o:spid="_x0000_s2746" style="position:absolute;width:56688;height:18036" coordsize="56688,18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">
                  <v:group id="Group 1973968202" o:spid="_x0000_s2747" style="position:absolute;left:1153;width:11993;height:11993" coordorigin="1153"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">
                    <v:roundrect id="Rectangle: Rounded Corners 1973968203" o:spid="_x0000_s2748" style="position:absolute;left:1153;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" fillcolor="#168489" stroked="f" strokeweight="1pt">
                      <v:stroke joinstyle="miter"/>
                    </v:roundre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1973968204" o:spid="_x0000_s2749" type="#_x0000_t9" style="position:absolute;left:2360;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" adj="4655" filled="f" strokecolor="white [3212]" strokeweight="3pt"/>
                  </v:group>
                  <v:group id="Group 1973968205" o:spid="_x0000_s2750" style="position:absolute;left:15132;width:11993;height:11993" coordorigin="15132"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">
                    <v:roundrect id="Rectangle: Rounded Corners 1973968206" o:spid="_x0000_s2751" style="position:absolute;left:15132;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" fillcolor="#2e75b6" stroked="f" strokeweight="1pt">
                      <v:stroke joinstyle="miter"/>
                    </v:roundrect>
                    <v:shape id="Hexagon 1973968207" o:spid="_x0000_s2752" type="#_x0000_t9" style="position:absolute;left:16339;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" adj="4655" filled="f" strokecolor="white [3212]" strokeweight="3pt"/>
                  </v:group>
                  <v:group id="Group 1973968208" o:spid="_x0000_s2753" style="position:absolute;left:29350;width:11993;height:11993" coordorigin="29350"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">
                    <v:roundrect id="Rectangle: Rounded Corners 1973968209" o:spid="_x0000_s2754" style="position:absolute;left:29350;width:9953;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" fillcolor="#ffd366" stroked="f" strokeweight="1pt">
                      <v:stroke joinstyle="miter"/>
                    </v:roundrect>
                    <v:shape id="Hexagon 1973968210" o:spid="_x0000_s2755" type="#_x0000_t9" style="position:absolute;left:30557;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" adj="4655" filled="f" strokecolor="white [3212]" strokeweight="3pt"/>
                  </v:group>
                  <v:group id="Group 1973968211" o:spid="_x0000_s2756" style="position:absolute;left:43511;width:11993;height:11993" coordorigin="43511" coordsize="9952,9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">
                    <v:roundrect id="Rectangle: Rounded Corners 1973968212" o:spid="_x0000_s2757" style="position:absolute;left:43511;width:9952;height:995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" fillcolor="#7f7f7f" stroked="f" strokeweight="1pt">
                      <v:stroke joinstyle="miter"/>
                    </v:roundrect>
                    <v:shape id="Hexagon 1973968213" o:spid="_x0000_s2758" type="#_x0000_t9" style="position:absolute;left:44717;top:1695;width:7539;height:6499;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" adj="4655" filled="f" strokecolor="white [3212]" strokeweight="3pt"/>
                  </v:group>
                  <v:shape id="مربع نص 166" o:spid="_x0000_s2759" type="#_x0000_t202" style="position:absolute;top:13409;width:14299;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" filled="f" stroked="f">
                    <v:textbox>
                      <w:txbxContent>
                        <w:p w14:paraId="63732571"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التحفيز وإدارة الأداء</w:t>
                          </w:r>
                        </w:p>
                      </w:txbxContent>
                    </v:textbox>
                  </v:shape>
                  <v:shape id="مربع نص 166" o:spid="_x0000_s2760" type="#_x0000_t202" style="position:absolute;left:28569;top:13409;width:13849;height:4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" filled="f" stroked="f">
                    <v:textbox>
                      <w:txbxContent>
                        <w:p w14:paraId="53705011"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الإشراك الفعّال</w:t>
                          </w:r>
                        </w:p>
                      </w:txbxContent>
                    </v:textbox>
                  </v:shape>
                  <v:shape id="مربع نص 166" o:spid="_x0000_s2761" type="#_x0000_t202" style="position:absolute;left:42327;top:13409;width:14361;height:46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" filled="f" stroked="f">
                    <v:textbox>
                      <w:txbxContent>
                        <w:p w14:paraId="16BC8B39"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التواصل الاستراتيجي</w:t>
                          </w:r>
                        </w:p>
                      </w:txbxContent>
                    </v:textbox>
                  </v:shape>
                  <v:shape id="مربع نص 166" o:spid="_x0000_s2762" type="#_x0000_t202" style="position:absolute;left:14567;top:13409;width:12204;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" filled="f" stroked="f">
                    <v:textbox>
                      <w:txbxContent>
                        <w:p w14:paraId="5A35C486" w14:textId="77777777" w:rsidR="008E0B6C" w:rsidRDefault="008E0B6C" w:rsidP="008E0B6C">
                          <w:pPr>
                            <w:jc w:val="center"/>
                            <w:rPr>
                              <w:rFonts w:ascii="Adobe Arabic" w:hAnsi="Adobe Arabic" w:cs="Adobe Arabic"/>
                              <w:b/>
                              <w:bCs/>
                              <w:color w:val="000000"/>
                              <w:kern w:val="24"/>
                              <w:sz w:val="36"/>
                              <w:szCs w:val="36"/>
                              <w:lang w:bidi="ar-EG"/>
                            </w:rPr>
                          </w:pPr>
                          <w:r>
                            <w:rPr>
                              <w:rFonts w:ascii="Adobe Arabic" w:hAnsi="Adobe Arabic" w:cs="Adobe Arabic"/>
                              <w:b/>
                              <w:bCs/>
                              <w:color w:val="000000"/>
                              <w:kern w:val="24"/>
                              <w:sz w:val="36"/>
                              <w:szCs w:val="36"/>
                              <w:rtl/>
                              <w:lang w:bidi="ar-EG"/>
                            </w:rPr>
                            <w:t>التمكين والدعم</w:t>
                          </w:r>
                        </w:p>
                      </w:txbxContent>
                    </v:textbox>
                  </v:shape>
                </v:group>
                <v:shape id="Graphic 14" o:spid="_x0000_s2763" type="#_x0000_t75" alt="Business Growth with solid fill" style="position:absolute;left:3980;top:3026;width:5976;height:5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">
                  <v:imagedata r:id="rId446" o:title="Business Growth with solid fill"/>
                </v:shape>
                <v:shape id="Graphic 21" o:spid="_x0000_s2764" type="#_x0000_t75" alt="Group brainstorm with solid fill" style="position:absolute;left:45808;top:2179;width:7558;height:7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">
                  <v:imagedata r:id="rId112" o:title="Group brainstorm with solid fill"/>
                </v:shape>
                <v:shape id="Graphic 4239" o:spid="_x0000_s2765" type="#_x0000_t75" alt="Connections with solid fill" style="position:absolute;left:17794;top:2771;width:6231;height:6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">
                  <v:imagedata r:id="rId447" o:title="Connections with solid fill"/>
                </v:shape>
                <v:shape id="Freeform 76" o:spid="_x0000_s2766" style="position:absolute;left:32157;top:2691;width:6364;height:6030;visibility:visible;mso-wrap-style:square;v-text-anchor:top" coordsize="1322121,1216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" path="m,l1322121,r,1216352l,1216352,,xe" stroked="f">
                  <v:fill r:id="rId448" o:title="" recolor="t" rotate="t" type="frame"/>
                  <v:stroke joinstyle="miter" endcap="square"/>
                  <v:path arrowok="t"/>
                </v:shape>
                <w10:anchorlock/>
              </v:group>
            </w:pict>
          </mc:Fallback>
        </mc:AlternateContent>
      </w:r>
    </w:p>
    <w:p w14:paraId="29E7BB41" w14:textId="405B16FC" w:rsidR="00784A89" w:rsidRPr="001141FB" w:rsidRDefault="00784A89" w:rsidP="004F1264">
      <w:pPr>
        <w:rPr>
          <w:b/>
          <w:bCs/>
          <w:rtl/>
        </w:rPr>
      </w:pPr>
      <w:r w:rsidRPr="002A078C">
        <w:rPr>
          <w:rFonts w:ascii="Sakkal Majalla" w:hAnsi="Sakkal Majalla"/>
          <w:noProof/>
          <w:sz w:val="34"/>
        </w:rPr>
        <mc:AlternateContent>
          <mc:Choice Requires="wpg">
            <w:drawing>
              <wp:inline distT="0" distB="0" distL="0" distR="0" wp14:anchorId="018DA37B" wp14:editId="41ACCE45">
                <wp:extent cx="5731510" cy="891540"/>
                <wp:effectExtent l="0" t="0" r="2540" b="22860"/>
                <wp:docPr id="82765845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7658460" name="مجموعة 47"/>
                        <wpg:cNvGrpSpPr/>
                        <wpg:grpSpPr>
                          <a:xfrm>
                            <a:off x="0" y="0"/>
                            <a:ext cx="5731510" cy="895351"/>
                            <a:chOff x="0" y="0"/>
                            <a:chExt cx="5878196" cy="918845"/>
                          </a:xfrm>
                        </wpg:grpSpPr>
                        <wpg:grpSp>
                          <wpg:cNvPr id="827658461" name="مجموعة 48"/>
                          <wpg:cNvGrpSpPr/>
                          <wpg:grpSpPr>
                            <a:xfrm>
                              <a:off x="0" y="0"/>
                              <a:ext cx="5878196" cy="918845"/>
                              <a:chOff x="0" y="0"/>
                              <a:chExt cx="6240348" cy="919070"/>
                            </a:xfrm>
                          </wpg:grpSpPr>
                          <wpg:grpSp>
                            <wpg:cNvPr id="827658462" name="مجموعة 49"/>
                            <wpg:cNvGrpSpPr/>
                            <wpg:grpSpPr>
                              <a:xfrm>
                                <a:off x="0" y="169208"/>
                                <a:ext cx="5433072" cy="580613"/>
                                <a:chOff x="0" y="169208"/>
                                <a:chExt cx="5433072" cy="580613"/>
                              </a:xfrm>
                            </wpg:grpSpPr>
                            <wps:wsp>
                              <wps:cNvPr id="8276584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76584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6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66" name="مربع نص 41"/>
                          <wps:cNvSpPr txBox="1"/>
                          <wps:spPr>
                            <a:xfrm>
                              <a:off x="204466" y="256690"/>
                              <a:ext cx="4615440" cy="389397"/>
                            </a:xfrm>
                            <a:prstGeom prst="rect">
                              <a:avLst/>
                            </a:prstGeom>
                            <a:noFill/>
                          </wps:spPr>
                          <wps:txbx>
                            <w:txbxContent>
                              <w:p w14:paraId="3A076BB4" w14:textId="523D4002"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التواصل الاستراتيجي:</w:t>
                                </w:r>
                              </w:p>
                            </w:txbxContent>
                          </wps:txbx>
                          <wps:bodyPr wrap="square" rtlCol="1">
                            <a:spAutoFit/>
                          </wps:bodyPr>
                        </wps:wsp>
                      </wpg:grpSp>
                      <pic:pic xmlns:pic="http://schemas.openxmlformats.org/drawingml/2006/picture">
                        <pic:nvPicPr>
                          <pic:cNvPr id="827658467"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18DA37B" id="_x0000_s276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EpCKI1vBwAA9R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276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">
                  <v:group id="مجموعة 48" o:spid="_x0000_s276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">
                    <v:group id="مجموعة 49" o:spid="_x0000_s277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">
                      <v:shape id="شكل حر 50" o:spid="_x0000_s277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7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" fillcolor="#a5a5a5 [2092]" stroked="f" strokeweight="1pt">
                        <v:stroke joinstyle="miter"/>
                      </v:roundrect>
                    </v:group>
                    <v:oval id="شكل بيضاوي 52" o:spid="_x0000_s277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" filled="f" strokecolor="#168489" strokeweight="1pt">
                      <v:stroke joinstyle="miter"/>
                    </v:oval>
                  </v:group>
                  <v:shape id="مربع نص 41" o:spid="_x0000_s2774"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" filled="f" stroked="f">
                    <v:textbox style="mso-fit-shape-to-text:t">
                      <w:txbxContent>
                        <w:p w14:paraId="3A076BB4" w14:textId="523D4002"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التواصل الاستراتيجي:</w:t>
                          </w:r>
                        </w:p>
                      </w:txbxContent>
                    </v:textbox>
                  </v:shape>
                </v:group>
                <v:shape id="صورة 54" o:spid="_x0000_s277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">
                  <v:imagedata r:id="rId117" o:title=""/>
                </v:shape>
                <w10:anchorlock/>
              </v:group>
            </w:pict>
          </mc:Fallback>
        </mc:AlternateContent>
      </w:r>
    </w:p>
    <w:p w14:paraId="7E91A100" w14:textId="77777777" w:rsidR="006B59BE" w:rsidRPr="00B36732" w:rsidRDefault="006B59BE" w:rsidP="004F1264">
      <w:pPr>
        <w:rPr>
          <w:rtl/>
        </w:rPr>
      </w:pPr>
      <w:r w:rsidRPr="00B36732">
        <w:rPr>
          <w:rtl/>
        </w:rPr>
        <w:t xml:space="preserve">  - تطوير "قصة التغيير" المقنعة والملهمة.</w:t>
      </w:r>
    </w:p>
    <w:p w14:paraId="33DA7DCE" w14:textId="77777777" w:rsidR="006B59BE" w:rsidRPr="00B36732" w:rsidRDefault="006B59BE" w:rsidP="004F1264">
      <w:pPr>
        <w:rPr>
          <w:rtl/>
        </w:rPr>
      </w:pPr>
      <w:r w:rsidRPr="00B36732">
        <w:rPr>
          <w:rtl/>
        </w:rPr>
        <w:t xml:space="preserve">  - شرح الأسباب والأهداف والفوائد بوضوح.</w:t>
      </w:r>
    </w:p>
    <w:p w14:paraId="6019049A" w14:textId="77777777" w:rsidR="006B59BE" w:rsidRPr="00B36732" w:rsidRDefault="006B59BE" w:rsidP="004F1264">
      <w:pPr>
        <w:rPr>
          <w:rtl/>
        </w:rPr>
      </w:pPr>
      <w:r w:rsidRPr="00B36732">
        <w:rPr>
          <w:rtl/>
        </w:rPr>
        <w:t xml:space="preserve">  - التواصل المستمر والشفاف حول التقدم والتحديات.</w:t>
      </w:r>
    </w:p>
    <w:p w14:paraId="3AD26DB3" w14:textId="77777777" w:rsidR="006B59BE" w:rsidRDefault="006B59BE" w:rsidP="004F1264">
      <w:pPr>
        <w:rPr>
          <w:rtl/>
        </w:rPr>
      </w:pPr>
      <w:r w:rsidRPr="00B36732">
        <w:rPr>
          <w:rtl/>
        </w:rPr>
        <w:t>"إذا أردت بناء سفينة، فلا تبدأ بجمع الخشب والأدوات وتوزيع المهام، بل ابدأ بغرس الشوق إلى البحر الواسع في قلوب الناس." - أنطوان دو سانت إكزوبيري</w:t>
      </w:r>
    </w:p>
    <w:p w14:paraId="377A86BE" w14:textId="2530FBEC"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633D4BD2" wp14:editId="1A2696B1">
                <wp:extent cx="5731510" cy="891540"/>
                <wp:effectExtent l="0" t="0" r="2540" b="22860"/>
                <wp:docPr id="82765846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7658469" name="مجموعة 47"/>
                        <wpg:cNvGrpSpPr/>
                        <wpg:grpSpPr>
                          <a:xfrm>
                            <a:off x="0" y="0"/>
                            <a:ext cx="5731510" cy="895351"/>
                            <a:chOff x="0" y="0"/>
                            <a:chExt cx="5878196" cy="918845"/>
                          </a:xfrm>
                        </wpg:grpSpPr>
                        <wpg:grpSp>
                          <wpg:cNvPr id="827658470" name="مجموعة 48"/>
                          <wpg:cNvGrpSpPr/>
                          <wpg:grpSpPr>
                            <a:xfrm>
                              <a:off x="0" y="0"/>
                              <a:ext cx="5878196" cy="918845"/>
                              <a:chOff x="0" y="0"/>
                              <a:chExt cx="6240348" cy="919070"/>
                            </a:xfrm>
                          </wpg:grpSpPr>
                          <wpg:grpSp>
                            <wpg:cNvPr id="827658471" name="مجموعة 49"/>
                            <wpg:cNvGrpSpPr/>
                            <wpg:grpSpPr>
                              <a:xfrm>
                                <a:off x="0" y="169208"/>
                                <a:ext cx="5433072" cy="580613"/>
                                <a:chOff x="0" y="169208"/>
                                <a:chExt cx="5433072" cy="580613"/>
                              </a:xfrm>
                            </wpg:grpSpPr>
                            <wps:wsp>
                              <wps:cNvPr id="82765847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765847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7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75" name="مربع نص 41"/>
                          <wps:cNvSpPr txBox="1"/>
                          <wps:spPr>
                            <a:xfrm>
                              <a:off x="204466" y="256690"/>
                              <a:ext cx="4615440" cy="389397"/>
                            </a:xfrm>
                            <a:prstGeom prst="rect">
                              <a:avLst/>
                            </a:prstGeom>
                            <a:noFill/>
                          </wps:spPr>
                          <wps:txbx>
                            <w:txbxContent>
                              <w:p w14:paraId="728FFC70" w14:textId="56A031C2"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الإشراك الفعّال:</w:t>
                                </w:r>
                              </w:p>
                            </w:txbxContent>
                          </wps:txbx>
                          <wps:bodyPr wrap="square" rtlCol="1">
                            <a:spAutoFit/>
                          </wps:bodyPr>
                        </wps:wsp>
                      </wpg:grpSp>
                      <pic:pic xmlns:pic="http://schemas.openxmlformats.org/drawingml/2006/picture">
                        <pic:nvPicPr>
                          <pic:cNvPr id="827658476"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33D4BD2" id="_x0000_s277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">
                <v:group id="مجموعة 47" o:spid="_x0000_s277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">
                  <v:group id="مجموعة 48" o:spid="_x0000_s277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">
                    <v:group id="مجموعة 49" o:spid="_x0000_s277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">
                      <v:shape id="شكل حر 50" o:spid="_x0000_s278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8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" fillcolor="#a5a5a5 [2092]" stroked="f" strokeweight="1pt">
                        <v:stroke joinstyle="miter"/>
                      </v:roundrect>
                    </v:group>
                    <v:oval id="شكل بيضاوي 52" o:spid="_x0000_s278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" filled="f" strokecolor="#168489" strokeweight="1pt">
                      <v:stroke joinstyle="miter"/>
                    </v:oval>
                  </v:group>
                  <v:shape id="مربع نص 41" o:spid="_x0000_s2783"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" filled="f" stroked="f">
                    <v:textbox style="mso-fit-shape-to-text:t">
                      <w:txbxContent>
                        <w:p w14:paraId="728FFC70" w14:textId="56A031C2"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الإشراك الفعّال:</w:t>
                          </w:r>
                        </w:p>
                      </w:txbxContent>
                    </v:textbox>
                  </v:shape>
                </v:group>
                <v:shape id="صورة 54" o:spid="_x0000_s278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">
                  <v:imagedata r:id="rId117" o:title=""/>
                </v:shape>
                <w10:anchorlock/>
              </v:group>
            </w:pict>
          </mc:Fallback>
        </mc:AlternateContent>
      </w:r>
    </w:p>
    <w:p w14:paraId="36E77D4E" w14:textId="77777777" w:rsidR="006B59BE" w:rsidRPr="00B36732" w:rsidRDefault="006B59BE" w:rsidP="004F1264">
      <w:pPr>
        <w:rPr>
          <w:rtl/>
        </w:rPr>
      </w:pPr>
      <w:r w:rsidRPr="00B36732">
        <w:rPr>
          <w:rtl/>
        </w:rPr>
        <w:t xml:space="preserve">  - إشراك الموظفين في تصميم الحلول وصنع القرار.</w:t>
      </w:r>
    </w:p>
    <w:p w14:paraId="69BEFCC3" w14:textId="77777777" w:rsidR="006B59BE" w:rsidRPr="00B36732" w:rsidRDefault="006B59BE" w:rsidP="004F1264">
      <w:pPr>
        <w:rPr>
          <w:rtl/>
        </w:rPr>
      </w:pPr>
      <w:r w:rsidRPr="00B36732">
        <w:rPr>
          <w:rtl/>
        </w:rPr>
        <w:t xml:space="preserve">  - تكوين "أبطال التغيير" من مختلف المستويات والإدارات.</w:t>
      </w:r>
    </w:p>
    <w:p w14:paraId="5EF3C677" w14:textId="77777777" w:rsidR="006B59BE" w:rsidRPr="00B36732" w:rsidRDefault="006B59BE" w:rsidP="004F1264">
      <w:pPr>
        <w:rPr>
          <w:rtl/>
        </w:rPr>
      </w:pPr>
      <w:r w:rsidRPr="00B36732">
        <w:rPr>
          <w:rtl/>
        </w:rPr>
        <w:lastRenderedPageBreak/>
        <w:t xml:space="preserve">  - تبني نهج التصميم المشترك مع المستخدمين النهائيين.</w:t>
      </w:r>
    </w:p>
    <w:p w14:paraId="4911A636" w14:textId="77777777" w:rsidR="006B59BE" w:rsidRDefault="006B59BE" w:rsidP="004F1264">
      <w:pPr>
        <w:rPr>
          <w:rtl/>
        </w:rPr>
      </w:pPr>
      <w:r w:rsidRPr="00B36732">
        <w:rPr>
          <w:rtl/>
        </w:rPr>
        <w:t>وفقاً لدراسة من معهد ماكينزي العالمي، فإن المؤسسات التي تشرك الموظفين بفعالية في مبادرات التحول الرقمي تحقق معدلات نجاح أعلى بنسبة 30% من المؤسسات التي تتبنى نهجاً من الأعلى إلى الأسفل فقط.</w:t>
      </w:r>
    </w:p>
    <w:p w14:paraId="3D7955F8" w14:textId="0D051936"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17A4F573" wp14:editId="1766A8FE">
                <wp:extent cx="5731510" cy="891540"/>
                <wp:effectExtent l="0" t="0" r="2540" b="22860"/>
                <wp:docPr id="8276584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7658478" name="مجموعة 47"/>
                        <wpg:cNvGrpSpPr/>
                        <wpg:grpSpPr>
                          <a:xfrm>
                            <a:off x="0" y="0"/>
                            <a:ext cx="5731510" cy="895351"/>
                            <a:chOff x="0" y="0"/>
                            <a:chExt cx="5878196" cy="918845"/>
                          </a:xfrm>
                        </wpg:grpSpPr>
                        <wpg:grpSp>
                          <wpg:cNvPr id="827658479" name="مجموعة 48"/>
                          <wpg:cNvGrpSpPr/>
                          <wpg:grpSpPr>
                            <a:xfrm>
                              <a:off x="0" y="0"/>
                              <a:ext cx="5878196" cy="918845"/>
                              <a:chOff x="0" y="0"/>
                              <a:chExt cx="6240348" cy="919070"/>
                            </a:xfrm>
                          </wpg:grpSpPr>
                          <wpg:grpSp>
                            <wpg:cNvPr id="827658480" name="مجموعة 49"/>
                            <wpg:cNvGrpSpPr/>
                            <wpg:grpSpPr>
                              <a:xfrm>
                                <a:off x="0" y="169208"/>
                                <a:ext cx="5433072" cy="580613"/>
                                <a:chOff x="0" y="169208"/>
                                <a:chExt cx="5433072" cy="580613"/>
                              </a:xfrm>
                            </wpg:grpSpPr>
                            <wps:wsp>
                              <wps:cNvPr id="8276584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76584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8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84" name="مربع نص 41"/>
                          <wps:cNvSpPr txBox="1"/>
                          <wps:spPr>
                            <a:xfrm>
                              <a:off x="204466" y="256653"/>
                              <a:ext cx="4615440" cy="389397"/>
                            </a:xfrm>
                            <a:prstGeom prst="rect">
                              <a:avLst/>
                            </a:prstGeom>
                            <a:noFill/>
                          </wps:spPr>
                          <wps:txbx>
                            <w:txbxContent>
                              <w:p w14:paraId="72E3E275" w14:textId="493F0ED0"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التمكين والدعم:</w:t>
                                </w:r>
                              </w:p>
                            </w:txbxContent>
                          </wps:txbx>
                          <wps:bodyPr wrap="square" rtlCol="1">
                            <a:spAutoFit/>
                          </wps:bodyPr>
                        </wps:wsp>
                      </wpg:grpSp>
                      <pic:pic xmlns:pic="http://schemas.openxmlformats.org/drawingml/2006/picture">
                        <pic:nvPicPr>
                          <pic:cNvPr id="827658485"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7A4F573" id="_x0000_s27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8cZijcwcAAPU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27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">
                  <v:group id="مجموعة 48" o:spid="_x0000_s27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">
                    <v:group id="مجموعة 49" o:spid="_x0000_s27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">
                      <v:shape id="شكل حر 50" o:spid="_x0000_s27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" fillcolor="#a5a5a5 [2092]" stroked="f" strokeweight="1pt">
                        <v:stroke joinstyle="miter"/>
                      </v:roundrect>
                    </v:group>
                    <v:oval id="شكل بيضاوي 52" o:spid="_x0000_s27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" filled="f" strokecolor="#168489" strokeweight="1pt">
                      <v:stroke joinstyle="miter"/>
                    </v:oval>
                  </v:group>
                  <v:shape id="مربع نص 41" o:spid="_x0000_s2792"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" filled="f" stroked="f">
                    <v:textbox style="mso-fit-shape-to-text:t">
                      <w:txbxContent>
                        <w:p w14:paraId="72E3E275" w14:textId="493F0ED0"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التمكين والدعم:</w:t>
                          </w:r>
                        </w:p>
                      </w:txbxContent>
                    </v:textbox>
                  </v:shape>
                </v:group>
                <v:shape id="صورة 54" o:spid="_x0000_s27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">
                  <v:imagedata r:id="rId117" o:title=""/>
                </v:shape>
                <w10:anchorlock/>
              </v:group>
            </w:pict>
          </mc:Fallback>
        </mc:AlternateContent>
      </w:r>
    </w:p>
    <w:p w14:paraId="4D9BA0AB" w14:textId="77777777" w:rsidR="006B59BE" w:rsidRPr="00B36732" w:rsidRDefault="006B59BE" w:rsidP="004F1264">
      <w:pPr>
        <w:rPr>
          <w:rtl/>
        </w:rPr>
      </w:pPr>
      <w:r w:rsidRPr="00B36732">
        <w:rPr>
          <w:rtl/>
        </w:rPr>
        <w:t xml:space="preserve">  - توفير برامج تدريب وتطوير شاملة ومستمرة.</w:t>
      </w:r>
    </w:p>
    <w:p w14:paraId="666F95B0" w14:textId="77777777" w:rsidR="006B59BE" w:rsidRPr="00B36732" w:rsidRDefault="006B59BE" w:rsidP="004F1264">
      <w:pPr>
        <w:rPr>
          <w:rtl/>
        </w:rPr>
      </w:pPr>
      <w:r w:rsidRPr="00B36732">
        <w:rPr>
          <w:rtl/>
        </w:rPr>
        <w:t xml:space="preserve">  - تقديم الدعم الفردي والتوجيه خلال فترة التحول.</w:t>
      </w:r>
    </w:p>
    <w:p w14:paraId="61CE6B69" w14:textId="77777777" w:rsidR="006B59BE" w:rsidRDefault="006B59BE" w:rsidP="004F1264">
      <w:pPr>
        <w:rPr>
          <w:rtl/>
        </w:rPr>
      </w:pPr>
      <w:r w:rsidRPr="00B36732">
        <w:rPr>
          <w:rtl/>
        </w:rPr>
        <w:t xml:space="preserve">  - تخصيص الوقت والموارد اللازمة للتعلم والتكيّف.</w:t>
      </w:r>
    </w:p>
    <w:p w14:paraId="0764FF78" w14:textId="46472E87"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33D0D838" wp14:editId="1E99DD5D">
                <wp:extent cx="5731510" cy="891540"/>
                <wp:effectExtent l="0" t="0" r="2540" b="22860"/>
                <wp:docPr id="82765848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827658487" name="مجموعة 47"/>
                        <wpg:cNvGrpSpPr/>
                        <wpg:grpSpPr>
                          <a:xfrm>
                            <a:off x="0" y="0"/>
                            <a:ext cx="5731510" cy="895351"/>
                            <a:chOff x="0" y="0"/>
                            <a:chExt cx="5878196" cy="918845"/>
                          </a:xfrm>
                        </wpg:grpSpPr>
                        <wpg:grpSp>
                          <wpg:cNvPr id="827658488" name="مجموعة 48"/>
                          <wpg:cNvGrpSpPr/>
                          <wpg:grpSpPr>
                            <a:xfrm>
                              <a:off x="0" y="0"/>
                              <a:ext cx="5878196" cy="918845"/>
                              <a:chOff x="0" y="0"/>
                              <a:chExt cx="6240348" cy="919070"/>
                            </a:xfrm>
                          </wpg:grpSpPr>
                          <wpg:grpSp>
                            <wpg:cNvPr id="827658489" name="مجموعة 49"/>
                            <wpg:cNvGrpSpPr/>
                            <wpg:grpSpPr>
                              <a:xfrm>
                                <a:off x="0" y="169208"/>
                                <a:ext cx="5433072" cy="580613"/>
                                <a:chOff x="0" y="169208"/>
                                <a:chExt cx="5433072" cy="580613"/>
                              </a:xfrm>
                            </wpg:grpSpPr>
                            <wps:wsp>
                              <wps:cNvPr id="8276584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8276584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827658493" name="مربع نص 41"/>
                          <wps:cNvSpPr txBox="1"/>
                          <wps:spPr>
                            <a:xfrm>
                              <a:off x="204466" y="256690"/>
                              <a:ext cx="4615440" cy="389397"/>
                            </a:xfrm>
                            <a:prstGeom prst="rect">
                              <a:avLst/>
                            </a:prstGeom>
                            <a:noFill/>
                          </wps:spPr>
                          <wps:txbx>
                            <w:txbxContent>
                              <w:p w14:paraId="48A95EBB" w14:textId="2B680C7A"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التحفيز وإدارة الأداء:</w:t>
                                </w:r>
                              </w:p>
                            </w:txbxContent>
                          </wps:txbx>
                          <wps:bodyPr wrap="square" rtlCol="1">
                            <a:spAutoFit/>
                          </wps:bodyPr>
                        </wps:wsp>
                      </wpg:grpSp>
                      <pic:pic xmlns:pic="http://schemas.openxmlformats.org/drawingml/2006/picture">
                        <pic:nvPicPr>
                          <pic:cNvPr id="827658494"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3D0D838" id="_x0000_s279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&#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">
                <v:group id="مجموعة 47" o:spid="_x0000_s27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">
                  <v:group id="مجموعة 48" o:spid="_x0000_s27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">
                    <v:group id="مجموعة 49" o:spid="_x0000_s27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">
                      <v:shape id="شكل حر 50" o:spid="_x0000_s27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7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" fillcolor="#a5a5a5 [2092]" stroked="f" strokeweight="1pt">
                        <v:stroke joinstyle="miter"/>
                      </v:roundrect>
                    </v:group>
                    <v:oval id="شكل بيضاوي 52" o:spid="_x0000_s28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" filled="f" strokecolor="#168489" strokeweight="1pt">
                      <v:stroke joinstyle="miter"/>
                    </v:oval>
                  </v:group>
                  <v:shape id="مربع نص 41" o:spid="_x0000_s2801"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" filled="f" stroked="f">
                    <v:textbox style="mso-fit-shape-to-text:t">
                      <w:txbxContent>
                        <w:p w14:paraId="48A95EBB" w14:textId="2B680C7A" w:rsidR="00784A89" w:rsidRPr="000E3C09" w:rsidRDefault="000E3C09" w:rsidP="000E3C09">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التحفيز وإدارة الأداء:</w:t>
                          </w:r>
                        </w:p>
                      </w:txbxContent>
                    </v:textbox>
                  </v:shape>
                </v:group>
                <v:shape id="صورة 54" o:spid="_x0000_s28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">
                  <v:imagedata r:id="rId117" o:title=""/>
                </v:shape>
                <w10:anchorlock/>
              </v:group>
            </w:pict>
          </mc:Fallback>
        </mc:AlternateContent>
      </w:r>
    </w:p>
    <w:p w14:paraId="386791D9" w14:textId="77777777" w:rsidR="006B59BE" w:rsidRPr="00B36732" w:rsidRDefault="006B59BE" w:rsidP="004F1264">
      <w:pPr>
        <w:rPr>
          <w:rtl/>
        </w:rPr>
      </w:pPr>
      <w:r w:rsidRPr="00B36732">
        <w:rPr>
          <w:rtl/>
        </w:rPr>
        <w:t xml:space="preserve">  - تعديل أنظمة التقييم والمكافآت لتعزيز السلوكيات المطلوبة.</w:t>
      </w:r>
    </w:p>
    <w:p w14:paraId="7853067F" w14:textId="77777777" w:rsidR="006B59BE" w:rsidRPr="00B36732" w:rsidRDefault="006B59BE" w:rsidP="004F1264">
      <w:pPr>
        <w:rPr>
          <w:rtl/>
        </w:rPr>
      </w:pPr>
      <w:r w:rsidRPr="00B36732">
        <w:rPr>
          <w:rtl/>
        </w:rPr>
        <w:t xml:space="preserve">  - الاحتفال بالنجاحات المبكرة ومكافأة المبادرين.</w:t>
      </w:r>
    </w:p>
    <w:p w14:paraId="242D4015" w14:textId="77777777" w:rsidR="006B59BE" w:rsidRPr="00B36732" w:rsidRDefault="006B59BE" w:rsidP="004F1264">
      <w:pPr>
        <w:rPr>
          <w:rtl/>
        </w:rPr>
      </w:pPr>
      <w:r w:rsidRPr="00B36732">
        <w:rPr>
          <w:rtl/>
        </w:rPr>
        <w:t xml:space="preserve">  - إدماج مؤشرات التحول الرقمي في تقييم الأداء.</w:t>
      </w:r>
    </w:p>
    <w:p w14:paraId="77002889" w14:textId="245859BE" w:rsidR="006B59BE" w:rsidRPr="000E3C09" w:rsidRDefault="000E3C09" w:rsidP="000E3C09">
      <w:pPr>
        <w:pStyle w:val="ad"/>
        <w:rPr>
          <w:b w:val="0"/>
          <w:bCs/>
          <w:color w:val="168489"/>
          <w:rtl/>
        </w:rPr>
      </w:pPr>
      <w:r w:rsidRPr="00E42DAD">
        <w:rPr>
          <w:noProof/>
        </w:rPr>
        <mc:AlternateContent>
          <mc:Choice Requires="wpg">
            <w:drawing>
              <wp:anchor distT="0" distB="0" distL="114300" distR="114300" simplePos="0" relativeHeight="252875776" behindDoc="0" locked="0" layoutInCell="1" allowOverlap="1" wp14:anchorId="6C7792E1" wp14:editId="0902562E">
                <wp:simplePos x="0" y="0"/>
                <wp:positionH relativeFrom="margin">
                  <wp:posOffset>4995545</wp:posOffset>
                </wp:positionH>
                <wp:positionV relativeFrom="paragraph">
                  <wp:posOffset>9968</wp:posOffset>
                </wp:positionV>
                <wp:extent cx="735965" cy="661670"/>
                <wp:effectExtent l="0" t="0" r="6985" b="5080"/>
                <wp:wrapSquare wrapText="bothSides"/>
                <wp:docPr id="1578247721"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578247722" name="Picture 1578247722"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578247723" name="Rectangle: Rounded Corners 1578247723"/>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6332097" id="Group 20" o:spid="_x0000_s1026" style="position:absolute;margin-left:393.35pt;margin-top:.8pt;width:57.95pt;height:52.1pt;z-index:252875776;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">
                <v:shape id="Picture 1578247722"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">
                  <v:imagedata r:id="rId122" o:title="Reference "/>
                </v:shape>
                <v:roundrect id="Rectangle: Rounded Corners 157824772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" fillcolor="#168489" strokecolor="#168489" strokeweight="1pt">
                  <v:stroke joinstyle="miter"/>
                </v:roundrect>
                <w10:wrap type="square" anchorx="margin"/>
              </v:group>
            </w:pict>
          </mc:Fallback>
        </mc:AlternateContent>
      </w:r>
      <w:r w:rsidR="006B59BE" w:rsidRPr="000E3C09">
        <w:rPr>
          <w:b w:val="0"/>
          <w:bCs/>
          <w:color w:val="168489"/>
          <w:rtl/>
        </w:rPr>
        <w:t xml:space="preserve">مثال: </w:t>
      </w:r>
    </w:p>
    <w:p w14:paraId="5C2017D7" w14:textId="77777777" w:rsidR="006B59BE" w:rsidRPr="00B36732" w:rsidRDefault="006B59BE" w:rsidP="004F1264">
      <w:pPr>
        <w:rPr>
          <w:rtl/>
        </w:rPr>
      </w:pPr>
      <w:r w:rsidRPr="00B36732">
        <w:rPr>
          <w:rtl/>
        </w:rPr>
        <w:t>شركة "مايكروسوفت" عند تحولها من نموذج بيع البرمجيات التقليدي إلى نموذج السحابة والاشتراكات، واجهت مقاومة كبيرة من فرق المبيعات. تعاملت معها من خلال:</w:t>
      </w:r>
    </w:p>
    <w:p w14:paraId="563F678C" w14:textId="3B3C825A" w:rsidR="006B59BE" w:rsidRPr="00B36732" w:rsidRDefault="008E0B6C" w:rsidP="004F1264">
      <w:pPr>
        <w:rPr>
          <w:rtl/>
        </w:rPr>
      </w:pPr>
      <w:r>
        <w:rPr>
          <w:noProof/>
        </w:rPr>
        <w:drawing>
          <wp:anchor distT="0" distB="0" distL="114300" distR="114300" simplePos="0" relativeHeight="252949504" behindDoc="0" locked="0" layoutInCell="1" allowOverlap="1" wp14:anchorId="373B8927" wp14:editId="1B618B38">
            <wp:simplePos x="0" y="0"/>
            <wp:positionH relativeFrom="margin">
              <wp:align>left</wp:align>
            </wp:positionH>
            <wp:positionV relativeFrom="paragraph">
              <wp:posOffset>319258</wp:posOffset>
            </wp:positionV>
            <wp:extent cx="1223010" cy="1223010"/>
            <wp:effectExtent l="0" t="0" r="0" b="0"/>
            <wp:wrapSquare wrapText="bothSides"/>
            <wp:docPr id="1973968222" name="Picture 1973968222" descr="Microsof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Microsoft "/>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B36732">
        <w:rPr>
          <w:rtl/>
        </w:rPr>
        <w:t>- تصميم نظام تعويضات انتقالي يكافئ على المبيعات السحابية بشكل أكبر.</w:t>
      </w:r>
    </w:p>
    <w:p w14:paraId="59745AE5" w14:textId="3E721FD8" w:rsidR="006B59BE" w:rsidRPr="00B36732" w:rsidRDefault="006B59BE" w:rsidP="004F1264">
      <w:pPr>
        <w:rPr>
          <w:rtl/>
        </w:rPr>
      </w:pPr>
      <w:r w:rsidRPr="00B36732">
        <w:rPr>
          <w:rtl/>
        </w:rPr>
        <w:t>- تدريب مكثف على أساليب البيع الجديدة وقيمة المنتجات السحابية.</w:t>
      </w:r>
      <w:r w:rsidR="008E0B6C" w:rsidRPr="008E0B6C">
        <w:t xml:space="preserve"> </w:t>
      </w:r>
    </w:p>
    <w:p w14:paraId="5FCFF8C1" w14:textId="77777777" w:rsidR="006B59BE" w:rsidRPr="00B36732" w:rsidRDefault="006B59BE" w:rsidP="004F1264">
      <w:pPr>
        <w:rPr>
          <w:rtl/>
        </w:rPr>
      </w:pPr>
      <w:r w:rsidRPr="00B36732">
        <w:rPr>
          <w:rtl/>
        </w:rPr>
        <w:t>- إشراك قادة المبيعات في تصميم استراتيجيات الانتقال.</w:t>
      </w:r>
    </w:p>
    <w:p w14:paraId="4886DDBA" w14:textId="77777777" w:rsidR="006B59BE" w:rsidRPr="00B36732" w:rsidRDefault="006B59BE" w:rsidP="004F1264">
      <w:pPr>
        <w:rPr>
          <w:rtl/>
        </w:rPr>
      </w:pPr>
      <w:r w:rsidRPr="00B36732">
        <w:rPr>
          <w:rtl/>
        </w:rPr>
        <w:t>- التواصل المستمر حول نجاحات العملاء ومردود التحول.</w:t>
      </w:r>
    </w:p>
    <w:p w14:paraId="78F50BB3" w14:textId="6130C2AE" w:rsidR="006B59BE" w:rsidRDefault="004F1264" w:rsidP="004F1264">
      <w:pPr>
        <w:rPr>
          <w:rtl/>
        </w:rPr>
      </w:pPr>
      <w:r w:rsidRPr="002A078C">
        <w:rPr>
          <w:rFonts w:ascii="Sakkal Majalla" w:hAnsi="Sakkal Majalla"/>
          <w:noProof/>
          <w:color w:val="002060"/>
          <w:sz w:val="34"/>
        </w:rPr>
        <w:lastRenderedPageBreak/>
        <mc:AlternateContent>
          <mc:Choice Requires="wpg">
            <w:drawing>
              <wp:inline distT="0" distB="0" distL="0" distR="0" wp14:anchorId="26A97942" wp14:editId="6F5C693D">
                <wp:extent cx="5731510" cy="895350"/>
                <wp:effectExtent l="0" t="0" r="21590" b="19050"/>
                <wp:docPr id="61926102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19261021"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19261022" name="مجموعة 39"/>
                        <wpg:cNvGrpSpPr/>
                        <wpg:grpSpPr>
                          <a:xfrm>
                            <a:off x="0" y="0"/>
                            <a:ext cx="5731510" cy="895350"/>
                            <a:chOff x="0" y="0"/>
                            <a:chExt cx="5878196" cy="918845"/>
                          </a:xfrm>
                        </wpg:grpSpPr>
                        <wpg:grpSp>
                          <wpg:cNvPr id="619261023" name="مجموعة 40"/>
                          <wpg:cNvGrpSpPr/>
                          <wpg:grpSpPr>
                            <a:xfrm>
                              <a:off x="0" y="0"/>
                              <a:ext cx="5878196" cy="918845"/>
                              <a:chOff x="0" y="0"/>
                              <a:chExt cx="6240348" cy="919070"/>
                            </a:xfrm>
                          </wpg:grpSpPr>
                          <wpg:grpSp>
                            <wpg:cNvPr id="619261024" name="مجموعة 41"/>
                            <wpg:cNvGrpSpPr/>
                            <wpg:grpSpPr>
                              <a:xfrm>
                                <a:off x="0" y="169208"/>
                                <a:ext cx="5433072" cy="580613"/>
                                <a:chOff x="0" y="169208"/>
                                <a:chExt cx="5433072" cy="580613"/>
                              </a:xfrm>
                            </wpg:grpSpPr>
                            <wps:wsp>
                              <wps:cNvPr id="61926102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2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2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28" name="مربع نص 41"/>
                          <wps:cNvSpPr txBox="1"/>
                          <wps:spPr>
                            <a:xfrm>
                              <a:off x="204484" y="257055"/>
                              <a:ext cx="4616071" cy="387740"/>
                            </a:xfrm>
                            <a:prstGeom prst="rect">
                              <a:avLst/>
                            </a:prstGeom>
                            <a:noFill/>
                          </wps:spPr>
                          <wps:txbx>
                            <w:txbxContent>
                              <w:p w14:paraId="63E1442F" w14:textId="7EF2B945"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بناء خارطة طريق للتحو</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ل المؤسسي</w:t>
                                </w:r>
                              </w:p>
                            </w:txbxContent>
                          </wps:txbx>
                          <wps:bodyPr wrap="square" rtlCol="1">
                            <a:spAutoFit/>
                          </wps:bodyPr>
                        </wps:wsp>
                      </wpg:grpSp>
                    </wpg:wgp>
                  </a:graphicData>
                </a:graphic>
              </wp:inline>
            </w:drawing>
          </mc:Choice>
          <mc:Fallback>
            <w:pict>
              <v:group w14:anchorId="26A97942" id="_x0000_s2803"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">
                <v:shape id="صورة 38" o:spid="_x0000_s2804"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">
                  <v:imagedata r:id="rId95" o:title=""/>
                </v:shape>
                <v:group id="مجموعة 39" o:spid="_x0000_s280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">
                  <v:group id="مجموعة 40" o:spid="_x0000_s280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">
                    <v:group id="مجموعة 41" o:spid="_x0000_s280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">
                      <v:shape id="شكل حر 42" o:spid="_x0000_s280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80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" fillcolor="#168489" stroked="f" strokeweight="1pt">
                        <v:stroke joinstyle="miter"/>
                      </v:roundrect>
                    </v:group>
                    <v:oval id="شكل بيضاوي 44" o:spid="_x0000_s281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" filled="f" strokecolor="#a5a5a5 [2092]" strokeweight="1pt">
                      <v:stroke joinstyle="miter"/>
                    </v:oval>
                  </v:group>
                  <v:shape id="مربع نص 41" o:spid="_x0000_s2811"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" filled="f" stroked="f">
                    <v:textbox style="mso-fit-shape-to-text:t">
                      <w:txbxContent>
                        <w:p w14:paraId="63E1442F" w14:textId="7EF2B945" w:rsidR="004F1264" w:rsidRDefault="000E3C09" w:rsidP="004F1264">
                          <w:pPr>
                            <w:rPr>
                              <w:rFonts w:eastAsia="Calibri" w:hAnsi="Adobe Arabic" w:cs="Adobe Arabic"/>
                              <w:b/>
                              <w:bCs/>
                              <w:color w:val="FFFFFF"/>
                              <w:kern w:val="24"/>
                              <w:sz w:val="36"/>
                              <w:szCs w:val="36"/>
                              <w:lang w:bidi="ar-EG"/>
                            </w:rPr>
                          </w:pPr>
                          <w:r w:rsidRPr="000E3C09">
                            <w:rPr>
                              <w:rFonts w:eastAsia="Calibri" w:hAnsi="Adobe Arabic" w:cs="Adobe Arabic"/>
                              <w:b/>
                              <w:bCs/>
                              <w:color w:val="FFFFFF"/>
                              <w:kern w:val="24"/>
                              <w:sz w:val="36"/>
                              <w:szCs w:val="36"/>
                              <w:rtl/>
                              <w:lang w:bidi="ar-EG"/>
                            </w:rPr>
                            <w:t>بناء خارطة طريق للتحو</w:t>
                          </w:r>
                          <w:r w:rsidRPr="000E3C09">
                            <w:rPr>
                              <w:rFonts w:eastAsia="Calibri" w:hAnsi="Adobe Arabic" w:cs="Adobe Arabic" w:hint="cs"/>
                              <w:b/>
                              <w:bCs/>
                              <w:color w:val="FFFFFF"/>
                              <w:kern w:val="24"/>
                              <w:sz w:val="36"/>
                              <w:szCs w:val="36"/>
                              <w:rtl/>
                              <w:lang w:bidi="ar-EG"/>
                            </w:rPr>
                            <w:t>ّ</w:t>
                          </w:r>
                          <w:r w:rsidRPr="000E3C09">
                            <w:rPr>
                              <w:rFonts w:eastAsia="Calibri" w:hAnsi="Adobe Arabic" w:cs="Adobe Arabic"/>
                              <w:b/>
                              <w:bCs/>
                              <w:color w:val="FFFFFF"/>
                              <w:kern w:val="24"/>
                              <w:sz w:val="36"/>
                              <w:szCs w:val="36"/>
                              <w:rtl/>
                              <w:lang w:bidi="ar-EG"/>
                            </w:rPr>
                            <w:t>ل المؤسسي</w:t>
                          </w:r>
                        </w:p>
                      </w:txbxContent>
                    </v:textbox>
                  </v:shape>
                </v:group>
                <w10:anchorlock/>
              </v:group>
            </w:pict>
          </mc:Fallback>
        </mc:AlternateContent>
      </w:r>
    </w:p>
    <w:p w14:paraId="746D40E8" w14:textId="77777777" w:rsidR="006B59BE" w:rsidRDefault="006B59BE" w:rsidP="004F1264">
      <w:r w:rsidRPr="00B36732">
        <w:rPr>
          <w:rtl/>
        </w:rPr>
        <w:t>خارطة الطريق هي الوثيقة الاستراتيجية التي توجه رحلة التحول الرقمي وتحدد المراحل والأولويات والموارد اللازمة. تتضمن عملية بناء خارطة طريق فعّالة:</w:t>
      </w:r>
    </w:p>
    <w:p w14:paraId="5A5F4BEF" w14:textId="7A463098" w:rsidR="008E0B6C" w:rsidRDefault="008E0B6C" w:rsidP="008E0B6C">
      <w:pPr>
        <w:rPr>
          <w:rtl/>
        </w:rPr>
      </w:pPr>
      <w:r w:rsidRPr="008E0B6C">
        <w:rPr>
          <w:noProof/>
        </w:rPr>
        <mc:AlternateContent>
          <mc:Choice Requires="wpg">
            <w:drawing>
              <wp:inline distT="0" distB="0" distL="0" distR="0" wp14:anchorId="71C336E5" wp14:editId="55C08C1D">
                <wp:extent cx="5956155" cy="2088732"/>
                <wp:effectExtent l="0" t="0" r="0" b="0"/>
                <wp:docPr id="1973968223" name="Group 50"/>
                <wp:cNvGraphicFramePr/>
                <a:graphic xmlns:a="http://schemas.openxmlformats.org/drawingml/2006/main">
                  <a:graphicData uri="http://schemas.microsoft.com/office/word/2010/wordprocessingGroup">
                    <wpg:wgp>
                      <wpg:cNvGrpSpPr/>
                      <wpg:grpSpPr>
                        <a:xfrm>
                          <a:off x="0" y="0"/>
                          <a:ext cx="5956155" cy="2088732"/>
                          <a:chOff x="0" y="0"/>
                          <a:chExt cx="5956155" cy="2088732"/>
                        </a:xfrm>
                      </wpg:grpSpPr>
                      <wpg:grpSp>
                        <wpg:cNvPr id="1973968224" name="Group 1973968224"/>
                        <wpg:cNvGrpSpPr/>
                        <wpg:grpSpPr>
                          <a:xfrm>
                            <a:off x="0" y="0"/>
                            <a:ext cx="5956155" cy="2088732"/>
                            <a:chOff x="0" y="0"/>
                            <a:chExt cx="5956155" cy="2088732"/>
                          </a:xfrm>
                        </wpg:grpSpPr>
                        <wps:wsp>
                          <wps:cNvPr id="1973968225" name="Freeform 4"/>
                          <wps:cNvSpPr/>
                          <wps:spPr>
                            <a:xfrm rot="10800000">
                              <a:off x="1721165" y="13261"/>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chemeClr val="accent5">
                                <a:lumMod val="75000"/>
                              </a:schemeClr>
                            </a:solidFill>
                            <a:ln cap="sq">
                              <a:noFill/>
                              <a:prstDash val="solid"/>
                              <a:miter/>
                            </a:ln>
                          </wps:spPr>
                          <wps:bodyPr/>
                        </wps:wsp>
                        <wps:wsp>
                          <wps:cNvPr id="1973968226" name="TextBox 5"/>
                          <wps:cNvSpPr txBox="1"/>
                          <wps:spPr>
                            <a:xfrm rot="10800000">
                              <a:off x="1721165" y="13261"/>
                              <a:ext cx="301399" cy="436707"/>
                            </a:xfrm>
                            <a:prstGeom prst="rect">
                              <a:avLst/>
                            </a:prstGeom>
                          </wps:spPr>
                          <wps:bodyPr lIns="21287" tIns="21287" rIns="21287" bIns="21287" rtlCol="0" anchor="ctr"/>
                        </wps:wsp>
                        <wps:wsp>
                          <wps:cNvPr id="1973968227" name="AutoShape 6"/>
                          <wps:cNvCnPr/>
                          <wps:spPr>
                            <a:xfrm>
                              <a:off x="1871865" y="935327"/>
                              <a:ext cx="0" cy="214626"/>
                            </a:xfrm>
                            <a:prstGeom prst="line">
                              <a:avLst/>
                            </a:prstGeom>
                            <a:ln w="28575" cap="rnd">
                              <a:solidFill>
                                <a:schemeClr val="accent5">
                                  <a:lumMod val="75000"/>
                                </a:schemeClr>
                              </a:solidFill>
                              <a:prstDash val="sysDot"/>
                              <a:headEnd type="none" w="sm" len="sm"/>
                              <a:tailEnd type="oval" w="med" len="med"/>
                            </a:ln>
                          </wps:spPr>
                          <wps:bodyPr/>
                        </wps:wsp>
                        <wps:wsp>
                          <wps:cNvPr id="1973968228" name="Freeform 9"/>
                          <wps:cNvSpPr/>
                          <wps:spPr>
                            <a:xfrm>
                              <a:off x="1536482" y="294507"/>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chemeClr val="accent5">
                                  <a:lumMod val="75000"/>
                                </a:schemeClr>
                              </a:solidFill>
                              <a:prstDash val="solid"/>
                              <a:miter/>
                            </a:ln>
                          </wps:spPr>
                          <wps:bodyPr/>
                        </wps:wsp>
                        <wps:wsp>
                          <wps:cNvPr id="1973968229" name="TextBox 10"/>
                          <wps:cNvSpPr txBox="1"/>
                          <wps:spPr>
                            <a:xfrm>
                              <a:off x="1597858" y="325195"/>
                              <a:ext cx="531923" cy="562611"/>
                            </a:xfrm>
                            <a:prstGeom prst="rect">
                              <a:avLst/>
                            </a:prstGeom>
                          </wps:spPr>
                          <wps:bodyPr lIns="21287" tIns="21287" rIns="21287" bIns="21287" rtlCol="0" anchor="ctr"/>
                        </wps:wsp>
                        <wps:wsp>
                          <wps:cNvPr id="1973968230" name="Freeform 12"/>
                          <wps:cNvSpPr/>
                          <wps:spPr>
                            <a:xfrm rot="10800000">
                              <a:off x="2892610" y="6846"/>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rgbClr val="FFD366"/>
                            </a:solidFill>
                            <a:ln cap="sq">
                              <a:noFill/>
                              <a:prstDash val="solid"/>
                              <a:miter/>
                            </a:ln>
                          </wps:spPr>
                          <wps:bodyPr/>
                        </wps:wsp>
                        <wps:wsp>
                          <wps:cNvPr id="1973968231" name="TextBox 13"/>
                          <wps:cNvSpPr txBox="1"/>
                          <wps:spPr>
                            <a:xfrm rot="10800000">
                              <a:off x="2892610" y="6846"/>
                              <a:ext cx="301399" cy="436707"/>
                            </a:xfrm>
                            <a:prstGeom prst="rect">
                              <a:avLst/>
                            </a:prstGeom>
                          </wps:spPr>
                          <wps:bodyPr lIns="21287" tIns="21287" rIns="21287" bIns="21287" rtlCol="0" anchor="ctr"/>
                        </wps:wsp>
                        <wps:wsp>
                          <wps:cNvPr id="1973968232" name="AutoShape 14"/>
                          <wps:cNvCnPr/>
                          <wps:spPr>
                            <a:xfrm>
                              <a:off x="3043309" y="928911"/>
                              <a:ext cx="0" cy="214626"/>
                            </a:xfrm>
                            <a:prstGeom prst="line">
                              <a:avLst/>
                            </a:prstGeom>
                            <a:ln w="28575" cap="rnd">
                              <a:solidFill>
                                <a:srgbClr val="FFD366"/>
                              </a:solidFill>
                              <a:prstDash val="sysDot"/>
                              <a:headEnd type="none" w="sm" len="sm"/>
                              <a:tailEnd type="oval" w="med" len="med"/>
                            </a:ln>
                          </wps:spPr>
                          <wps:bodyPr/>
                        </wps:wsp>
                        <wps:wsp>
                          <wps:cNvPr id="1973968233" name="Freeform 17"/>
                          <wps:cNvSpPr/>
                          <wps:spPr>
                            <a:xfrm>
                              <a:off x="2707926" y="288091"/>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rgbClr val="FFD366"/>
                              </a:solidFill>
                              <a:prstDash val="solid"/>
                              <a:miter/>
                            </a:ln>
                          </wps:spPr>
                          <wps:bodyPr/>
                        </wps:wsp>
                        <wps:wsp>
                          <wps:cNvPr id="1973968234" name="TextBox 18"/>
                          <wps:cNvSpPr txBox="1"/>
                          <wps:spPr>
                            <a:xfrm>
                              <a:off x="2769302" y="318778"/>
                              <a:ext cx="531923" cy="562611"/>
                            </a:xfrm>
                            <a:prstGeom prst="rect">
                              <a:avLst/>
                            </a:prstGeom>
                          </wps:spPr>
                          <wps:bodyPr lIns="21287" tIns="21287" rIns="21287" bIns="21287" rtlCol="0" anchor="ctr"/>
                        </wps:wsp>
                        <wps:wsp>
                          <wps:cNvPr id="1973968235" name="Freeform 20"/>
                          <wps:cNvSpPr/>
                          <wps:spPr>
                            <a:xfrm rot="10800000">
                              <a:off x="4064054" y="429"/>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chemeClr val="bg1">
                                <a:lumMod val="50000"/>
                              </a:schemeClr>
                            </a:solidFill>
                            <a:ln cap="sq">
                              <a:noFill/>
                              <a:prstDash val="solid"/>
                              <a:miter/>
                            </a:ln>
                          </wps:spPr>
                          <wps:bodyPr/>
                        </wps:wsp>
                        <wps:wsp>
                          <wps:cNvPr id="1973968236" name="TextBox 21"/>
                          <wps:cNvSpPr txBox="1"/>
                          <wps:spPr>
                            <a:xfrm rot="10800000">
                              <a:off x="4064054" y="429"/>
                              <a:ext cx="301399" cy="436707"/>
                            </a:xfrm>
                            <a:prstGeom prst="rect">
                              <a:avLst/>
                            </a:prstGeom>
                          </wps:spPr>
                          <wps:bodyPr lIns="21287" tIns="21287" rIns="21287" bIns="21287" rtlCol="0" anchor="ctr"/>
                        </wps:wsp>
                        <wps:wsp>
                          <wps:cNvPr id="1973968237" name="AutoShape 22"/>
                          <wps:cNvCnPr/>
                          <wps:spPr>
                            <a:xfrm>
                              <a:off x="4214754" y="922494"/>
                              <a:ext cx="0" cy="214626"/>
                            </a:xfrm>
                            <a:prstGeom prst="line">
                              <a:avLst/>
                            </a:prstGeom>
                            <a:ln w="28575" cap="rnd">
                              <a:solidFill>
                                <a:schemeClr val="bg1">
                                  <a:lumMod val="50000"/>
                                </a:schemeClr>
                              </a:solidFill>
                              <a:prstDash val="sysDot"/>
                              <a:headEnd type="none" w="sm" len="sm"/>
                              <a:tailEnd type="oval" w="med" len="med"/>
                            </a:ln>
                          </wps:spPr>
                          <wps:bodyPr/>
                        </wps:wsp>
                        <wps:wsp>
                          <wps:cNvPr id="1973968238" name="Freeform 25"/>
                          <wps:cNvSpPr/>
                          <wps:spPr>
                            <a:xfrm>
                              <a:off x="3879371" y="281675"/>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chemeClr val="bg1">
                                  <a:lumMod val="50000"/>
                                </a:schemeClr>
                              </a:solidFill>
                              <a:prstDash val="solid"/>
                              <a:miter/>
                            </a:ln>
                          </wps:spPr>
                          <wps:bodyPr/>
                        </wps:wsp>
                        <wps:wsp>
                          <wps:cNvPr id="1973968239" name="TextBox 26"/>
                          <wps:cNvSpPr txBox="1"/>
                          <wps:spPr>
                            <a:xfrm>
                              <a:off x="3940747" y="312362"/>
                              <a:ext cx="531923" cy="562611"/>
                            </a:xfrm>
                            <a:prstGeom prst="rect">
                              <a:avLst/>
                            </a:prstGeom>
                          </wps:spPr>
                          <wps:bodyPr lIns="21287" tIns="21287" rIns="21287" bIns="21287" rtlCol="0" anchor="ctr"/>
                        </wps:wsp>
                        <wps:wsp>
                          <wps:cNvPr id="1973968240" name="Freeform 28"/>
                          <wps:cNvSpPr/>
                          <wps:spPr>
                            <a:xfrm rot="10800000">
                              <a:off x="5236339" y="429"/>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rgbClr val="168489"/>
                            </a:solidFill>
                            <a:ln cap="sq">
                              <a:noFill/>
                              <a:prstDash val="solid"/>
                              <a:miter/>
                            </a:ln>
                          </wps:spPr>
                          <wps:bodyPr/>
                        </wps:wsp>
                        <wps:wsp>
                          <wps:cNvPr id="1973968241" name="TextBox 29"/>
                          <wps:cNvSpPr txBox="1"/>
                          <wps:spPr>
                            <a:xfrm rot="10800000">
                              <a:off x="5236339" y="429"/>
                              <a:ext cx="301399" cy="436707"/>
                            </a:xfrm>
                            <a:prstGeom prst="rect">
                              <a:avLst/>
                            </a:prstGeom>
                          </wps:spPr>
                          <wps:bodyPr lIns="21287" tIns="21287" rIns="21287" bIns="21287" rtlCol="0" anchor="ctr"/>
                        </wps:wsp>
                        <wps:wsp>
                          <wps:cNvPr id="1973968242" name="AutoShape 30"/>
                          <wps:cNvCnPr/>
                          <wps:spPr>
                            <a:xfrm>
                              <a:off x="5387039" y="922494"/>
                              <a:ext cx="0" cy="214626"/>
                            </a:xfrm>
                            <a:prstGeom prst="line">
                              <a:avLst/>
                            </a:prstGeom>
                            <a:ln w="28575" cap="rnd">
                              <a:solidFill>
                                <a:srgbClr val="168489"/>
                              </a:solidFill>
                              <a:prstDash val="sysDot"/>
                              <a:headEnd type="none" w="sm" len="sm"/>
                              <a:tailEnd type="oval" w="med" len="med"/>
                            </a:ln>
                          </wps:spPr>
                          <wps:bodyPr/>
                        </wps:wsp>
                        <wps:wsp>
                          <wps:cNvPr id="1973968243" name="Freeform 33"/>
                          <wps:cNvSpPr/>
                          <wps:spPr>
                            <a:xfrm>
                              <a:off x="5051656" y="281675"/>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rgbClr val="168489"/>
                              </a:solidFill>
                              <a:prstDash val="solid"/>
                              <a:miter/>
                            </a:ln>
                          </wps:spPr>
                          <wps:bodyPr/>
                        </wps:wsp>
                        <wps:wsp>
                          <wps:cNvPr id="1973968244" name="TextBox 34"/>
                          <wps:cNvSpPr txBox="1"/>
                          <wps:spPr>
                            <a:xfrm>
                              <a:off x="5113032" y="312362"/>
                              <a:ext cx="531923" cy="562611"/>
                            </a:xfrm>
                            <a:prstGeom prst="rect">
                              <a:avLst/>
                            </a:prstGeom>
                          </wps:spPr>
                          <wps:bodyPr lIns="21287" tIns="21287" rIns="21287" bIns="21287" rtlCol="0" anchor="ctr"/>
                        </wps:wsp>
                        <wps:wsp>
                          <wps:cNvPr id="1973968245" name="Freeform 36"/>
                          <wps:cNvSpPr/>
                          <wps:spPr>
                            <a:xfrm rot="10800000">
                              <a:off x="549721" y="6846"/>
                              <a:ext cx="301399" cy="417153"/>
                            </a:xfrm>
                            <a:custGeom>
                              <a:avLst/>
                              <a:gdLst/>
                              <a:ahLst/>
                              <a:cxnLst/>
                              <a:rect l="l" t="t" r="r" b="b"/>
                              <a:pathLst>
                                <a:path w="587259" h="812800">
                                  <a:moveTo>
                                    <a:pt x="159839" y="0"/>
                                  </a:moveTo>
                                  <a:lnTo>
                                    <a:pt x="427420" y="0"/>
                                  </a:lnTo>
                                  <a:cubicBezTo>
                                    <a:pt x="469812" y="0"/>
                                    <a:pt x="510468" y="16840"/>
                                    <a:pt x="540444" y="46816"/>
                                  </a:cubicBezTo>
                                  <a:cubicBezTo>
                                    <a:pt x="570419" y="76792"/>
                                    <a:pt x="587259" y="117447"/>
                                    <a:pt x="587259" y="159839"/>
                                  </a:cubicBezTo>
                                  <a:lnTo>
                                    <a:pt x="587259" y="652961"/>
                                  </a:lnTo>
                                  <a:cubicBezTo>
                                    <a:pt x="587259" y="741237"/>
                                    <a:pt x="515697" y="812800"/>
                                    <a:pt x="427420" y="812800"/>
                                  </a:cubicBezTo>
                                  <a:lnTo>
                                    <a:pt x="159839" y="812800"/>
                                  </a:lnTo>
                                  <a:cubicBezTo>
                                    <a:pt x="117447" y="812800"/>
                                    <a:pt x="76792" y="795960"/>
                                    <a:pt x="46816" y="765984"/>
                                  </a:cubicBezTo>
                                  <a:cubicBezTo>
                                    <a:pt x="16840" y="736008"/>
                                    <a:pt x="0" y="695353"/>
                                    <a:pt x="0" y="652961"/>
                                  </a:cubicBezTo>
                                  <a:lnTo>
                                    <a:pt x="0" y="159839"/>
                                  </a:lnTo>
                                  <a:cubicBezTo>
                                    <a:pt x="0" y="117447"/>
                                    <a:pt x="16840" y="76792"/>
                                    <a:pt x="46816" y="46816"/>
                                  </a:cubicBezTo>
                                  <a:cubicBezTo>
                                    <a:pt x="76792" y="16840"/>
                                    <a:pt x="117447" y="0"/>
                                    <a:pt x="159839" y="0"/>
                                  </a:cubicBezTo>
                                  <a:close/>
                                </a:path>
                              </a:pathLst>
                            </a:custGeom>
                            <a:solidFill>
                              <a:srgbClr val="168489"/>
                            </a:solidFill>
                            <a:ln cap="sq">
                              <a:noFill/>
                              <a:prstDash val="solid"/>
                              <a:miter/>
                            </a:ln>
                          </wps:spPr>
                          <wps:bodyPr/>
                        </wps:wsp>
                        <wps:wsp>
                          <wps:cNvPr id="1973968246" name="TextBox 37"/>
                          <wps:cNvSpPr txBox="1"/>
                          <wps:spPr>
                            <a:xfrm rot="10800000">
                              <a:off x="549721" y="6846"/>
                              <a:ext cx="301399" cy="436707"/>
                            </a:xfrm>
                            <a:prstGeom prst="rect">
                              <a:avLst/>
                            </a:prstGeom>
                          </wps:spPr>
                          <wps:bodyPr lIns="21287" tIns="21287" rIns="21287" bIns="21287" rtlCol="0" anchor="ctr"/>
                        </wps:wsp>
                        <wps:wsp>
                          <wps:cNvPr id="1973968247" name="AutoShape 38"/>
                          <wps:cNvCnPr/>
                          <wps:spPr>
                            <a:xfrm>
                              <a:off x="700420" y="928911"/>
                              <a:ext cx="0" cy="214626"/>
                            </a:xfrm>
                            <a:prstGeom prst="line">
                              <a:avLst/>
                            </a:prstGeom>
                            <a:ln w="28575" cap="rnd">
                              <a:solidFill>
                                <a:srgbClr val="168489"/>
                              </a:solidFill>
                              <a:prstDash val="sysDot"/>
                              <a:headEnd type="none" w="sm" len="sm"/>
                              <a:tailEnd type="oval" w="med" len="med"/>
                            </a:ln>
                          </wps:spPr>
                          <wps:bodyPr/>
                        </wps:wsp>
                        <wps:wsp>
                          <wps:cNvPr id="1973968248" name="Freeform 41"/>
                          <wps:cNvSpPr/>
                          <wps:spPr>
                            <a:xfrm>
                              <a:off x="365037" y="288091"/>
                              <a:ext cx="654674" cy="654674"/>
                            </a:xfrm>
                            <a:custGeom>
                              <a:avLst/>
                              <a:gdLst/>
                              <a:ahLst/>
                              <a:cxnLst/>
                              <a:rect l="l" t="t" r="r" b="b"/>
                              <a:pathLst>
                                <a:path w="812800" h="812800">
                                  <a:moveTo>
                                    <a:pt x="406400" y="0"/>
                                  </a:moveTo>
                                  <a:cubicBezTo>
                                    <a:pt x="181951" y="0"/>
                                    <a:pt x="0" y="181951"/>
                                    <a:pt x="0" y="406400"/>
                                  </a:cubicBezTo>
                                  <a:cubicBezTo>
                                    <a:pt x="0" y="630849"/>
                                    <a:pt x="181951" y="812800"/>
                                    <a:pt x="406400" y="812800"/>
                                  </a:cubicBezTo>
                                  <a:cubicBezTo>
                                    <a:pt x="630849" y="812800"/>
                                    <a:pt x="812800" y="630849"/>
                                    <a:pt x="812800" y="406400"/>
                                  </a:cubicBezTo>
                                  <a:cubicBezTo>
                                    <a:pt x="812800" y="181951"/>
                                    <a:pt x="630849" y="0"/>
                                    <a:pt x="406400" y="0"/>
                                  </a:cubicBezTo>
                                  <a:lnTo>
                                    <a:pt x="406400" y="0"/>
                                  </a:lnTo>
                                  <a:close/>
                                </a:path>
                              </a:pathLst>
                            </a:custGeom>
                            <a:solidFill>
                              <a:srgbClr val="FFFFFF"/>
                            </a:solidFill>
                            <a:ln w="19050" cap="sq">
                              <a:solidFill>
                                <a:srgbClr val="168489"/>
                              </a:solidFill>
                              <a:prstDash val="solid"/>
                              <a:miter/>
                            </a:ln>
                          </wps:spPr>
                          <wps:bodyPr/>
                        </wps:wsp>
                        <wps:wsp>
                          <wps:cNvPr id="1973968249" name="TextBox 42"/>
                          <wps:cNvSpPr txBox="1"/>
                          <wps:spPr>
                            <a:xfrm>
                              <a:off x="426413" y="318778"/>
                              <a:ext cx="531923" cy="562611"/>
                            </a:xfrm>
                            <a:prstGeom prst="rect">
                              <a:avLst/>
                            </a:prstGeom>
                          </wps:spPr>
                          <wps:bodyPr lIns="21287" tIns="21287" rIns="21287" bIns="21287" rtlCol="0" anchor="ctr"/>
                        </wps:wsp>
                        <wps:wsp>
                          <wps:cNvPr id="1973968250" name="TextBox 48"/>
                          <wps:cNvSpPr txBox="1"/>
                          <wps:spPr>
                            <a:xfrm>
                              <a:off x="1730820" y="11537"/>
                              <a:ext cx="250825" cy="285750"/>
                            </a:xfrm>
                            <a:prstGeom prst="rect">
                              <a:avLst/>
                            </a:prstGeom>
                          </wps:spPr>
                          <wps:txbx>
                            <w:txbxContent>
                              <w:p w14:paraId="4351D2C8" w14:textId="77777777" w:rsid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04</w:t>
                                </w:r>
                              </w:p>
                            </w:txbxContent>
                          </wps:txbx>
                          <wps:bodyPr lIns="0" tIns="0" rIns="0" bIns="0" rtlCol="0" anchor="t">
                            <a:spAutoFit/>
                          </wps:bodyPr>
                        </wps:wsp>
                        <wps:wsp>
                          <wps:cNvPr id="1973968251" name="TextBox 49"/>
                          <wps:cNvSpPr txBox="1"/>
                          <wps:spPr>
                            <a:xfrm>
                              <a:off x="2917506" y="12845"/>
                              <a:ext cx="251460" cy="285750"/>
                            </a:xfrm>
                            <a:prstGeom prst="rect">
                              <a:avLst/>
                            </a:prstGeom>
                          </wps:spPr>
                          <wps:txbx>
                            <w:txbxContent>
                              <w:p w14:paraId="46196632" w14:textId="77777777" w:rsid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03</w:t>
                                </w:r>
                              </w:p>
                            </w:txbxContent>
                          </wps:txbx>
                          <wps:bodyPr lIns="0" tIns="0" rIns="0" bIns="0" rtlCol="0" anchor="t">
                            <a:spAutoFit/>
                          </wps:bodyPr>
                        </wps:wsp>
                        <wps:wsp>
                          <wps:cNvPr id="1973968252" name="TextBox 50"/>
                          <wps:cNvSpPr txBox="1"/>
                          <wps:spPr>
                            <a:xfrm>
                              <a:off x="2449168" y="1389456"/>
                              <a:ext cx="1129030" cy="572770"/>
                            </a:xfrm>
                            <a:prstGeom prst="rect">
                              <a:avLst/>
                            </a:prstGeom>
                          </wps:spPr>
                          <wps:txbx>
                            <w:txbxContent>
                              <w:p w14:paraId="5C891179" w14:textId="77777777" w:rsidR="008E0B6C" w:rsidRDefault="008E0B6C" w:rsidP="008E0B6C">
                                <w:pPr>
                                  <w:bidi w:val="0"/>
                                  <w:jc w:val="center"/>
                                  <w:rPr>
                                    <w:rFonts w:ascii="Adobe Arabic" w:hAnsi="Adobe Arabic" w:cs="Adobe Arabic"/>
                                    <w:b/>
                                    <w:bCs/>
                                    <w:color w:val="FFD366"/>
                                    <w:kern w:val="24"/>
                                    <w:sz w:val="36"/>
                                    <w:szCs w:val="36"/>
                                    <w:lang w:bidi="ar-EG"/>
                                  </w:rPr>
                                </w:pPr>
                                <w:r>
                                  <w:rPr>
                                    <w:rFonts w:ascii="Adobe Arabic" w:hAnsi="Adobe Arabic" w:cs="Adobe Arabic"/>
                                    <w:b/>
                                    <w:bCs/>
                                    <w:color w:val="FFD366"/>
                                    <w:kern w:val="24"/>
                                    <w:sz w:val="36"/>
                                    <w:szCs w:val="36"/>
                                    <w:rtl/>
                                    <w:lang w:bidi="ar-EG"/>
                                  </w:rPr>
                                  <w:t>تحديد المبادرات الرئيسية</w:t>
                                </w:r>
                              </w:p>
                            </w:txbxContent>
                          </wps:txbx>
                          <wps:bodyPr wrap="square" lIns="0" tIns="0" rIns="0" bIns="0" rtlCol="0" anchor="t">
                            <a:spAutoFit/>
                          </wps:bodyPr>
                        </wps:wsp>
                        <wps:wsp>
                          <wps:cNvPr id="1973968253" name="TextBox 51"/>
                          <wps:cNvSpPr txBox="1"/>
                          <wps:spPr>
                            <a:xfrm>
                              <a:off x="4088515" y="6415"/>
                              <a:ext cx="251460" cy="285750"/>
                            </a:xfrm>
                            <a:prstGeom prst="rect">
                              <a:avLst/>
                            </a:prstGeom>
                          </wps:spPr>
                          <wps:txbx>
                            <w:txbxContent>
                              <w:p w14:paraId="1652D1DD" w14:textId="77777777" w:rsidR="008E0B6C" w:rsidRP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sidRPr="008E0B6C">
                                  <w:rPr>
                                    <w:rFonts w:ascii="SST Arabic Medium" w:eastAsia="SST Arabic Bold" w:hAnsi="SST Arabic Medium" w:cs="SST Arabic Medium"/>
                                    <w:b/>
                                    <w:bCs/>
                                    <w:color w:val="F8F8F8"/>
                                    <w:kern w:val="24"/>
                                    <w:szCs w:val="28"/>
                                    <w:rtl/>
                                  </w:rPr>
                                  <w:t>02</w:t>
                                </w:r>
                              </w:p>
                            </w:txbxContent>
                          </wps:txbx>
                          <wps:bodyPr lIns="0" tIns="0" rIns="0" bIns="0" rtlCol="0" anchor="t">
                            <a:spAutoFit/>
                          </wps:bodyPr>
                        </wps:wsp>
                        <wps:wsp>
                          <wps:cNvPr id="1973968254" name="TextBox 52"/>
                          <wps:cNvSpPr txBox="1"/>
                          <wps:spPr>
                            <a:xfrm>
                              <a:off x="5261038" y="0"/>
                              <a:ext cx="251460" cy="285750"/>
                            </a:xfrm>
                            <a:prstGeom prst="rect">
                              <a:avLst/>
                            </a:prstGeom>
                          </wps:spPr>
                          <wps:txbx>
                            <w:txbxContent>
                              <w:p w14:paraId="625EAE0D" w14:textId="77777777" w:rsid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01</w:t>
                                </w:r>
                              </w:p>
                            </w:txbxContent>
                          </wps:txbx>
                          <wps:bodyPr lIns="0" tIns="0" rIns="0" bIns="0" rtlCol="0" anchor="t">
                            <a:spAutoFit/>
                          </wps:bodyPr>
                        </wps:wsp>
                        <wps:wsp>
                          <wps:cNvPr id="1973968255" name="TextBox 53"/>
                          <wps:cNvSpPr txBox="1"/>
                          <wps:spPr>
                            <a:xfrm>
                              <a:off x="4855065" y="1230212"/>
                              <a:ext cx="1101090" cy="858520"/>
                            </a:xfrm>
                            <a:prstGeom prst="rect">
                              <a:avLst/>
                            </a:prstGeom>
                          </wps:spPr>
                          <wps:txbx>
                            <w:txbxContent>
                              <w:p w14:paraId="1C095844" w14:textId="77777777" w:rsidR="008E0B6C" w:rsidRDefault="008E0B6C" w:rsidP="008E0B6C">
                                <w:pPr>
                                  <w:jc w:val="center"/>
                                  <w:rPr>
                                    <w:rFonts w:ascii="Adobe Arabic" w:hAnsi="Adobe Arabic" w:cs="Adobe Arabic"/>
                                    <w:b/>
                                    <w:bCs/>
                                    <w:color w:val="168489"/>
                                    <w:kern w:val="24"/>
                                    <w:sz w:val="36"/>
                                    <w:szCs w:val="36"/>
                                    <w:lang w:bidi="ar-EG"/>
                                  </w:rPr>
                                </w:pPr>
                                <w:r>
                                  <w:rPr>
                                    <w:rFonts w:ascii="Adobe Arabic" w:hAnsi="Adobe Arabic" w:cs="Adobe Arabic"/>
                                    <w:b/>
                                    <w:bCs/>
                                    <w:color w:val="168489"/>
                                    <w:kern w:val="24"/>
                                    <w:sz w:val="36"/>
                                    <w:szCs w:val="36"/>
                                    <w:rtl/>
                                    <w:lang w:bidi="ar-EG"/>
                                  </w:rPr>
                                  <w:t>تحديد النطاق والأهداف الاستراتيجية</w:t>
                                </w:r>
                              </w:p>
                            </w:txbxContent>
                          </wps:txbx>
                          <wps:bodyPr wrap="square" lIns="0" tIns="0" rIns="0" bIns="0" rtlCol="0" anchor="t">
                            <a:spAutoFit/>
                          </wps:bodyPr>
                        </wps:wsp>
                        <wps:wsp>
                          <wps:cNvPr id="1973968256" name="TextBox 54"/>
                          <wps:cNvSpPr txBox="1"/>
                          <wps:spPr>
                            <a:xfrm>
                              <a:off x="549675" y="0"/>
                              <a:ext cx="250825" cy="285750"/>
                            </a:xfrm>
                            <a:prstGeom prst="rect">
                              <a:avLst/>
                            </a:prstGeom>
                          </wps:spPr>
                          <wps:txbx>
                            <w:txbxContent>
                              <w:p w14:paraId="6D4AB72F" w14:textId="77777777" w:rsid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05</w:t>
                                </w:r>
                              </w:p>
                            </w:txbxContent>
                          </wps:txbx>
                          <wps:bodyPr lIns="0" tIns="0" rIns="0" bIns="0" rtlCol="0" anchor="t">
                            <a:spAutoFit/>
                          </wps:bodyPr>
                        </wps:wsp>
                        <wps:wsp>
                          <wps:cNvPr id="1973968257" name="TextBox 55"/>
                          <wps:cNvSpPr txBox="1"/>
                          <wps:spPr>
                            <a:xfrm>
                              <a:off x="3678505" y="1389585"/>
                              <a:ext cx="1095375" cy="572770"/>
                            </a:xfrm>
                            <a:prstGeom prst="rect">
                              <a:avLst/>
                            </a:prstGeom>
                          </wps:spPr>
                          <wps:txbx>
                            <w:txbxContent>
                              <w:p w14:paraId="6D671C4C" w14:textId="77777777" w:rsidR="008E0B6C" w:rsidRDefault="008E0B6C" w:rsidP="008E0B6C">
                                <w:pPr>
                                  <w:jc w:val="center"/>
                                  <w:rPr>
                                    <w:rFonts w:ascii="Adobe Arabic" w:hAnsi="Adobe Arabic" w:cs="Adobe Arabic"/>
                                    <w:b/>
                                    <w:bCs/>
                                    <w:color w:val="808080" w:themeColor="background1" w:themeShade="80"/>
                                    <w:kern w:val="24"/>
                                    <w:sz w:val="36"/>
                                    <w:szCs w:val="36"/>
                                    <w:lang w:bidi="ar-EG"/>
                                  </w:rPr>
                                </w:pPr>
                                <w:r>
                                  <w:rPr>
                                    <w:rFonts w:ascii="Adobe Arabic" w:hAnsi="Adobe Arabic" w:cs="Adobe Arabic"/>
                                    <w:b/>
                                    <w:bCs/>
                                    <w:color w:val="808080" w:themeColor="background1" w:themeShade="80"/>
                                    <w:kern w:val="24"/>
                                    <w:sz w:val="36"/>
                                    <w:szCs w:val="36"/>
                                    <w:rtl/>
                                    <w:lang w:bidi="ar-EG"/>
                                  </w:rPr>
                                  <w:t>تقسيم الرحلة إلى مراحل واضحة</w:t>
                                </w:r>
                              </w:p>
                            </w:txbxContent>
                          </wps:txbx>
                          <wps:bodyPr wrap="square" lIns="0" tIns="0" rIns="0" bIns="0" rtlCol="0" anchor="t">
                            <a:spAutoFit/>
                          </wps:bodyPr>
                        </wps:wsp>
                        <wps:wsp>
                          <wps:cNvPr id="1973968258" name="TextBox 56"/>
                          <wps:cNvSpPr txBox="1"/>
                          <wps:spPr>
                            <a:xfrm>
                              <a:off x="1226942" y="1389585"/>
                              <a:ext cx="1141095" cy="572770"/>
                            </a:xfrm>
                            <a:prstGeom prst="rect">
                              <a:avLst/>
                            </a:prstGeom>
                          </wps:spPr>
                          <wps:txbx>
                            <w:txbxContent>
                              <w:p w14:paraId="767E4861" w14:textId="77777777" w:rsidR="008E0B6C" w:rsidRDefault="008E0B6C" w:rsidP="008E0B6C">
                                <w:pPr>
                                  <w:bidi w:val="0"/>
                                  <w:jc w:val="center"/>
                                  <w:rPr>
                                    <w:rFonts w:ascii="Adobe Arabic" w:hAnsi="Adobe Arabic" w:cs="Adobe Arabic"/>
                                    <w:b/>
                                    <w:bCs/>
                                    <w:color w:val="2E74B5" w:themeColor="accent5" w:themeShade="BF"/>
                                    <w:kern w:val="24"/>
                                    <w:sz w:val="36"/>
                                    <w:szCs w:val="36"/>
                                    <w:lang w:bidi="ar-EG"/>
                                  </w:rPr>
                                </w:pPr>
                                <w:r>
                                  <w:rPr>
                                    <w:rFonts w:ascii="Adobe Arabic" w:hAnsi="Adobe Arabic" w:cs="Adobe Arabic"/>
                                    <w:b/>
                                    <w:bCs/>
                                    <w:color w:val="2E74B5" w:themeColor="accent5" w:themeShade="BF"/>
                                    <w:kern w:val="24"/>
                                    <w:sz w:val="36"/>
                                    <w:szCs w:val="36"/>
                                    <w:rtl/>
                                    <w:lang w:bidi="ar-EG"/>
                                  </w:rPr>
                                  <w:t>تحديد المتطلبات والموارد</w:t>
                                </w:r>
                              </w:p>
                            </w:txbxContent>
                          </wps:txbx>
                          <wps:bodyPr wrap="square" lIns="0" tIns="0" rIns="0" bIns="0" rtlCol="0" anchor="t">
                            <a:spAutoFit/>
                          </wps:bodyPr>
                        </wps:wsp>
                        <wps:wsp>
                          <wps:cNvPr id="1973968259" name="TextBox 57"/>
                          <wps:cNvSpPr txBox="1"/>
                          <wps:spPr>
                            <a:xfrm>
                              <a:off x="0" y="1389585"/>
                              <a:ext cx="1263650" cy="572770"/>
                            </a:xfrm>
                            <a:prstGeom prst="rect">
                              <a:avLst/>
                            </a:prstGeom>
                          </wps:spPr>
                          <wps:txbx>
                            <w:txbxContent>
                              <w:p w14:paraId="05FCB6CD" w14:textId="77777777" w:rsidR="008E0B6C" w:rsidRDefault="008E0B6C" w:rsidP="008E0B6C">
                                <w:pPr>
                                  <w:jc w:val="center"/>
                                  <w:rPr>
                                    <w:rFonts w:ascii="Adobe Arabic" w:hAnsi="Adobe Arabic" w:cs="Adobe Arabic"/>
                                    <w:b/>
                                    <w:bCs/>
                                    <w:color w:val="168489"/>
                                    <w:kern w:val="24"/>
                                    <w:sz w:val="36"/>
                                    <w:szCs w:val="36"/>
                                    <w:lang w:bidi="ar-EG"/>
                                  </w:rPr>
                                </w:pPr>
                                <w:r>
                                  <w:rPr>
                                    <w:rFonts w:ascii="Adobe Arabic" w:hAnsi="Adobe Arabic" w:cs="Adobe Arabic"/>
                                    <w:b/>
                                    <w:bCs/>
                                    <w:color w:val="168489"/>
                                    <w:kern w:val="24"/>
                                    <w:sz w:val="36"/>
                                    <w:szCs w:val="36"/>
                                    <w:rtl/>
                                    <w:lang w:bidi="ar-EG"/>
                                  </w:rPr>
                                  <w:t>وضع إطار للحوكمة والقياس</w:t>
                                </w:r>
                              </w:p>
                            </w:txbxContent>
                          </wps:txbx>
                          <wps:bodyPr wrap="square" lIns="0" tIns="0" rIns="0" bIns="0" rtlCol="0" anchor="t">
                            <a:spAutoFit/>
                          </wps:bodyPr>
                        </wps:wsp>
                      </wpg:grpSp>
                      <pic:pic xmlns:pic="http://schemas.openxmlformats.org/drawingml/2006/picture">
                        <pic:nvPicPr>
                          <pic:cNvPr id="1973968260" name="Graphic 19" descr="List with solid fill"/>
                          <pic:cNvPicPr>
                            <a:picLocks noChangeAspect="1"/>
                          </pic:cNvPicPr>
                        </pic:nvPicPr>
                        <pic:blipFill>
                          <a:blip r:embed="rId449" cstate="print">
                            <a:extLst>
                              <a:ext uri="{28A0092B-C50C-407E-A947-70E740481C1C}">
                                <a14:useLocalDpi xmlns:a14="http://schemas.microsoft.com/office/drawing/2010/main" val="0"/>
                              </a:ext>
                              <a:ext uri="{96DAC541-7B7A-43D3-8B79-37D633B846F1}">
                                <asvg:svgBlip xmlns:asvg="http://schemas.microsoft.com/office/drawing/2016/SVG/main" r:embed="rId450"/>
                              </a:ext>
                            </a:extLst>
                          </a:blip>
                          <a:stretch>
                            <a:fillRect/>
                          </a:stretch>
                        </pic:blipFill>
                        <pic:spPr>
                          <a:xfrm>
                            <a:off x="3973527" y="389155"/>
                            <a:ext cx="487866" cy="487866"/>
                          </a:xfrm>
                          <a:prstGeom prst="rect">
                            <a:avLst/>
                          </a:prstGeom>
                        </pic:spPr>
                      </pic:pic>
                      <pic:pic xmlns:pic="http://schemas.openxmlformats.org/drawingml/2006/picture">
                        <pic:nvPicPr>
                          <pic:cNvPr id="1973968261" name="Graphic 2" descr="Bullseye with solid fill"/>
                          <pic:cNvPicPr>
                            <a:picLocks noChangeAspect="1"/>
                          </pic:cNvPicPr>
                        </pic:nvPicPr>
                        <pic:blipFill>
                          <a:blip r:embed="rId451" cstate="print">
                            <a:extLst>
                              <a:ext uri="{28A0092B-C50C-407E-A947-70E740481C1C}">
                                <a14:useLocalDpi xmlns:a14="http://schemas.microsoft.com/office/drawing/2010/main" val="0"/>
                              </a:ext>
                              <a:ext uri="{96DAC541-7B7A-43D3-8B79-37D633B846F1}">
                                <asvg:svgBlip xmlns:asvg="http://schemas.microsoft.com/office/drawing/2016/SVG/main" r:embed="rId452"/>
                              </a:ext>
                            </a:extLst>
                          </a:blip>
                          <a:stretch>
                            <a:fillRect/>
                          </a:stretch>
                        </pic:blipFill>
                        <pic:spPr>
                          <a:xfrm>
                            <a:off x="5121846" y="346193"/>
                            <a:ext cx="564113" cy="564113"/>
                          </a:xfrm>
                          <a:prstGeom prst="rect">
                            <a:avLst/>
                          </a:prstGeom>
                        </pic:spPr>
                      </pic:pic>
                      <pic:pic xmlns:pic="http://schemas.openxmlformats.org/drawingml/2006/picture">
                        <pic:nvPicPr>
                          <pic:cNvPr id="1973968262" name="Graphic 26" descr="Gears with solid fill"/>
                          <pic:cNvPicPr>
                            <a:picLocks noChangeAspect="1"/>
                          </pic:cNvPicPr>
                        </pic:nvPicPr>
                        <pic:blipFill>
                          <a:blip r:embed="rId355" cstate="print">
                            <a:extLst>
                              <a:ext uri="{28A0092B-C50C-407E-A947-70E740481C1C}">
                                <a14:useLocalDpi xmlns:a14="http://schemas.microsoft.com/office/drawing/2010/main" val="0"/>
                              </a:ext>
                              <a:ext uri="{96DAC541-7B7A-43D3-8B79-37D633B846F1}">
                                <asvg:svgBlip xmlns:asvg="http://schemas.microsoft.com/office/drawing/2016/SVG/main" r:embed="rId356"/>
                              </a:ext>
                            </a:extLst>
                          </a:blip>
                          <a:stretch>
                            <a:fillRect/>
                          </a:stretch>
                        </pic:blipFill>
                        <pic:spPr>
                          <a:xfrm>
                            <a:off x="418503" y="328562"/>
                            <a:ext cx="602063" cy="602063"/>
                          </a:xfrm>
                          <a:prstGeom prst="rect">
                            <a:avLst/>
                          </a:prstGeom>
                        </pic:spPr>
                      </pic:pic>
                      <pic:pic xmlns:pic="http://schemas.openxmlformats.org/drawingml/2006/picture">
                        <pic:nvPicPr>
                          <pic:cNvPr id="1973968263" name="رسم 15" descr="قائمة اختيار"/>
                          <pic:cNvPicPr>
                            <a:picLocks noChangeAspect="1"/>
                          </pic:cNvPicPr>
                        </pic:nvPicPr>
                        <pic:blipFill>
                          <a:blip r:embed="rId453" cstate="print">
                            <a:extLst>
                              <a:ext uri="{28A0092B-C50C-407E-A947-70E740481C1C}">
                                <a14:useLocalDpi xmlns:a14="http://schemas.microsoft.com/office/drawing/2010/main" val="0"/>
                              </a:ext>
                              <a:ext uri="{96DAC541-7B7A-43D3-8B79-37D633B846F1}">
                                <asvg:svgBlip xmlns:asvg="http://schemas.microsoft.com/office/drawing/2016/SVG/main" r:embed="rId454"/>
                              </a:ext>
                            </a:extLst>
                          </a:blip>
                          <a:stretch>
                            <a:fillRect/>
                          </a:stretch>
                        </pic:blipFill>
                        <pic:spPr>
                          <a:xfrm>
                            <a:off x="1614109" y="384922"/>
                            <a:ext cx="499471" cy="499471"/>
                          </a:xfrm>
                          <a:prstGeom prst="rect">
                            <a:avLst/>
                          </a:prstGeom>
                        </pic:spPr>
                      </pic:pic>
                      <pic:pic xmlns:pic="http://schemas.openxmlformats.org/drawingml/2006/picture">
                        <pic:nvPicPr>
                          <pic:cNvPr id="1973968264" name="Graphic 14" descr="Document with solid fill"/>
                          <pic:cNvPicPr>
                            <a:picLocks noChangeAspect="1"/>
                          </pic:cNvPicPr>
                        </pic:nvPicPr>
                        <pic:blipFill>
                          <a:blip r:embed="rId455" cstate="print">
                            <a:extLst>
                              <a:ext uri="{28A0092B-C50C-407E-A947-70E740481C1C}">
                                <a14:useLocalDpi xmlns:a14="http://schemas.microsoft.com/office/drawing/2010/main" val="0"/>
                              </a:ext>
                              <a:ext uri="{96DAC541-7B7A-43D3-8B79-37D633B846F1}">
                                <asvg:svgBlip xmlns:asvg="http://schemas.microsoft.com/office/drawing/2016/SVG/main" r:embed="rId456"/>
                              </a:ext>
                            </a:extLst>
                          </a:blip>
                          <a:stretch>
                            <a:fillRect/>
                          </a:stretch>
                        </pic:blipFill>
                        <pic:spPr>
                          <a:xfrm>
                            <a:off x="2801938" y="381586"/>
                            <a:ext cx="511336" cy="511336"/>
                          </a:xfrm>
                          <a:prstGeom prst="rect">
                            <a:avLst/>
                          </a:prstGeom>
                        </pic:spPr>
                      </pic:pic>
                    </wpg:wgp>
                  </a:graphicData>
                </a:graphic>
              </wp:inline>
            </w:drawing>
          </mc:Choice>
          <mc:Fallback>
            <w:pict>
              <v:group w14:anchorId="71C336E5" id="Group 50" o:spid="_x0000_s2812" style="width:469pt;height:164.45pt;mso-position-horizontal-relative:char;mso-position-vertical-relative:line" coordsize="59561,2088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">
                <v:group id="Group 1973968224" o:spid="_x0000_s2813" style="position:absolute;width:59561;height:20887" coordsize="59561,208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">
                  <v:shape id="Freeform 4" o:spid="_x0000_s2814" style="position:absolute;left:17211;top:132;width:3014;height:4172;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" path="m159839,l427420,v42392,,83048,16840,113024,46816c570419,76792,587259,117447,587259,159839r,493122c587259,741237,515697,812800,427420,812800r-267581,c117447,812800,76792,795960,46816,765984,16840,736008,,695353,,652961l,159839c,117447,16840,76792,46816,46816,76792,16840,117447,,159839,xe" fillcolor="#2e74b5 [2408]" stroked="f">
                    <v:stroke joinstyle="miter" endcap="square"/>
                    <v:path arrowok="t"/>
                  </v:shape>
                  <v:shape id="TextBox 5" o:spid="_x0000_s2815" type="#_x0000_t202" style="position:absolute;left:17211;top:132;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" filled="f" stroked="f">
                    <v:textbox inset=".59131mm,.59131mm,.59131mm,.59131mm"/>
                  </v:shape>
                  <v:line id="AutoShape 6" o:spid="_x0000_s2816" style="position:absolute;visibility:visible;mso-wrap-style:square" from="18718,9353" to="18718,114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" strokecolor="#2e74b5 [2408]" strokeweight="2.25pt">
                    <v:stroke dashstyle="1 1" startarrowwidth="narrow" startarrowlength="short" endarrow="oval" endcap="round"/>
                  </v:line>
                  <v:shape id="Freeform 9" o:spid="_x0000_s2817" style="position:absolute;left:15364;top:2945;width:6547;height:6546;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" path="m406400,c181951,,,181951,,406400,,630849,181951,812800,406400,812800v224449,,406400,-181951,406400,-406400c812800,181951,630849,,406400,r,xe" strokecolor="#2e74b5 [2408]" strokeweight="1.5pt">
                    <v:stroke joinstyle="miter" endcap="square"/>
                    <v:path arrowok="t"/>
                  </v:shape>
                  <v:shape id="TextBox 10" o:spid="_x0000_s2818" type="#_x0000_t202" style="position:absolute;left:15978;top:3251;width:5319;height:56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" filled="f" stroked="f">
                    <v:textbox inset=".59131mm,.59131mm,.59131mm,.59131mm"/>
                  </v:shape>
                  <v:shape id="Freeform 12" o:spid="_x0000_s2819" style="position:absolute;left:28926;top:68;width:3014;height:4171;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" path="m159839,l427420,v42392,,83048,16840,113024,46816c570419,76792,587259,117447,587259,159839r,493122c587259,741237,515697,812800,427420,812800r-267581,c117447,812800,76792,795960,46816,765984,16840,736008,,695353,,652961l,159839c,117447,16840,76792,46816,46816,76792,16840,117447,,159839,xe" fillcolor="#ffd366" stroked="f">
                    <v:stroke joinstyle="miter" endcap="square"/>
                    <v:path arrowok="t"/>
                  </v:shape>
                  <v:shape id="TextBox 13" o:spid="_x0000_s2820" type="#_x0000_t202" style="position:absolute;left:28926;top:68;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" filled="f" stroked="f">
                    <v:textbox inset=".59131mm,.59131mm,.59131mm,.59131mm"/>
                  </v:shape>
                  <v:line id="AutoShape 14" o:spid="_x0000_s2821" style="position:absolute;visibility:visible;mso-wrap-style:square" from="30433,9289" to="30433,11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" strokecolor="#ffd366" strokeweight="2.25pt">
                    <v:stroke dashstyle="1 1" startarrowwidth="narrow" startarrowlength="short" endarrow="oval" endcap="round"/>
                  </v:line>
                  <v:shape id="Freeform 17" o:spid="_x0000_s2822" style="position:absolute;left:27079;top:2880;width:6547;height:6547;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" path="m406400,c181951,,,181951,,406400,,630849,181951,812800,406400,812800v224449,,406400,-181951,406400,-406400c812800,181951,630849,,406400,r,xe" strokecolor="#ffd366" strokeweight="1.5pt">
                    <v:stroke joinstyle="miter" endcap="square"/>
                    <v:path arrowok="t"/>
                  </v:shape>
                  <v:shape id="TextBox 18" o:spid="_x0000_s2823" type="#_x0000_t202" style="position:absolute;left:27693;top:3187;width:5319;height:5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" filled="f" stroked="f">
                    <v:textbox inset=".59131mm,.59131mm,.59131mm,.59131mm"/>
                  </v:shape>
                  <v:shape id="Freeform 20" o:spid="_x0000_s2824" style="position:absolute;left:40640;top:4;width:3014;height:4171;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" path="m159839,l427420,v42392,,83048,16840,113024,46816c570419,76792,587259,117447,587259,159839r,493122c587259,741237,515697,812800,427420,812800r-267581,c117447,812800,76792,795960,46816,765984,16840,736008,,695353,,652961l,159839c,117447,16840,76792,46816,46816,76792,16840,117447,,159839,xe" fillcolor="#7f7f7f [1612]" stroked="f">
                    <v:stroke joinstyle="miter" endcap="square"/>
                    <v:path arrowok="t"/>
                  </v:shape>
                  <v:shape id="TextBox 21" o:spid="_x0000_s2825" type="#_x0000_t202" style="position:absolute;left:40640;top:4;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" filled="f" stroked="f">
                    <v:textbox inset=".59131mm,.59131mm,.59131mm,.59131mm"/>
                  </v:shape>
                  <v:line id="AutoShape 22" o:spid="_x0000_s2826" style="position:absolute;visibility:visible;mso-wrap-style:square" from="42147,9224" to="42147,11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" strokecolor="#7f7f7f [1612]" strokeweight="2.25pt">
                    <v:stroke dashstyle="1 1" startarrowwidth="narrow" startarrowlength="short" endarrow="oval" endcap="round"/>
                  </v:line>
                  <v:shape id="Freeform 25" o:spid="_x0000_s2827" style="position:absolute;left:38793;top:2816;width:6547;height:6547;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" path="m406400,c181951,,,181951,,406400,,630849,181951,812800,406400,812800v224449,,406400,-181951,406400,-406400c812800,181951,630849,,406400,r,xe" strokecolor="#7f7f7f [1612]" strokeweight="1.5pt">
                    <v:stroke joinstyle="miter" endcap="square"/>
                    <v:path arrowok="t"/>
                  </v:shape>
                  <v:shape id="TextBox 26" o:spid="_x0000_s2828" type="#_x0000_t202" style="position:absolute;left:39407;top:3123;width:5319;height:5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" filled="f" stroked="f">
                    <v:textbox inset=".59131mm,.59131mm,.59131mm,.59131mm"/>
                  </v:shape>
                  <v:shape id="Freeform 28" o:spid="_x0000_s2829" style="position:absolute;left:52363;top:4;width:3014;height:4171;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" path="m159839,l427420,v42392,,83048,16840,113024,46816c570419,76792,587259,117447,587259,159839r,493122c587259,741237,515697,812800,427420,812800r-267581,c117447,812800,76792,795960,46816,765984,16840,736008,,695353,,652961l,159839c,117447,16840,76792,46816,46816,76792,16840,117447,,159839,xe" fillcolor="#168489" stroked="f">
                    <v:stroke joinstyle="miter" endcap="square"/>
                    <v:path arrowok="t"/>
                  </v:shape>
                  <v:shape id="TextBox 29" o:spid="_x0000_s2830" type="#_x0000_t202" style="position:absolute;left:52363;top:4;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" filled="f" stroked="f">
                    <v:textbox inset=".59131mm,.59131mm,.59131mm,.59131mm"/>
                  </v:shape>
                  <v:line id="AutoShape 30" o:spid="_x0000_s2831" style="position:absolute;visibility:visible;mso-wrap-style:square" from="53870,9224" to="53870,11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" strokecolor="#168489" strokeweight="2.25pt">
                    <v:stroke dashstyle="1 1" startarrowwidth="narrow" startarrowlength="short" endarrow="oval" endcap="round"/>
                  </v:line>
                  <v:shape id="Freeform 33" o:spid="_x0000_s2832" style="position:absolute;left:50516;top:2816;width:6547;height:6547;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" path="m406400,c181951,,,181951,,406400,,630849,181951,812800,406400,812800v224449,,406400,-181951,406400,-406400c812800,181951,630849,,406400,r,xe" strokecolor="#168489" strokeweight="1.5pt">
                    <v:stroke joinstyle="miter" endcap="square"/>
                    <v:path arrowok="t"/>
                  </v:shape>
                  <v:shape id="TextBox 34" o:spid="_x0000_s2833" type="#_x0000_t202" style="position:absolute;left:51130;top:3123;width:5319;height:5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" filled="f" stroked="f">
                    <v:textbox inset=".59131mm,.59131mm,.59131mm,.59131mm"/>
                  </v:shape>
                  <v:shape id="Freeform 36" o:spid="_x0000_s2834" style="position:absolute;left:5497;top:68;width:3014;height:4171;rotation:180;visibility:visible;mso-wrap-style:square;v-text-anchor:top" coordsize="587259,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" path="m159839,l427420,v42392,,83048,16840,113024,46816c570419,76792,587259,117447,587259,159839r,493122c587259,741237,515697,812800,427420,812800r-267581,c117447,812800,76792,795960,46816,765984,16840,736008,,695353,,652961l,159839c,117447,16840,76792,46816,46816,76792,16840,117447,,159839,xe" fillcolor="#168489" stroked="f">
                    <v:stroke joinstyle="miter" endcap="square"/>
                    <v:path arrowok="t"/>
                  </v:shape>
                  <v:shape id="TextBox 37" o:spid="_x0000_s2835" type="#_x0000_t202" style="position:absolute;left:5497;top:68;width:3014;height:4367;rotation:1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" filled="f" stroked="f">
                    <v:textbox inset=".59131mm,.59131mm,.59131mm,.59131mm"/>
                  </v:shape>
                  <v:line id="AutoShape 38" o:spid="_x0000_s2836" style="position:absolute;visibility:visible;mso-wrap-style:square" from="7004,9289" to="7004,11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" strokecolor="#168489" strokeweight="2.25pt">
                    <v:stroke dashstyle="1 1" startarrowwidth="narrow" startarrowlength="short" endarrow="oval" endcap="round"/>
                  </v:line>
                  <v:shape id="Freeform 41" o:spid="_x0000_s2837" style="position:absolute;left:3650;top:2880;width:6547;height:6547;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" path="m406400,c181951,,,181951,,406400,,630849,181951,812800,406400,812800v224449,,406400,-181951,406400,-406400c812800,181951,630849,,406400,r,xe" strokecolor="#168489" strokeweight="1.5pt">
                    <v:stroke joinstyle="miter" endcap="square"/>
                    <v:path arrowok="t"/>
                  </v:shape>
                  <v:shape id="TextBox 42" o:spid="_x0000_s2838" type="#_x0000_t202" style="position:absolute;left:4264;top:3187;width:5319;height:56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" filled="f" stroked="f">
                    <v:textbox inset=".59131mm,.59131mm,.59131mm,.59131mm"/>
                  </v:shape>
                  <v:shape id="TextBox 48" o:spid="_x0000_s2839" type="#_x0000_t202" style="position:absolute;left:17308;top:115;width:2508;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" filled="f" stroked="f">
                    <v:textbox style="mso-fit-shape-to-text:t" inset="0,0,0,0">
                      <w:txbxContent>
                        <w:p w14:paraId="4351D2C8" w14:textId="77777777" w:rsid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04</w:t>
                          </w:r>
                        </w:p>
                      </w:txbxContent>
                    </v:textbox>
                  </v:shape>
                  <v:shape id="TextBox 49" o:spid="_x0000_s2840" type="#_x0000_t202" style="position:absolute;left:29175;top:128;width:251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" filled="f" stroked="f">
                    <v:textbox style="mso-fit-shape-to-text:t" inset="0,0,0,0">
                      <w:txbxContent>
                        <w:p w14:paraId="46196632" w14:textId="77777777" w:rsid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03</w:t>
                          </w:r>
                        </w:p>
                      </w:txbxContent>
                    </v:textbox>
                  </v:shape>
                  <v:shape id="TextBox 50" o:spid="_x0000_s2841" type="#_x0000_t202" style="position:absolute;left:24491;top:13894;width:11290;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" filled="f" stroked="f">
                    <v:textbox style="mso-fit-shape-to-text:t" inset="0,0,0,0">
                      <w:txbxContent>
                        <w:p w14:paraId="5C891179" w14:textId="77777777" w:rsidR="008E0B6C" w:rsidRDefault="008E0B6C" w:rsidP="008E0B6C">
                          <w:pPr>
                            <w:bidi w:val="0"/>
                            <w:jc w:val="center"/>
                            <w:rPr>
                              <w:rFonts w:ascii="Adobe Arabic" w:hAnsi="Adobe Arabic" w:cs="Adobe Arabic"/>
                              <w:b/>
                              <w:bCs/>
                              <w:color w:val="FFD366"/>
                              <w:kern w:val="24"/>
                              <w:sz w:val="36"/>
                              <w:szCs w:val="36"/>
                              <w:lang w:bidi="ar-EG"/>
                            </w:rPr>
                          </w:pPr>
                          <w:r>
                            <w:rPr>
                              <w:rFonts w:ascii="Adobe Arabic" w:hAnsi="Adobe Arabic" w:cs="Adobe Arabic"/>
                              <w:b/>
                              <w:bCs/>
                              <w:color w:val="FFD366"/>
                              <w:kern w:val="24"/>
                              <w:sz w:val="36"/>
                              <w:szCs w:val="36"/>
                              <w:rtl/>
                              <w:lang w:bidi="ar-EG"/>
                            </w:rPr>
                            <w:t>تحديد المبادرات الرئيسية</w:t>
                          </w:r>
                        </w:p>
                      </w:txbxContent>
                    </v:textbox>
                  </v:shape>
                  <v:shape id="TextBox 51" o:spid="_x0000_s2842" type="#_x0000_t202" style="position:absolute;left:40885;top:64;width:251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" filled="f" stroked="f">
                    <v:textbox style="mso-fit-shape-to-text:t" inset="0,0,0,0">
                      <w:txbxContent>
                        <w:p w14:paraId="1652D1DD" w14:textId="77777777" w:rsidR="008E0B6C" w:rsidRP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sidRPr="008E0B6C">
                            <w:rPr>
                              <w:rFonts w:ascii="SST Arabic Medium" w:eastAsia="SST Arabic Bold" w:hAnsi="SST Arabic Medium" w:cs="SST Arabic Medium"/>
                              <w:b/>
                              <w:bCs/>
                              <w:color w:val="F8F8F8"/>
                              <w:kern w:val="24"/>
                              <w:szCs w:val="28"/>
                              <w:rtl/>
                            </w:rPr>
                            <w:t>02</w:t>
                          </w:r>
                        </w:p>
                      </w:txbxContent>
                    </v:textbox>
                  </v:shape>
                  <v:shape id="TextBox 52" o:spid="_x0000_s2843" type="#_x0000_t202" style="position:absolute;left:52610;width:251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" filled="f" stroked="f">
                    <v:textbox style="mso-fit-shape-to-text:t" inset="0,0,0,0">
                      <w:txbxContent>
                        <w:p w14:paraId="625EAE0D" w14:textId="77777777" w:rsid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01</w:t>
                          </w:r>
                        </w:p>
                      </w:txbxContent>
                    </v:textbox>
                  </v:shape>
                  <v:shape id="TextBox 53" o:spid="_x0000_s2844" type="#_x0000_t202" style="position:absolute;left:48550;top:12302;width:11011;height:8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" filled="f" stroked="f">
                    <v:textbox style="mso-fit-shape-to-text:t" inset="0,0,0,0">
                      <w:txbxContent>
                        <w:p w14:paraId="1C095844" w14:textId="77777777" w:rsidR="008E0B6C" w:rsidRDefault="008E0B6C" w:rsidP="008E0B6C">
                          <w:pPr>
                            <w:jc w:val="center"/>
                            <w:rPr>
                              <w:rFonts w:ascii="Adobe Arabic" w:hAnsi="Adobe Arabic" w:cs="Adobe Arabic"/>
                              <w:b/>
                              <w:bCs/>
                              <w:color w:val="168489"/>
                              <w:kern w:val="24"/>
                              <w:sz w:val="36"/>
                              <w:szCs w:val="36"/>
                              <w:lang w:bidi="ar-EG"/>
                            </w:rPr>
                          </w:pPr>
                          <w:r>
                            <w:rPr>
                              <w:rFonts w:ascii="Adobe Arabic" w:hAnsi="Adobe Arabic" w:cs="Adobe Arabic"/>
                              <w:b/>
                              <w:bCs/>
                              <w:color w:val="168489"/>
                              <w:kern w:val="24"/>
                              <w:sz w:val="36"/>
                              <w:szCs w:val="36"/>
                              <w:rtl/>
                              <w:lang w:bidi="ar-EG"/>
                            </w:rPr>
                            <w:t>تحديد النطاق والأهداف الاستراتيجية</w:t>
                          </w:r>
                        </w:p>
                      </w:txbxContent>
                    </v:textbox>
                  </v:shape>
                  <v:shape id="TextBox 54" o:spid="_x0000_s2845" type="#_x0000_t202" style="position:absolute;left:5496;width:2509;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" filled="f" stroked="f">
                    <v:textbox style="mso-fit-shape-to-text:t" inset="0,0,0,0">
                      <w:txbxContent>
                        <w:p w14:paraId="6D4AB72F" w14:textId="77777777" w:rsidR="008E0B6C" w:rsidRDefault="008E0B6C" w:rsidP="008E0B6C">
                          <w:pPr>
                            <w:bidi w:val="0"/>
                            <w:spacing w:line="450" w:lineRule="exact"/>
                            <w:jc w:val="center"/>
                            <w:rPr>
                              <w:rFonts w:ascii="SST Arabic Medium" w:eastAsia="SST Arabic Bold" w:hAnsi="SST Arabic Medium" w:cs="SST Arabic Medium"/>
                              <w:b/>
                              <w:bCs/>
                              <w:color w:val="F8F8F8"/>
                              <w:kern w:val="24"/>
                              <w:szCs w:val="28"/>
                            </w:rPr>
                          </w:pPr>
                          <w:r>
                            <w:rPr>
                              <w:rFonts w:ascii="SST Arabic Medium" w:eastAsia="SST Arabic Bold" w:hAnsi="SST Arabic Medium" w:cs="SST Arabic Medium"/>
                              <w:b/>
                              <w:bCs/>
                              <w:color w:val="F8F8F8"/>
                              <w:kern w:val="24"/>
                              <w:szCs w:val="28"/>
                              <w:rtl/>
                            </w:rPr>
                            <w:t>05</w:t>
                          </w:r>
                        </w:p>
                      </w:txbxContent>
                    </v:textbox>
                  </v:shape>
                  <v:shape id="TextBox 55" o:spid="_x0000_s2846" type="#_x0000_t202" style="position:absolute;left:36785;top:13895;width:10953;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" filled="f" stroked="f">
                    <v:textbox style="mso-fit-shape-to-text:t" inset="0,0,0,0">
                      <w:txbxContent>
                        <w:p w14:paraId="6D671C4C" w14:textId="77777777" w:rsidR="008E0B6C" w:rsidRDefault="008E0B6C" w:rsidP="008E0B6C">
                          <w:pPr>
                            <w:jc w:val="center"/>
                            <w:rPr>
                              <w:rFonts w:ascii="Adobe Arabic" w:hAnsi="Adobe Arabic" w:cs="Adobe Arabic"/>
                              <w:b/>
                              <w:bCs/>
                              <w:color w:val="808080" w:themeColor="background1" w:themeShade="80"/>
                              <w:kern w:val="24"/>
                              <w:sz w:val="36"/>
                              <w:szCs w:val="36"/>
                              <w:lang w:bidi="ar-EG"/>
                            </w:rPr>
                          </w:pPr>
                          <w:r>
                            <w:rPr>
                              <w:rFonts w:ascii="Adobe Arabic" w:hAnsi="Adobe Arabic" w:cs="Adobe Arabic"/>
                              <w:b/>
                              <w:bCs/>
                              <w:color w:val="808080" w:themeColor="background1" w:themeShade="80"/>
                              <w:kern w:val="24"/>
                              <w:sz w:val="36"/>
                              <w:szCs w:val="36"/>
                              <w:rtl/>
                              <w:lang w:bidi="ar-EG"/>
                            </w:rPr>
                            <w:t>تقسيم الرحلة إلى مراحل واضحة</w:t>
                          </w:r>
                        </w:p>
                      </w:txbxContent>
                    </v:textbox>
                  </v:shape>
                  <v:shape id="TextBox 56" o:spid="_x0000_s2847" type="#_x0000_t202" style="position:absolute;left:12269;top:13895;width:11411;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" filled="f" stroked="f">
                    <v:textbox style="mso-fit-shape-to-text:t" inset="0,0,0,0">
                      <w:txbxContent>
                        <w:p w14:paraId="767E4861" w14:textId="77777777" w:rsidR="008E0B6C" w:rsidRDefault="008E0B6C" w:rsidP="008E0B6C">
                          <w:pPr>
                            <w:bidi w:val="0"/>
                            <w:jc w:val="center"/>
                            <w:rPr>
                              <w:rFonts w:ascii="Adobe Arabic" w:hAnsi="Adobe Arabic" w:cs="Adobe Arabic"/>
                              <w:b/>
                              <w:bCs/>
                              <w:color w:val="2E74B5" w:themeColor="accent5" w:themeShade="BF"/>
                              <w:kern w:val="24"/>
                              <w:sz w:val="36"/>
                              <w:szCs w:val="36"/>
                              <w:lang w:bidi="ar-EG"/>
                            </w:rPr>
                          </w:pPr>
                          <w:r>
                            <w:rPr>
                              <w:rFonts w:ascii="Adobe Arabic" w:hAnsi="Adobe Arabic" w:cs="Adobe Arabic"/>
                              <w:b/>
                              <w:bCs/>
                              <w:color w:val="2E74B5" w:themeColor="accent5" w:themeShade="BF"/>
                              <w:kern w:val="24"/>
                              <w:sz w:val="36"/>
                              <w:szCs w:val="36"/>
                              <w:rtl/>
                              <w:lang w:bidi="ar-EG"/>
                            </w:rPr>
                            <w:t>تحديد المتطلبات والموارد</w:t>
                          </w:r>
                        </w:p>
                      </w:txbxContent>
                    </v:textbox>
                  </v:shape>
                  <v:shape id="TextBox 57" o:spid="_x0000_s2848" type="#_x0000_t202" style="position:absolute;top:13895;width:12636;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" filled="f" stroked="f">
                    <v:textbox style="mso-fit-shape-to-text:t" inset="0,0,0,0">
                      <w:txbxContent>
                        <w:p w14:paraId="05FCB6CD" w14:textId="77777777" w:rsidR="008E0B6C" w:rsidRDefault="008E0B6C" w:rsidP="008E0B6C">
                          <w:pPr>
                            <w:jc w:val="center"/>
                            <w:rPr>
                              <w:rFonts w:ascii="Adobe Arabic" w:hAnsi="Adobe Arabic" w:cs="Adobe Arabic"/>
                              <w:b/>
                              <w:bCs/>
                              <w:color w:val="168489"/>
                              <w:kern w:val="24"/>
                              <w:sz w:val="36"/>
                              <w:szCs w:val="36"/>
                              <w:lang w:bidi="ar-EG"/>
                            </w:rPr>
                          </w:pPr>
                          <w:r>
                            <w:rPr>
                              <w:rFonts w:ascii="Adobe Arabic" w:hAnsi="Adobe Arabic" w:cs="Adobe Arabic"/>
                              <w:b/>
                              <w:bCs/>
                              <w:color w:val="168489"/>
                              <w:kern w:val="24"/>
                              <w:sz w:val="36"/>
                              <w:szCs w:val="36"/>
                              <w:rtl/>
                              <w:lang w:bidi="ar-EG"/>
                            </w:rPr>
                            <w:t>وضع إطار للحوكمة والقياس</w:t>
                          </w:r>
                        </w:p>
                      </w:txbxContent>
                    </v:textbox>
                  </v:shape>
                </v:group>
                <v:shape id="Graphic 19" o:spid="_x0000_s2849" type="#_x0000_t75" alt="List with solid fill" style="position:absolute;left:39735;top:3891;width:4878;height:4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">
                  <v:imagedata r:id="rId457" o:title="List with solid fill"/>
                </v:shape>
                <v:shape id="Graphic 2" o:spid="_x0000_s2850" type="#_x0000_t75" alt="Bullseye with solid fill" style="position:absolute;left:51218;top:3461;width:5641;height:56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">
                  <v:imagedata r:id="rId458" o:title="Bullseye with solid fill"/>
                </v:shape>
                <v:shape id="Graphic 26" o:spid="_x0000_s2851" type="#_x0000_t75" alt="Gears with solid fill" style="position:absolute;left:4185;top:3285;width:6020;height:6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">
                  <v:imagedata r:id="rId365" o:title="Gears with solid fill"/>
                </v:shape>
                <v:shape id="رسم 15" o:spid="_x0000_s2852" type="#_x0000_t75" alt="قائمة اختيار" style="position:absolute;left:16141;top:3849;width:4994;height:4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">
                  <v:imagedata r:id="rId459" o:title="قائمة اختيار"/>
                </v:shape>
                <v:shape id="Graphic 14" o:spid="_x0000_s2853" type="#_x0000_t75" alt="Document with solid fill" style="position:absolute;left:28019;top:3815;width:5113;height:51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">
                  <v:imagedata r:id="rId460" o:title="Document with solid fill"/>
                </v:shape>
                <w10:anchorlock/>
              </v:group>
            </w:pict>
          </mc:Fallback>
        </mc:AlternateContent>
      </w:r>
    </w:p>
    <w:p w14:paraId="6D8E0E3D" w14:textId="3050E2A9"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2A142DAF" wp14:editId="16D03C3D">
                <wp:extent cx="5731510" cy="891540"/>
                <wp:effectExtent l="0" t="0" r="2540" b="22860"/>
                <wp:docPr id="8276584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52" name="مجموعة 47"/>
                        <wpg:cNvGrpSpPr/>
                        <wpg:grpSpPr>
                          <a:xfrm>
                            <a:off x="0" y="0"/>
                            <a:ext cx="5731510" cy="895351"/>
                            <a:chOff x="0" y="0"/>
                            <a:chExt cx="5878196" cy="918845"/>
                          </a:xfrm>
                        </wpg:grpSpPr>
                        <wpg:grpSp>
                          <wpg:cNvPr id="1608697153" name="مجموعة 48"/>
                          <wpg:cNvGrpSpPr/>
                          <wpg:grpSpPr>
                            <a:xfrm>
                              <a:off x="0" y="0"/>
                              <a:ext cx="5878196" cy="918845"/>
                              <a:chOff x="0" y="0"/>
                              <a:chExt cx="6240348" cy="919070"/>
                            </a:xfrm>
                          </wpg:grpSpPr>
                          <wpg:grpSp>
                            <wpg:cNvPr id="1608697154" name="مجموعة 49"/>
                            <wpg:cNvGrpSpPr/>
                            <wpg:grpSpPr>
                              <a:xfrm>
                                <a:off x="0" y="169208"/>
                                <a:ext cx="5433072" cy="580613"/>
                                <a:chOff x="0" y="169208"/>
                                <a:chExt cx="5433072" cy="580613"/>
                              </a:xfrm>
                            </wpg:grpSpPr>
                            <wps:wsp>
                              <wps:cNvPr id="160869715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5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5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58" name="مربع نص 41"/>
                          <wps:cNvSpPr txBox="1"/>
                          <wps:spPr>
                            <a:xfrm>
                              <a:off x="204466" y="256739"/>
                              <a:ext cx="4615440" cy="389397"/>
                            </a:xfrm>
                            <a:prstGeom prst="rect">
                              <a:avLst/>
                            </a:prstGeom>
                            <a:noFill/>
                          </wps:spPr>
                          <wps:txbx>
                            <w:txbxContent>
                              <w:p w14:paraId="7DC51F29" w14:textId="6FE9EE2E"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تحديد النطاق والأهداف الاستراتيجية:</w:t>
                                </w:r>
                              </w:p>
                            </w:txbxContent>
                          </wps:txbx>
                          <wps:bodyPr wrap="square" rtlCol="1">
                            <a:spAutoFit/>
                          </wps:bodyPr>
                        </wps:wsp>
                      </wpg:grpSp>
                      <pic:pic xmlns:pic="http://schemas.openxmlformats.org/drawingml/2006/picture">
                        <pic:nvPicPr>
                          <pic:cNvPr id="1608697159"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A142DAF" id="_x0000_s285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">
                <v:group id="مجموعة 47" o:spid="_x0000_s285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">
                  <v:group id="مجموعة 48" o:spid="_x0000_s285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">
                    <v:group id="مجموعة 49" o:spid="_x0000_s285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">
                      <v:shape id="شكل حر 50" o:spid="_x0000_s285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5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" fillcolor="#a5a5a5 [2092]" stroked="f" strokeweight="1pt">
                        <v:stroke joinstyle="miter"/>
                      </v:roundrect>
                    </v:group>
                    <v:oval id="شكل بيضاوي 52" o:spid="_x0000_s286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" filled="f" strokecolor="#168489" strokeweight="1pt">
                      <v:stroke joinstyle="miter"/>
                    </v:oval>
                  </v:group>
                  <v:shape id="مربع نص 41" o:spid="_x0000_s286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" filled="f" stroked="f">
                    <v:textbox style="mso-fit-shape-to-text:t">
                      <w:txbxContent>
                        <w:p w14:paraId="7DC51F29" w14:textId="6FE9EE2E"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تحديد النطاق والأهداف الاستراتيجية:</w:t>
                          </w:r>
                        </w:p>
                      </w:txbxContent>
                    </v:textbox>
                  </v:shape>
                </v:group>
                <v:shape id="صورة 54" o:spid="_x0000_s286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">
                  <v:imagedata r:id="rId117" o:title=""/>
                </v:shape>
                <w10:anchorlock/>
              </v:group>
            </w:pict>
          </mc:Fallback>
        </mc:AlternateContent>
      </w:r>
    </w:p>
    <w:p w14:paraId="606B8AE7" w14:textId="77777777" w:rsidR="006B59BE" w:rsidRPr="00E321E8" w:rsidRDefault="006B59BE" w:rsidP="00E321E8">
      <w:pPr>
        <w:pStyle w:val="ad"/>
        <w:rPr>
          <w:color w:val="168489"/>
          <w:rtl/>
        </w:rPr>
      </w:pPr>
      <w:r w:rsidRPr="00E321E8">
        <w:rPr>
          <w:color w:val="168489"/>
          <w:rtl/>
        </w:rPr>
        <w:t>- تحديد مجالات التركيز:</w:t>
      </w:r>
    </w:p>
    <w:p w14:paraId="18BC9EC8" w14:textId="77777777" w:rsidR="006B59BE" w:rsidRPr="00B36732" w:rsidRDefault="006B59BE" w:rsidP="004F1264">
      <w:pPr>
        <w:rPr>
          <w:rtl/>
        </w:rPr>
      </w:pPr>
      <w:r w:rsidRPr="00B36732">
        <w:rPr>
          <w:rtl/>
        </w:rPr>
        <w:t xml:space="preserve">  - تجربة العميل الرقمية.</w:t>
      </w:r>
    </w:p>
    <w:p w14:paraId="1724107D" w14:textId="77777777" w:rsidR="006B59BE" w:rsidRPr="00B36732" w:rsidRDefault="006B59BE" w:rsidP="004F1264">
      <w:pPr>
        <w:rPr>
          <w:rtl/>
        </w:rPr>
      </w:pPr>
      <w:r w:rsidRPr="00B36732">
        <w:rPr>
          <w:rtl/>
        </w:rPr>
        <w:t xml:space="preserve">  - العمليات الداخلية وكفاءتها.</w:t>
      </w:r>
    </w:p>
    <w:p w14:paraId="5D9936DE" w14:textId="77777777" w:rsidR="006B59BE" w:rsidRPr="00B36732" w:rsidRDefault="006B59BE" w:rsidP="004F1264">
      <w:pPr>
        <w:rPr>
          <w:rtl/>
        </w:rPr>
      </w:pPr>
      <w:r w:rsidRPr="00B36732">
        <w:rPr>
          <w:rtl/>
        </w:rPr>
        <w:t xml:space="preserve">  - نماذج الأعمال والمنتجات الجديدة.</w:t>
      </w:r>
    </w:p>
    <w:p w14:paraId="59DAC9F9" w14:textId="77777777" w:rsidR="006B59BE" w:rsidRPr="00B36732" w:rsidRDefault="006B59BE" w:rsidP="004F1264">
      <w:pPr>
        <w:rPr>
          <w:rtl/>
        </w:rPr>
      </w:pPr>
      <w:r w:rsidRPr="00B36732">
        <w:rPr>
          <w:rtl/>
        </w:rPr>
        <w:t xml:space="preserve">  - البنية التحتية والقدرات التمكينية.</w:t>
      </w:r>
    </w:p>
    <w:p w14:paraId="398341CE" w14:textId="77777777" w:rsidR="006B59BE" w:rsidRPr="00E321E8" w:rsidRDefault="006B59BE" w:rsidP="00E321E8">
      <w:pPr>
        <w:pStyle w:val="ad"/>
        <w:rPr>
          <w:color w:val="168489"/>
          <w:rtl/>
        </w:rPr>
      </w:pPr>
      <w:r w:rsidRPr="00E321E8">
        <w:rPr>
          <w:color w:val="168489"/>
          <w:rtl/>
        </w:rPr>
        <w:t xml:space="preserve">- وضع أهداف </w:t>
      </w:r>
      <w:r w:rsidRPr="00E321E8">
        <w:rPr>
          <w:color w:val="168489"/>
        </w:rPr>
        <w:t>SMART</w:t>
      </w:r>
      <w:r w:rsidRPr="00E321E8">
        <w:rPr>
          <w:color w:val="168489"/>
          <w:rtl/>
        </w:rPr>
        <w:t xml:space="preserve"> (محددة، قابلة للقياس، قابلة للتحقيق، واقعية، محددة زمنياً):</w:t>
      </w:r>
    </w:p>
    <w:p w14:paraId="7B804856" w14:textId="77777777" w:rsidR="006B59BE" w:rsidRPr="00B36732" w:rsidRDefault="006B59BE" w:rsidP="004F1264">
      <w:pPr>
        <w:rPr>
          <w:rtl/>
        </w:rPr>
      </w:pPr>
      <w:r w:rsidRPr="00B36732">
        <w:rPr>
          <w:rtl/>
        </w:rPr>
        <w:t xml:space="preserve">  - أهداف كمية: خفض التكلفة، زيادة الإيرادات، تحسين الإنتاجية.</w:t>
      </w:r>
    </w:p>
    <w:p w14:paraId="0363F68B" w14:textId="77777777" w:rsidR="006B59BE" w:rsidRDefault="006B59BE" w:rsidP="004F1264">
      <w:pPr>
        <w:rPr>
          <w:rtl/>
        </w:rPr>
      </w:pPr>
      <w:r w:rsidRPr="00B36732">
        <w:rPr>
          <w:rtl/>
        </w:rPr>
        <w:t xml:space="preserve">  - أهداف نوعية: تحسين تجربة العميل، تعزيز المرونة، بناء القدرات.</w:t>
      </w:r>
    </w:p>
    <w:p w14:paraId="1BEE7D30" w14:textId="59A42B40" w:rsidR="00784A89" w:rsidRPr="00B36732" w:rsidRDefault="00784A89" w:rsidP="008E0B6C">
      <w:pPr>
        <w:pageBreakBefore/>
        <w:rPr>
          <w:rtl/>
        </w:rPr>
      </w:pPr>
      <w:r w:rsidRPr="002A078C">
        <w:rPr>
          <w:rFonts w:ascii="Sakkal Majalla" w:hAnsi="Sakkal Majalla"/>
          <w:noProof/>
          <w:sz w:val="34"/>
        </w:rPr>
        <w:lastRenderedPageBreak/>
        <mc:AlternateContent>
          <mc:Choice Requires="wpg">
            <w:drawing>
              <wp:inline distT="0" distB="0" distL="0" distR="0" wp14:anchorId="0A1C120A" wp14:editId="5409915A">
                <wp:extent cx="5731510" cy="891540"/>
                <wp:effectExtent l="0" t="0" r="2540" b="22860"/>
                <wp:docPr id="160869716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61" name="مجموعة 47"/>
                        <wpg:cNvGrpSpPr/>
                        <wpg:grpSpPr>
                          <a:xfrm>
                            <a:off x="0" y="0"/>
                            <a:ext cx="5731510" cy="895351"/>
                            <a:chOff x="0" y="0"/>
                            <a:chExt cx="5878196" cy="918845"/>
                          </a:xfrm>
                        </wpg:grpSpPr>
                        <wpg:grpSp>
                          <wpg:cNvPr id="1608697162" name="مجموعة 48"/>
                          <wpg:cNvGrpSpPr/>
                          <wpg:grpSpPr>
                            <a:xfrm>
                              <a:off x="0" y="0"/>
                              <a:ext cx="5878196" cy="918845"/>
                              <a:chOff x="0" y="0"/>
                              <a:chExt cx="6240348" cy="919070"/>
                            </a:xfrm>
                          </wpg:grpSpPr>
                          <wpg:grpSp>
                            <wpg:cNvPr id="1608697163" name="مجموعة 49"/>
                            <wpg:cNvGrpSpPr/>
                            <wpg:grpSpPr>
                              <a:xfrm>
                                <a:off x="0" y="169208"/>
                                <a:ext cx="5433072" cy="580613"/>
                                <a:chOff x="0" y="169208"/>
                                <a:chExt cx="5433072" cy="580613"/>
                              </a:xfrm>
                            </wpg:grpSpPr>
                            <wps:wsp>
                              <wps:cNvPr id="160869716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6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6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67" name="مربع نص 41"/>
                          <wps:cNvSpPr txBox="1"/>
                          <wps:spPr>
                            <a:xfrm>
                              <a:off x="204466" y="256739"/>
                              <a:ext cx="4615440" cy="389397"/>
                            </a:xfrm>
                            <a:prstGeom prst="rect">
                              <a:avLst/>
                            </a:prstGeom>
                            <a:noFill/>
                          </wps:spPr>
                          <wps:txbx>
                            <w:txbxContent>
                              <w:p w14:paraId="27455FF9" w14:textId="015A403E"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تقسيم الرحلة إلى مراحل واضحة:</w:t>
                                </w:r>
                              </w:p>
                            </w:txbxContent>
                          </wps:txbx>
                          <wps:bodyPr wrap="square" rtlCol="1">
                            <a:spAutoFit/>
                          </wps:bodyPr>
                        </wps:wsp>
                      </wpg:grpSp>
                      <pic:pic xmlns:pic="http://schemas.openxmlformats.org/drawingml/2006/picture">
                        <pic:nvPicPr>
                          <pic:cNvPr id="1608697168"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A1C120A" id="_x0000_s286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">
                <v:group id="مجموعة 47" o:spid="_x0000_s286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">
                  <v:group id="مجموعة 48" o:spid="_x0000_s286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">
                    <v:group id="مجموعة 49" o:spid="_x0000_s286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">
                      <v:shape id="شكل حر 50" o:spid="_x0000_s286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6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" fillcolor="#a5a5a5 [2092]" stroked="f" strokeweight="1pt">
                        <v:stroke joinstyle="miter"/>
                      </v:roundrect>
                    </v:group>
                    <v:oval id="شكل بيضاوي 52" o:spid="_x0000_s286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" filled="f" strokecolor="#168489" strokeweight="1pt">
                      <v:stroke joinstyle="miter"/>
                    </v:oval>
                  </v:group>
                  <v:shape id="مربع نص 41" o:spid="_x0000_s287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" filled="f" stroked="f">
                    <v:textbox style="mso-fit-shape-to-text:t">
                      <w:txbxContent>
                        <w:p w14:paraId="27455FF9" w14:textId="015A403E"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تقسيم الرحلة إلى مراحل واضحة:</w:t>
                          </w:r>
                        </w:p>
                      </w:txbxContent>
                    </v:textbox>
                  </v:shape>
                </v:group>
                <v:shape id="صورة 54" o:spid="_x0000_s287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">
                  <v:imagedata r:id="rId117" o:title=""/>
                </v:shape>
                <w10:anchorlock/>
              </v:group>
            </w:pict>
          </mc:Fallback>
        </mc:AlternateContent>
      </w:r>
    </w:p>
    <w:p w14:paraId="71254BE2" w14:textId="77777777" w:rsidR="006B59BE" w:rsidRPr="00E321E8" w:rsidRDefault="006B59BE" w:rsidP="00E321E8">
      <w:pPr>
        <w:pStyle w:val="ad"/>
        <w:rPr>
          <w:color w:val="168489"/>
          <w:rtl/>
        </w:rPr>
      </w:pPr>
      <w:r w:rsidRPr="00E321E8">
        <w:rPr>
          <w:color w:val="168489"/>
          <w:rtl/>
        </w:rPr>
        <w:t>المرحلة الأولى: التقييم والاستعداد (3-6 أشهر)</w:t>
      </w:r>
    </w:p>
    <w:p w14:paraId="3EDD1C41" w14:textId="77777777" w:rsidR="006B59BE" w:rsidRPr="00B36732" w:rsidRDefault="006B59BE" w:rsidP="004F1264">
      <w:pPr>
        <w:rPr>
          <w:rtl/>
        </w:rPr>
      </w:pPr>
      <w:r w:rsidRPr="00B36732">
        <w:rPr>
          <w:rtl/>
        </w:rPr>
        <w:t xml:space="preserve">  - تقييم النضج الرقمي والفجوات.</w:t>
      </w:r>
    </w:p>
    <w:p w14:paraId="4391CCE5" w14:textId="77777777" w:rsidR="006B59BE" w:rsidRPr="00B36732" w:rsidRDefault="006B59BE" w:rsidP="004F1264">
      <w:pPr>
        <w:rPr>
          <w:rtl/>
        </w:rPr>
      </w:pPr>
      <w:r w:rsidRPr="00B36732">
        <w:rPr>
          <w:rtl/>
        </w:rPr>
        <w:t xml:space="preserve">  - بناء فرق العمل وتحديد الأدوار.</w:t>
      </w:r>
    </w:p>
    <w:p w14:paraId="4B6E3A84" w14:textId="77777777" w:rsidR="006B59BE" w:rsidRPr="00B36732" w:rsidRDefault="006B59BE" w:rsidP="004F1264">
      <w:pPr>
        <w:rPr>
          <w:rtl/>
        </w:rPr>
      </w:pPr>
      <w:r w:rsidRPr="00B36732">
        <w:rPr>
          <w:rtl/>
        </w:rPr>
        <w:t xml:space="preserve">  - تطوير الرؤية والأهداف المشتركة.</w:t>
      </w:r>
    </w:p>
    <w:p w14:paraId="5EC7C52D" w14:textId="77777777" w:rsidR="006B59BE" w:rsidRPr="00E321E8" w:rsidRDefault="006B59BE" w:rsidP="00E321E8">
      <w:pPr>
        <w:pStyle w:val="ad"/>
        <w:rPr>
          <w:color w:val="168489"/>
          <w:rtl/>
        </w:rPr>
      </w:pPr>
      <w:r w:rsidRPr="00E321E8">
        <w:rPr>
          <w:color w:val="168489"/>
          <w:rtl/>
        </w:rPr>
        <w:t>المرحلة الثانية: التجريب والإثبات (6-9 أشهر)</w:t>
      </w:r>
    </w:p>
    <w:p w14:paraId="30E4266A" w14:textId="77777777" w:rsidR="006B59BE" w:rsidRPr="00B36732" w:rsidRDefault="006B59BE" w:rsidP="004F1264">
      <w:pPr>
        <w:rPr>
          <w:rtl/>
        </w:rPr>
      </w:pPr>
      <w:r w:rsidRPr="00B36732">
        <w:rPr>
          <w:rtl/>
        </w:rPr>
        <w:t xml:space="preserve">  - إطلاق مشاريع تجريبية في مجالات محددة.</w:t>
      </w:r>
    </w:p>
    <w:p w14:paraId="3BA28CE5" w14:textId="77777777" w:rsidR="006B59BE" w:rsidRPr="00B36732" w:rsidRDefault="006B59BE" w:rsidP="004F1264">
      <w:pPr>
        <w:rPr>
          <w:rtl/>
        </w:rPr>
      </w:pPr>
      <w:r w:rsidRPr="00B36732">
        <w:rPr>
          <w:rtl/>
        </w:rPr>
        <w:t xml:space="preserve">  - قياس النتائج وتعديل النهج.</w:t>
      </w:r>
    </w:p>
    <w:p w14:paraId="6604059B" w14:textId="77777777" w:rsidR="006B59BE" w:rsidRPr="00B36732" w:rsidRDefault="006B59BE" w:rsidP="004F1264">
      <w:pPr>
        <w:rPr>
          <w:rtl/>
        </w:rPr>
      </w:pPr>
      <w:r w:rsidRPr="00B36732">
        <w:rPr>
          <w:rtl/>
        </w:rPr>
        <w:t xml:space="preserve">  - بناء الزخم والمصداقية الداخلية.</w:t>
      </w:r>
    </w:p>
    <w:p w14:paraId="4357F209" w14:textId="77777777" w:rsidR="006B59BE" w:rsidRPr="00E321E8" w:rsidRDefault="006B59BE" w:rsidP="00E321E8">
      <w:pPr>
        <w:pStyle w:val="ad"/>
        <w:rPr>
          <w:color w:val="168489"/>
          <w:rtl/>
        </w:rPr>
      </w:pPr>
      <w:r w:rsidRPr="00E321E8">
        <w:rPr>
          <w:color w:val="168489"/>
          <w:rtl/>
        </w:rPr>
        <w:t>المرحلة الثالثة: التوسع والتحول (9-18 شهراً)</w:t>
      </w:r>
    </w:p>
    <w:p w14:paraId="1FED1E3C" w14:textId="77777777" w:rsidR="006B59BE" w:rsidRPr="00B36732" w:rsidRDefault="006B59BE" w:rsidP="004F1264">
      <w:pPr>
        <w:rPr>
          <w:rtl/>
        </w:rPr>
      </w:pPr>
      <w:r w:rsidRPr="00B36732">
        <w:rPr>
          <w:rtl/>
        </w:rPr>
        <w:t xml:space="preserve">  - نشر النماذج الناجحة على نطاق واسع.</w:t>
      </w:r>
    </w:p>
    <w:p w14:paraId="66ADAAE7" w14:textId="77777777" w:rsidR="006B59BE" w:rsidRPr="00B36732" w:rsidRDefault="006B59BE" w:rsidP="004F1264">
      <w:pPr>
        <w:rPr>
          <w:rtl/>
        </w:rPr>
      </w:pPr>
      <w:r w:rsidRPr="00B36732">
        <w:rPr>
          <w:rtl/>
        </w:rPr>
        <w:t xml:space="preserve">  - تعميق التغيير الثقافي والتنظيمي.</w:t>
      </w:r>
    </w:p>
    <w:p w14:paraId="2F824838" w14:textId="77777777" w:rsidR="006B59BE" w:rsidRDefault="006B59BE" w:rsidP="004F1264">
      <w:pPr>
        <w:rPr>
          <w:rtl/>
        </w:rPr>
      </w:pPr>
      <w:r w:rsidRPr="00B36732">
        <w:rPr>
          <w:rtl/>
        </w:rPr>
        <w:t xml:space="preserve">  - تطوير نماذج عمل جديدة معززة بالتقنية.</w:t>
      </w:r>
    </w:p>
    <w:p w14:paraId="17B008D0" w14:textId="2FAEF351"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65B94251" wp14:editId="03F715D8">
                <wp:extent cx="5731510" cy="891540"/>
                <wp:effectExtent l="0" t="0" r="2540" b="22860"/>
                <wp:docPr id="160869716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70" name="مجموعة 47"/>
                        <wpg:cNvGrpSpPr/>
                        <wpg:grpSpPr>
                          <a:xfrm>
                            <a:off x="0" y="0"/>
                            <a:ext cx="5731510" cy="895351"/>
                            <a:chOff x="0" y="0"/>
                            <a:chExt cx="5878196" cy="918845"/>
                          </a:xfrm>
                        </wpg:grpSpPr>
                        <wpg:grpSp>
                          <wpg:cNvPr id="1608697171" name="مجموعة 48"/>
                          <wpg:cNvGrpSpPr/>
                          <wpg:grpSpPr>
                            <a:xfrm>
                              <a:off x="0" y="0"/>
                              <a:ext cx="5878196" cy="918845"/>
                              <a:chOff x="0" y="0"/>
                              <a:chExt cx="6240348" cy="919070"/>
                            </a:xfrm>
                          </wpg:grpSpPr>
                          <wpg:grpSp>
                            <wpg:cNvPr id="1608697172" name="مجموعة 49"/>
                            <wpg:cNvGrpSpPr/>
                            <wpg:grpSpPr>
                              <a:xfrm>
                                <a:off x="0" y="169208"/>
                                <a:ext cx="5433072" cy="580613"/>
                                <a:chOff x="0" y="169208"/>
                                <a:chExt cx="5433072" cy="580613"/>
                              </a:xfrm>
                            </wpg:grpSpPr>
                            <wps:wsp>
                              <wps:cNvPr id="160869717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7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7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76" name="مربع نص 41"/>
                          <wps:cNvSpPr txBox="1"/>
                          <wps:spPr>
                            <a:xfrm>
                              <a:off x="204466" y="256739"/>
                              <a:ext cx="4615440" cy="389397"/>
                            </a:xfrm>
                            <a:prstGeom prst="rect">
                              <a:avLst/>
                            </a:prstGeom>
                            <a:noFill/>
                          </wps:spPr>
                          <wps:txbx>
                            <w:txbxContent>
                              <w:p w14:paraId="574EDFFD" w14:textId="7150432F"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تحديد المبادرات الرئيسية:</w:t>
                                </w:r>
                              </w:p>
                            </w:txbxContent>
                          </wps:txbx>
                          <wps:bodyPr wrap="square" rtlCol="1">
                            <a:spAutoFit/>
                          </wps:bodyPr>
                        </wps:wsp>
                      </wpg:grpSp>
                      <pic:pic xmlns:pic="http://schemas.openxmlformats.org/drawingml/2006/picture">
                        <pic:nvPicPr>
                          <pic:cNvPr id="1608697177"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5B94251" id="_x0000_s287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EZ770cwcAAP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287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">
                  <v:group id="مجموعة 48" o:spid="_x0000_s287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">
                    <v:group id="مجموعة 49" o:spid="_x0000_s287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">
                      <v:shape id="شكل حر 50" o:spid="_x0000_s287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7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" fillcolor="#a5a5a5 [2092]" stroked="f" strokeweight="1pt">
                        <v:stroke joinstyle="miter"/>
                      </v:roundrect>
                    </v:group>
                    <v:oval id="شكل بيضاوي 52" o:spid="_x0000_s287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" filled="f" strokecolor="#168489" strokeweight="1pt">
                      <v:stroke joinstyle="miter"/>
                    </v:oval>
                  </v:group>
                  <v:shape id="مربع نص 41" o:spid="_x0000_s2879"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" filled="f" stroked="f">
                    <v:textbox style="mso-fit-shape-to-text:t">
                      <w:txbxContent>
                        <w:p w14:paraId="574EDFFD" w14:textId="7150432F"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تحديد المبادرات الرئيسية:</w:t>
                          </w:r>
                        </w:p>
                      </w:txbxContent>
                    </v:textbox>
                  </v:shape>
                </v:group>
                <v:shape id="صورة 54" o:spid="_x0000_s288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">
                  <v:imagedata r:id="rId117" o:title=""/>
                </v:shape>
                <w10:anchorlock/>
              </v:group>
            </w:pict>
          </mc:Fallback>
        </mc:AlternateContent>
      </w:r>
    </w:p>
    <w:p w14:paraId="4C8BF517" w14:textId="77777777" w:rsidR="006B59BE" w:rsidRPr="00E321E8" w:rsidRDefault="006B59BE" w:rsidP="00E321E8">
      <w:pPr>
        <w:pStyle w:val="ad"/>
        <w:rPr>
          <w:color w:val="168489"/>
          <w:rtl/>
        </w:rPr>
      </w:pPr>
      <w:r w:rsidRPr="00E321E8">
        <w:rPr>
          <w:color w:val="168489"/>
          <w:rtl/>
        </w:rPr>
        <w:t>مبادرات العملاء:</w:t>
      </w:r>
    </w:p>
    <w:p w14:paraId="30466386" w14:textId="77777777" w:rsidR="006B59BE" w:rsidRPr="00B36732" w:rsidRDefault="006B59BE" w:rsidP="004F1264">
      <w:pPr>
        <w:rPr>
          <w:rtl/>
        </w:rPr>
      </w:pPr>
      <w:r>
        <w:rPr>
          <w:rtl/>
        </w:rPr>
        <w:t xml:space="preserve">  - تطوير منصات خدمة ذاتية مدعومة ب</w:t>
      </w:r>
      <w:hyperlink r:id="rId461">
        <w:r>
          <w:rPr>
            <w:rStyle w:val="Hyperlink"/>
            <w:rtl/>
          </w:rPr>
          <w:t>الذكاء الاصطناعي</w:t>
        </w:r>
      </w:hyperlink>
      <w:r>
        <w:rPr>
          <w:rtl/>
        </w:rPr>
        <w:t>.</w:t>
      </w:r>
    </w:p>
    <w:p w14:paraId="1764E24D" w14:textId="77777777" w:rsidR="006B59BE" w:rsidRPr="00B36732" w:rsidRDefault="006B59BE" w:rsidP="004F1264">
      <w:pPr>
        <w:rPr>
          <w:rtl/>
        </w:rPr>
      </w:pPr>
      <w:r w:rsidRPr="00B36732">
        <w:rPr>
          <w:rtl/>
        </w:rPr>
        <w:t xml:space="preserve">  - إنشاء تجارب شخصية باستخدام تحليل البيانات.</w:t>
      </w:r>
    </w:p>
    <w:p w14:paraId="144A568D" w14:textId="77777777" w:rsidR="006B59BE" w:rsidRPr="00B36732" w:rsidRDefault="006B59BE" w:rsidP="004F1264">
      <w:pPr>
        <w:rPr>
          <w:rtl/>
        </w:rPr>
      </w:pPr>
      <w:r w:rsidRPr="00B36732">
        <w:rPr>
          <w:rtl/>
        </w:rPr>
        <w:t xml:space="preserve">  - بناء قنوات تفاعل متكاملة (</w:t>
      </w:r>
      <w:r w:rsidRPr="00B36732">
        <w:t>Omnichannel</w:t>
      </w:r>
      <w:r w:rsidRPr="00B36732">
        <w:rPr>
          <w:rtl/>
        </w:rPr>
        <w:t>).</w:t>
      </w:r>
    </w:p>
    <w:p w14:paraId="02E72A01" w14:textId="77777777" w:rsidR="006B59BE" w:rsidRPr="00E321E8" w:rsidRDefault="006B59BE" w:rsidP="00E321E8">
      <w:pPr>
        <w:pStyle w:val="ad"/>
        <w:rPr>
          <w:color w:val="168489"/>
          <w:rtl/>
        </w:rPr>
      </w:pPr>
      <w:r w:rsidRPr="00E321E8">
        <w:rPr>
          <w:color w:val="168489"/>
          <w:rtl/>
        </w:rPr>
        <w:t>مبادرات العمليات:</w:t>
      </w:r>
    </w:p>
    <w:p w14:paraId="7943267A" w14:textId="77777777" w:rsidR="006B59BE" w:rsidRPr="00B36732" w:rsidRDefault="006B59BE" w:rsidP="004F1264">
      <w:pPr>
        <w:rPr>
          <w:rtl/>
        </w:rPr>
      </w:pPr>
      <w:r w:rsidRPr="00B36732">
        <w:rPr>
          <w:rtl/>
        </w:rPr>
        <w:t xml:space="preserve">  - أتمتة العمليات الروبوتية (</w:t>
      </w:r>
      <w:r w:rsidRPr="00B36732">
        <w:t>RPA</w:t>
      </w:r>
      <w:r w:rsidRPr="00B36732">
        <w:rPr>
          <w:rtl/>
        </w:rPr>
        <w:t>) للمهام المتكررة.</w:t>
      </w:r>
    </w:p>
    <w:p w14:paraId="2028066B" w14:textId="77777777" w:rsidR="006B59BE" w:rsidRPr="00B36732" w:rsidRDefault="006B59BE" w:rsidP="004F1264">
      <w:pPr>
        <w:rPr>
          <w:rtl/>
        </w:rPr>
      </w:pPr>
      <w:r>
        <w:rPr>
          <w:rtl/>
        </w:rPr>
        <w:t xml:space="preserve">  - تطبيق </w:t>
      </w:r>
      <w:hyperlink r:id="rId462">
        <w:r>
          <w:rPr>
            <w:rStyle w:val="Hyperlink"/>
            <w:rtl/>
          </w:rPr>
          <w:t>الذكاء الاصطناعي</w:t>
        </w:r>
      </w:hyperlink>
      <w:r>
        <w:rPr>
          <w:rtl/>
        </w:rPr>
        <w:t xml:space="preserve"> في التنبؤ وتحسين العمليات.</w:t>
      </w:r>
    </w:p>
    <w:p w14:paraId="3A8AF73C" w14:textId="77777777" w:rsidR="006B59BE" w:rsidRPr="00B36732" w:rsidRDefault="006B59BE" w:rsidP="004F1264">
      <w:pPr>
        <w:rPr>
          <w:rtl/>
        </w:rPr>
      </w:pPr>
      <w:r w:rsidRPr="00B36732">
        <w:rPr>
          <w:rtl/>
        </w:rPr>
        <w:lastRenderedPageBreak/>
        <w:t xml:space="preserve">  - رقمنة سلاسل التوريد والعمليات اللوجستية.</w:t>
      </w:r>
    </w:p>
    <w:p w14:paraId="003B93C4" w14:textId="77777777" w:rsidR="006B59BE" w:rsidRPr="00E321E8" w:rsidRDefault="006B59BE" w:rsidP="00E321E8">
      <w:pPr>
        <w:pStyle w:val="ad"/>
        <w:rPr>
          <w:color w:val="168489"/>
          <w:rtl/>
        </w:rPr>
      </w:pPr>
      <w:r w:rsidRPr="00E321E8">
        <w:rPr>
          <w:color w:val="168489"/>
          <w:rtl/>
        </w:rPr>
        <w:t>مبادرات البنية التحتية:</w:t>
      </w:r>
    </w:p>
    <w:p w14:paraId="08A066F3" w14:textId="77777777" w:rsidR="006B59BE" w:rsidRPr="00B36732" w:rsidRDefault="006B59BE" w:rsidP="004F1264">
      <w:pPr>
        <w:rPr>
          <w:rtl/>
        </w:rPr>
      </w:pPr>
      <w:r w:rsidRPr="00B36732">
        <w:rPr>
          <w:rtl/>
        </w:rPr>
        <w:t xml:space="preserve">  - تحديث الأنظمة الأساسية وتكاملها.</w:t>
      </w:r>
    </w:p>
    <w:p w14:paraId="0C9A3A38" w14:textId="77777777" w:rsidR="006B59BE" w:rsidRPr="00B36732" w:rsidRDefault="006B59BE" w:rsidP="004F1264">
      <w:pPr>
        <w:rPr>
          <w:rtl/>
        </w:rPr>
      </w:pPr>
      <w:r w:rsidRPr="00B36732">
        <w:rPr>
          <w:rtl/>
        </w:rPr>
        <w:t xml:space="preserve">  - تطوير منصات البيانات والتحليلات.</w:t>
      </w:r>
    </w:p>
    <w:p w14:paraId="13B83235" w14:textId="77777777" w:rsidR="006B59BE" w:rsidRPr="00B36732" w:rsidRDefault="006B59BE" w:rsidP="004F1264">
      <w:pPr>
        <w:rPr>
          <w:rtl/>
        </w:rPr>
      </w:pPr>
      <w:r w:rsidRPr="00B36732">
        <w:rPr>
          <w:rtl/>
        </w:rPr>
        <w:t xml:space="preserve">  - تعزيز الأمن السيبراني والامتثال.</w:t>
      </w:r>
    </w:p>
    <w:p w14:paraId="1C6AC47F" w14:textId="77777777" w:rsidR="006B59BE" w:rsidRPr="00E321E8" w:rsidRDefault="006B59BE" w:rsidP="00E321E8">
      <w:pPr>
        <w:pStyle w:val="ad"/>
        <w:rPr>
          <w:color w:val="168489"/>
          <w:rtl/>
        </w:rPr>
      </w:pPr>
      <w:r w:rsidRPr="00E321E8">
        <w:rPr>
          <w:color w:val="168489"/>
          <w:rtl/>
        </w:rPr>
        <w:t>مبادرات الثقافة والمهارات:</w:t>
      </w:r>
    </w:p>
    <w:p w14:paraId="4700F349" w14:textId="77777777" w:rsidR="006B59BE" w:rsidRPr="00B36732" w:rsidRDefault="006B59BE" w:rsidP="004F1264">
      <w:pPr>
        <w:rPr>
          <w:rtl/>
        </w:rPr>
      </w:pPr>
      <w:r w:rsidRPr="00B36732">
        <w:rPr>
          <w:rtl/>
        </w:rPr>
        <w:t xml:space="preserve">  - برامج تطوير المهارات الرقمية والمستقبلية.</w:t>
      </w:r>
    </w:p>
    <w:p w14:paraId="0A820560" w14:textId="77777777" w:rsidR="006B59BE" w:rsidRPr="00B36732" w:rsidRDefault="006B59BE" w:rsidP="004F1264">
      <w:pPr>
        <w:rPr>
          <w:rtl/>
        </w:rPr>
      </w:pPr>
      <w:r w:rsidRPr="00B36732">
        <w:rPr>
          <w:rtl/>
        </w:rPr>
        <w:t xml:space="preserve">  - إنشاء أدوار ومسارات وظيفية جديدة.</w:t>
      </w:r>
    </w:p>
    <w:p w14:paraId="3914DCC9" w14:textId="77777777" w:rsidR="006B59BE" w:rsidRDefault="006B59BE" w:rsidP="004F1264">
      <w:pPr>
        <w:rPr>
          <w:rtl/>
        </w:rPr>
      </w:pPr>
      <w:r w:rsidRPr="00B36732">
        <w:rPr>
          <w:rtl/>
        </w:rPr>
        <w:t xml:space="preserve">  - تعزيز العمل المرن والتعاون الافتراضي.</w:t>
      </w:r>
    </w:p>
    <w:p w14:paraId="5D0FA5AA" w14:textId="073B39EE"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062A0E72" wp14:editId="2E1AF255">
                <wp:extent cx="5731510" cy="891540"/>
                <wp:effectExtent l="0" t="0" r="2540" b="22860"/>
                <wp:docPr id="160869717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79" name="مجموعة 47"/>
                        <wpg:cNvGrpSpPr/>
                        <wpg:grpSpPr>
                          <a:xfrm>
                            <a:off x="0" y="0"/>
                            <a:ext cx="5731510" cy="895351"/>
                            <a:chOff x="0" y="0"/>
                            <a:chExt cx="5878196" cy="918845"/>
                          </a:xfrm>
                        </wpg:grpSpPr>
                        <wpg:grpSp>
                          <wpg:cNvPr id="1608697180" name="مجموعة 48"/>
                          <wpg:cNvGrpSpPr/>
                          <wpg:grpSpPr>
                            <a:xfrm>
                              <a:off x="0" y="0"/>
                              <a:ext cx="5878196" cy="918845"/>
                              <a:chOff x="0" y="0"/>
                              <a:chExt cx="6240348" cy="919070"/>
                            </a:xfrm>
                          </wpg:grpSpPr>
                          <wpg:grpSp>
                            <wpg:cNvPr id="1608697181" name="مجموعة 49"/>
                            <wpg:cNvGrpSpPr/>
                            <wpg:grpSpPr>
                              <a:xfrm>
                                <a:off x="0" y="169208"/>
                                <a:ext cx="5433072" cy="580613"/>
                                <a:chOff x="0" y="169208"/>
                                <a:chExt cx="5433072" cy="580613"/>
                              </a:xfrm>
                            </wpg:grpSpPr>
                            <wps:wsp>
                              <wps:cNvPr id="160869718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8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8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85" name="مربع نص 41"/>
                          <wps:cNvSpPr txBox="1"/>
                          <wps:spPr>
                            <a:xfrm>
                              <a:off x="204466" y="256739"/>
                              <a:ext cx="4615440" cy="389397"/>
                            </a:xfrm>
                            <a:prstGeom prst="rect">
                              <a:avLst/>
                            </a:prstGeom>
                            <a:noFill/>
                          </wps:spPr>
                          <wps:txbx>
                            <w:txbxContent>
                              <w:p w14:paraId="3C534605" w14:textId="0E0906A0"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تحديد المتطلبات والموارد:</w:t>
                                </w:r>
                              </w:p>
                            </w:txbxContent>
                          </wps:txbx>
                          <wps:bodyPr wrap="square" rtlCol="1">
                            <a:spAutoFit/>
                          </wps:bodyPr>
                        </wps:wsp>
                      </wpg:grpSp>
                      <pic:pic xmlns:pic="http://schemas.openxmlformats.org/drawingml/2006/picture">
                        <pic:nvPicPr>
                          <pic:cNvPr id="1608697186"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62A0E72" id="_x0000_s288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JwNgo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288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">
                  <v:group id="مجموعة 48" o:spid="_x0000_s288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">
                    <v:group id="مجموعة 49" o:spid="_x0000_s288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">
                      <v:shape id="شكل حر 50" o:spid="_x0000_s288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8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" fillcolor="#a5a5a5 [2092]" stroked="f" strokeweight="1pt">
                        <v:stroke joinstyle="miter"/>
                      </v:roundrect>
                    </v:group>
                    <v:oval id="شكل بيضاوي 52" o:spid="_x0000_s288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" filled="f" strokecolor="#168489" strokeweight="1pt">
                      <v:stroke joinstyle="miter"/>
                    </v:oval>
                  </v:group>
                  <v:shape id="مربع نص 41" o:spid="_x0000_s2888"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" filled="f" stroked="f">
                    <v:textbox style="mso-fit-shape-to-text:t">
                      <w:txbxContent>
                        <w:p w14:paraId="3C534605" w14:textId="0E0906A0"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تحديد المتطلبات والموارد:</w:t>
                          </w:r>
                        </w:p>
                      </w:txbxContent>
                    </v:textbox>
                  </v:shape>
                </v:group>
                <v:shape id="صورة 54" o:spid="_x0000_s288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">
                  <v:imagedata r:id="rId117" o:title=""/>
                </v:shape>
                <w10:anchorlock/>
              </v:group>
            </w:pict>
          </mc:Fallback>
        </mc:AlternateContent>
      </w:r>
    </w:p>
    <w:p w14:paraId="376951F5" w14:textId="77777777" w:rsidR="006B59BE" w:rsidRPr="00E321E8" w:rsidRDefault="006B59BE" w:rsidP="00E321E8">
      <w:pPr>
        <w:pStyle w:val="ad"/>
        <w:rPr>
          <w:color w:val="168489"/>
          <w:rtl/>
        </w:rPr>
      </w:pPr>
      <w:r w:rsidRPr="00E321E8">
        <w:rPr>
          <w:color w:val="168489"/>
          <w:rtl/>
        </w:rPr>
        <w:t>الموارد البشرية:</w:t>
      </w:r>
    </w:p>
    <w:p w14:paraId="5E79E3C4" w14:textId="77777777" w:rsidR="006B59BE" w:rsidRPr="00B36732" w:rsidRDefault="006B59BE" w:rsidP="004F1264">
      <w:pPr>
        <w:rPr>
          <w:rtl/>
        </w:rPr>
      </w:pPr>
      <w:r w:rsidRPr="00B36732">
        <w:rPr>
          <w:rtl/>
        </w:rPr>
        <w:t xml:space="preserve">  - تشكيل فريق قيادة التحول.</w:t>
      </w:r>
    </w:p>
    <w:p w14:paraId="0523C626" w14:textId="77777777" w:rsidR="006B59BE" w:rsidRPr="00B36732" w:rsidRDefault="006B59BE" w:rsidP="004F1264">
      <w:pPr>
        <w:rPr>
          <w:rtl/>
        </w:rPr>
      </w:pPr>
      <w:r w:rsidRPr="00B36732">
        <w:rPr>
          <w:rtl/>
        </w:rPr>
        <w:t xml:space="preserve">  - تحديد المهارات المطلوبة والفجوات.</w:t>
      </w:r>
    </w:p>
    <w:p w14:paraId="48756184" w14:textId="77777777" w:rsidR="006B59BE" w:rsidRPr="00B36732" w:rsidRDefault="006B59BE" w:rsidP="004F1264">
      <w:pPr>
        <w:rPr>
          <w:rtl/>
        </w:rPr>
      </w:pPr>
      <w:r w:rsidRPr="00B36732">
        <w:rPr>
          <w:rtl/>
        </w:rPr>
        <w:t xml:space="preserve">  - استراتيجية استقطاب وتطوير المواهب.</w:t>
      </w:r>
    </w:p>
    <w:p w14:paraId="5A2AEA41" w14:textId="77777777" w:rsidR="006B59BE" w:rsidRPr="00E321E8" w:rsidRDefault="006B59BE" w:rsidP="00E321E8">
      <w:pPr>
        <w:pStyle w:val="ad"/>
        <w:rPr>
          <w:color w:val="168489"/>
          <w:rtl/>
        </w:rPr>
      </w:pPr>
      <w:r w:rsidRPr="00E321E8">
        <w:rPr>
          <w:color w:val="168489"/>
          <w:rtl/>
        </w:rPr>
        <w:t>الميزانية والاستثمارات:</w:t>
      </w:r>
    </w:p>
    <w:p w14:paraId="3B69AFA2" w14:textId="77777777" w:rsidR="006B59BE" w:rsidRPr="00B36732" w:rsidRDefault="006B59BE" w:rsidP="004F1264">
      <w:pPr>
        <w:rPr>
          <w:rtl/>
        </w:rPr>
      </w:pPr>
      <w:r w:rsidRPr="00B36732">
        <w:rPr>
          <w:rtl/>
        </w:rPr>
        <w:t xml:space="preserve">  - تقدير التكاليف الرأسمالية والتشغيلية.</w:t>
      </w:r>
    </w:p>
    <w:p w14:paraId="6083A288" w14:textId="77777777" w:rsidR="006B59BE" w:rsidRPr="00B36732" w:rsidRDefault="006B59BE" w:rsidP="004F1264">
      <w:pPr>
        <w:rPr>
          <w:rtl/>
        </w:rPr>
      </w:pPr>
      <w:r w:rsidRPr="00B36732">
        <w:rPr>
          <w:rtl/>
        </w:rPr>
        <w:t xml:space="preserve">  - تحديد أولويات الإنفاق ومصادر التمويل.</w:t>
      </w:r>
    </w:p>
    <w:p w14:paraId="34FF1C97" w14:textId="77777777" w:rsidR="006B59BE" w:rsidRPr="00B36732" w:rsidRDefault="006B59BE" w:rsidP="004F1264">
      <w:pPr>
        <w:rPr>
          <w:rtl/>
        </w:rPr>
      </w:pPr>
      <w:r w:rsidRPr="00B36732">
        <w:rPr>
          <w:rtl/>
        </w:rPr>
        <w:t xml:space="preserve">  - احتساب العائد على الاستثمار المتوقع.</w:t>
      </w:r>
    </w:p>
    <w:p w14:paraId="39F896E3" w14:textId="77777777" w:rsidR="006B59BE" w:rsidRPr="00E321E8" w:rsidRDefault="006B59BE" w:rsidP="00E321E8">
      <w:pPr>
        <w:pStyle w:val="ad"/>
        <w:rPr>
          <w:color w:val="168489"/>
          <w:rtl/>
        </w:rPr>
      </w:pPr>
      <w:r w:rsidRPr="00E321E8">
        <w:rPr>
          <w:color w:val="168489"/>
          <w:rtl/>
        </w:rPr>
        <w:t>الشراكات والتعاون الخارجي:</w:t>
      </w:r>
    </w:p>
    <w:p w14:paraId="10C147A0" w14:textId="77777777" w:rsidR="006B59BE" w:rsidRPr="00B36732" w:rsidRDefault="006B59BE" w:rsidP="004F1264">
      <w:pPr>
        <w:rPr>
          <w:rtl/>
        </w:rPr>
      </w:pPr>
      <w:r w:rsidRPr="00B36732">
        <w:rPr>
          <w:rtl/>
        </w:rPr>
        <w:t xml:space="preserve">  - تحديد مجالات التعاون مع المزودين.</w:t>
      </w:r>
    </w:p>
    <w:p w14:paraId="61E591B3" w14:textId="77777777" w:rsidR="006B59BE" w:rsidRPr="00B36732" w:rsidRDefault="006B59BE" w:rsidP="004F1264">
      <w:pPr>
        <w:rPr>
          <w:rtl/>
        </w:rPr>
      </w:pPr>
      <w:r w:rsidRPr="00B36732">
        <w:rPr>
          <w:rtl/>
        </w:rPr>
        <w:t xml:space="preserve">  - فرص الشراكة مع الشركات الناشئة والمبتكرين.</w:t>
      </w:r>
    </w:p>
    <w:p w14:paraId="3F13724B" w14:textId="77777777" w:rsidR="006B59BE" w:rsidRDefault="006B59BE" w:rsidP="004F1264">
      <w:pPr>
        <w:rPr>
          <w:rtl/>
        </w:rPr>
      </w:pPr>
      <w:r w:rsidRPr="00B36732">
        <w:rPr>
          <w:rtl/>
        </w:rPr>
        <w:t xml:space="preserve">  - إمكانيات الاستحواذ أو الاستثمار الاستراتيجي.</w:t>
      </w:r>
    </w:p>
    <w:p w14:paraId="64B52E15" w14:textId="09082B9D" w:rsidR="00784A89" w:rsidRPr="00B36732" w:rsidRDefault="00784A89" w:rsidP="004F1264">
      <w:pPr>
        <w:rPr>
          <w:rtl/>
        </w:rPr>
      </w:pPr>
      <w:r w:rsidRPr="002A078C">
        <w:rPr>
          <w:rFonts w:ascii="Sakkal Majalla" w:hAnsi="Sakkal Majalla"/>
          <w:noProof/>
          <w:sz w:val="34"/>
        </w:rPr>
        <w:lastRenderedPageBreak/>
        <mc:AlternateContent>
          <mc:Choice Requires="wpg">
            <w:drawing>
              <wp:inline distT="0" distB="0" distL="0" distR="0" wp14:anchorId="197DE859" wp14:editId="32A690C6">
                <wp:extent cx="5731510" cy="891540"/>
                <wp:effectExtent l="0" t="0" r="2540" b="22860"/>
                <wp:docPr id="160869718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88" name="مجموعة 47"/>
                        <wpg:cNvGrpSpPr/>
                        <wpg:grpSpPr>
                          <a:xfrm>
                            <a:off x="0" y="0"/>
                            <a:ext cx="5731510" cy="895351"/>
                            <a:chOff x="0" y="0"/>
                            <a:chExt cx="5878196" cy="918845"/>
                          </a:xfrm>
                        </wpg:grpSpPr>
                        <wpg:grpSp>
                          <wpg:cNvPr id="1608697189" name="مجموعة 48"/>
                          <wpg:cNvGrpSpPr/>
                          <wpg:grpSpPr>
                            <a:xfrm>
                              <a:off x="0" y="0"/>
                              <a:ext cx="5878196" cy="918845"/>
                              <a:chOff x="0" y="0"/>
                              <a:chExt cx="6240348" cy="919070"/>
                            </a:xfrm>
                          </wpg:grpSpPr>
                          <wpg:grpSp>
                            <wpg:cNvPr id="1608697190" name="مجموعة 49"/>
                            <wpg:cNvGrpSpPr/>
                            <wpg:grpSpPr>
                              <a:xfrm>
                                <a:off x="0" y="169208"/>
                                <a:ext cx="5433072" cy="580613"/>
                                <a:chOff x="0" y="169208"/>
                                <a:chExt cx="5433072" cy="580613"/>
                              </a:xfrm>
                            </wpg:grpSpPr>
                            <wps:wsp>
                              <wps:cNvPr id="160869719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19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9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194" name="مربع نص 41"/>
                          <wps:cNvSpPr txBox="1"/>
                          <wps:spPr>
                            <a:xfrm>
                              <a:off x="204466" y="256739"/>
                              <a:ext cx="4615440" cy="389397"/>
                            </a:xfrm>
                            <a:prstGeom prst="rect">
                              <a:avLst/>
                            </a:prstGeom>
                            <a:noFill/>
                          </wps:spPr>
                          <wps:txbx>
                            <w:txbxContent>
                              <w:p w14:paraId="15B5D970" w14:textId="7AE91770"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وضع إطار للحوكمة والقياس:</w:t>
                                </w:r>
                              </w:p>
                            </w:txbxContent>
                          </wps:txbx>
                          <wps:bodyPr wrap="square" rtlCol="1">
                            <a:spAutoFit/>
                          </wps:bodyPr>
                        </wps:wsp>
                      </wpg:grpSp>
                      <pic:pic xmlns:pic="http://schemas.openxmlformats.org/drawingml/2006/picture">
                        <pic:nvPicPr>
                          <pic:cNvPr id="1608697195"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97DE859" id="_x0000_s289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v8rMlHEHAAD9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289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">
                  <v:group id="مجموعة 48" o:spid="_x0000_s289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">
                    <v:group id="مجموعة 49" o:spid="_x0000_s289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">
                      <v:shape id="شكل حر 50" o:spid="_x0000_s289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89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" fillcolor="#a5a5a5 [2092]" stroked="f" strokeweight="1pt">
                        <v:stroke joinstyle="miter"/>
                      </v:roundrect>
                    </v:group>
                    <v:oval id="شكل بيضاوي 52" o:spid="_x0000_s289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" filled="f" strokecolor="#168489" strokeweight="1pt">
                      <v:stroke joinstyle="miter"/>
                    </v:oval>
                  </v:group>
                  <v:shape id="مربع نص 41" o:spid="_x0000_s2897"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" filled="f" stroked="f">
                    <v:textbox style="mso-fit-shape-to-text:t">
                      <w:txbxContent>
                        <w:p w14:paraId="15B5D970" w14:textId="7AE91770"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وضع إطار للحوكمة والقياس:</w:t>
                          </w:r>
                        </w:p>
                      </w:txbxContent>
                    </v:textbox>
                  </v:shape>
                </v:group>
                <v:shape id="صورة 54" o:spid="_x0000_s289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">
                  <v:imagedata r:id="rId117" o:title=""/>
                </v:shape>
                <w10:anchorlock/>
              </v:group>
            </w:pict>
          </mc:Fallback>
        </mc:AlternateContent>
      </w:r>
    </w:p>
    <w:p w14:paraId="75ABDA88" w14:textId="77777777" w:rsidR="006B59BE" w:rsidRPr="00E321E8" w:rsidRDefault="006B59BE" w:rsidP="00E321E8">
      <w:pPr>
        <w:pStyle w:val="ad"/>
        <w:rPr>
          <w:color w:val="168489"/>
          <w:rtl/>
        </w:rPr>
      </w:pPr>
      <w:r w:rsidRPr="00E321E8">
        <w:rPr>
          <w:color w:val="168489"/>
          <w:rtl/>
        </w:rPr>
        <w:t>هيكل الحوكمة:</w:t>
      </w:r>
    </w:p>
    <w:p w14:paraId="5CEB8F09" w14:textId="77777777" w:rsidR="006B59BE" w:rsidRPr="00B36732" w:rsidRDefault="006B59BE" w:rsidP="004F1264">
      <w:pPr>
        <w:rPr>
          <w:rtl/>
        </w:rPr>
      </w:pPr>
      <w:r w:rsidRPr="00B36732">
        <w:rPr>
          <w:rtl/>
        </w:rPr>
        <w:t xml:space="preserve">  - تحديد الأدوار والمسؤوليات.</w:t>
      </w:r>
    </w:p>
    <w:p w14:paraId="53DB4162" w14:textId="77777777" w:rsidR="006B59BE" w:rsidRPr="00B36732" w:rsidRDefault="006B59BE" w:rsidP="004F1264">
      <w:pPr>
        <w:rPr>
          <w:rtl/>
        </w:rPr>
      </w:pPr>
      <w:r w:rsidRPr="00B36732">
        <w:rPr>
          <w:rtl/>
        </w:rPr>
        <w:t xml:space="preserve">  - آلية اتخاذ القرار وتخصيص الموارد.</w:t>
      </w:r>
    </w:p>
    <w:p w14:paraId="1D6822C6" w14:textId="77777777" w:rsidR="006B59BE" w:rsidRPr="00B36732" w:rsidRDefault="006B59BE" w:rsidP="004F1264">
      <w:pPr>
        <w:rPr>
          <w:rtl/>
        </w:rPr>
      </w:pPr>
      <w:r w:rsidRPr="00B36732">
        <w:rPr>
          <w:rtl/>
        </w:rPr>
        <w:t xml:space="preserve">  - عمليات مراجعة التقدم وتعديل المسار.</w:t>
      </w:r>
    </w:p>
    <w:p w14:paraId="3F0AB50F" w14:textId="77777777" w:rsidR="006B59BE" w:rsidRPr="00E321E8" w:rsidRDefault="006B59BE" w:rsidP="00E321E8">
      <w:pPr>
        <w:pStyle w:val="ad"/>
        <w:rPr>
          <w:color w:val="168489"/>
          <w:rtl/>
        </w:rPr>
      </w:pPr>
      <w:r w:rsidRPr="00E321E8">
        <w:rPr>
          <w:color w:val="168489"/>
          <w:rtl/>
        </w:rPr>
        <w:t>مؤشرات الأداء الرئيسية (</w:t>
      </w:r>
      <w:r w:rsidRPr="00E321E8">
        <w:rPr>
          <w:color w:val="168489"/>
        </w:rPr>
        <w:t>KPIs</w:t>
      </w:r>
      <w:r w:rsidRPr="00E321E8">
        <w:rPr>
          <w:color w:val="168489"/>
          <w:rtl/>
        </w:rPr>
        <w:t>):</w:t>
      </w:r>
    </w:p>
    <w:p w14:paraId="18D0E3F5" w14:textId="77777777" w:rsidR="006B59BE" w:rsidRPr="00B36732" w:rsidRDefault="006B59BE" w:rsidP="004F1264">
      <w:pPr>
        <w:rPr>
          <w:rtl/>
        </w:rPr>
      </w:pPr>
      <w:r w:rsidRPr="00B36732">
        <w:rPr>
          <w:rtl/>
        </w:rPr>
        <w:t xml:space="preserve">  - مؤشرات العائد المالي (</w:t>
      </w:r>
      <w:r w:rsidRPr="00B36732">
        <w:t>ROI</w:t>
      </w:r>
      <w:r w:rsidRPr="00B36732">
        <w:rPr>
          <w:rtl/>
        </w:rPr>
        <w:t>، تكلفة الخدمة، إيرادات رقمية).</w:t>
      </w:r>
    </w:p>
    <w:p w14:paraId="20C5E9E0" w14:textId="77777777" w:rsidR="006B59BE" w:rsidRPr="00B36732" w:rsidRDefault="006B59BE" w:rsidP="004F1264">
      <w:pPr>
        <w:rPr>
          <w:rtl/>
        </w:rPr>
      </w:pPr>
      <w:r w:rsidRPr="00B36732">
        <w:rPr>
          <w:rtl/>
        </w:rPr>
        <w:t xml:space="preserve">  - مؤشرات العمليات (وقت الإنجاز، الإنتاجية، الجودة).</w:t>
      </w:r>
    </w:p>
    <w:p w14:paraId="63A9EEDE" w14:textId="77777777" w:rsidR="006B59BE" w:rsidRPr="00B36732" w:rsidRDefault="006B59BE" w:rsidP="004F1264">
      <w:pPr>
        <w:rPr>
          <w:rtl/>
        </w:rPr>
      </w:pPr>
      <w:r w:rsidRPr="00B36732">
        <w:rPr>
          <w:rtl/>
        </w:rPr>
        <w:t xml:space="preserve">  - مؤشرات التجربة (رضا العملاء، مشاركة الموظفين).</w:t>
      </w:r>
    </w:p>
    <w:p w14:paraId="093DB935" w14:textId="77777777" w:rsidR="006B59BE" w:rsidRPr="00B36732" w:rsidRDefault="006B59BE" w:rsidP="004F1264">
      <w:pPr>
        <w:rPr>
          <w:rtl/>
        </w:rPr>
      </w:pPr>
      <w:r w:rsidRPr="00B36732">
        <w:rPr>
          <w:rtl/>
        </w:rPr>
        <w:t xml:space="preserve">  - مؤشرات التحول (نسبة العمليات المؤتمتة، تبني التقنيات الجديدة).</w:t>
      </w:r>
    </w:p>
    <w:p w14:paraId="1FF6D1B7" w14:textId="36287D1D" w:rsidR="006B59BE" w:rsidRPr="00E321E8" w:rsidRDefault="00E321E8" w:rsidP="00E321E8">
      <w:pPr>
        <w:pStyle w:val="ad"/>
        <w:rPr>
          <w:b w:val="0"/>
          <w:bCs/>
          <w:color w:val="168489"/>
          <w:rtl/>
        </w:rPr>
      </w:pPr>
      <w:r w:rsidRPr="00E42DAD">
        <w:rPr>
          <w:noProof/>
        </w:rPr>
        <mc:AlternateContent>
          <mc:Choice Requires="wpg">
            <w:drawing>
              <wp:anchor distT="0" distB="0" distL="114300" distR="114300" simplePos="0" relativeHeight="252877824" behindDoc="0" locked="0" layoutInCell="1" allowOverlap="1" wp14:anchorId="4A549993" wp14:editId="225C5589">
                <wp:simplePos x="0" y="0"/>
                <wp:positionH relativeFrom="margin">
                  <wp:posOffset>4995545</wp:posOffset>
                </wp:positionH>
                <wp:positionV relativeFrom="paragraph">
                  <wp:posOffset>9968</wp:posOffset>
                </wp:positionV>
                <wp:extent cx="735965" cy="661670"/>
                <wp:effectExtent l="0" t="0" r="6985" b="5080"/>
                <wp:wrapSquare wrapText="bothSides"/>
                <wp:docPr id="1578247724"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578247725" name="Picture 1578247725"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578247727" name="Rectangle: Rounded Corners 1578247727"/>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F2F1083" id="Group 20" o:spid="_x0000_s1026" style="position:absolute;margin-left:393.35pt;margin-top:.8pt;width:57.95pt;height:52.1pt;z-index:252877824;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">
                <v:shape id="Picture 1578247725"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">
                  <v:imagedata r:id="rId122" o:title="Reference "/>
                </v:shape>
                <v:roundrect id="Rectangle: Rounded Corners 1578247727"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" fillcolor="#168489" strokecolor="#168489" strokeweight="1pt">
                  <v:stroke joinstyle="miter"/>
                </v:roundrect>
                <w10:wrap type="square" anchorx="margin"/>
              </v:group>
            </w:pict>
          </mc:Fallback>
        </mc:AlternateContent>
      </w:r>
      <w:r w:rsidR="006B59BE" w:rsidRPr="00E321E8">
        <w:rPr>
          <w:b w:val="0"/>
          <w:bCs/>
          <w:color w:val="168489"/>
          <w:rtl/>
        </w:rPr>
        <w:t>حالة دراس</w:t>
      </w:r>
      <w:r w:rsidR="006B59BE" w:rsidRPr="00E321E8">
        <w:rPr>
          <w:rFonts w:hint="cs"/>
          <w:b w:val="0"/>
          <w:bCs/>
          <w:color w:val="168489"/>
          <w:rtl/>
        </w:rPr>
        <w:t>ي</w:t>
      </w:r>
      <w:r w:rsidR="006B59BE" w:rsidRPr="00E321E8">
        <w:rPr>
          <w:b w:val="0"/>
          <w:bCs/>
          <w:color w:val="168489"/>
          <w:rtl/>
        </w:rPr>
        <w:t xml:space="preserve">ة: </w:t>
      </w:r>
    </w:p>
    <w:p w14:paraId="5AD81A71" w14:textId="77777777" w:rsidR="006B59BE" w:rsidRPr="00B36732" w:rsidRDefault="006B59BE" w:rsidP="004F1264">
      <w:pPr>
        <w:rPr>
          <w:rtl/>
        </w:rPr>
      </w:pPr>
      <w:r w:rsidRPr="00B36732">
        <w:rPr>
          <w:rtl/>
        </w:rPr>
        <w:t>مجموعة "</w:t>
      </w:r>
      <w:r w:rsidRPr="00B36732">
        <w:t>ING</w:t>
      </w:r>
      <w:r w:rsidRPr="00B36732">
        <w:rPr>
          <w:rtl/>
        </w:rPr>
        <w:t>" المصرفية التي أطلقت مبادرة "</w:t>
      </w:r>
      <w:r w:rsidRPr="00B36732">
        <w:t>Think Forward</w:t>
      </w:r>
      <w:r w:rsidRPr="00B36732">
        <w:rPr>
          <w:rtl/>
        </w:rPr>
        <w:t>" للتحول الرقمي، وطوّرت خارطة طريق شاملة ركزت على:</w:t>
      </w:r>
    </w:p>
    <w:p w14:paraId="2F7B4D66" w14:textId="77777777" w:rsidR="006B59BE" w:rsidRPr="00B36732" w:rsidRDefault="006B59BE" w:rsidP="004F1264">
      <w:pPr>
        <w:rPr>
          <w:rtl/>
        </w:rPr>
      </w:pPr>
      <w:r w:rsidRPr="00B36732">
        <w:rPr>
          <w:rtl/>
        </w:rPr>
        <w:t>- تبسيط البنية التحتية التقنية وتحديث الأنظمة الأساسية.</w:t>
      </w:r>
    </w:p>
    <w:p w14:paraId="28550E8F" w14:textId="77777777" w:rsidR="006B59BE" w:rsidRPr="00B36732" w:rsidRDefault="006B59BE" w:rsidP="004F1264">
      <w:pPr>
        <w:rPr>
          <w:rtl/>
        </w:rPr>
      </w:pPr>
      <w:r w:rsidRPr="00B36732">
        <w:rPr>
          <w:rtl/>
        </w:rPr>
        <w:t>- تطوير منصة مصرفية موحدة عبر جميع الأسواق الأوروبية.</w:t>
      </w:r>
    </w:p>
    <w:p w14:paraId="621C48E2" w14:textId="77777777" w:rsidR="006B59BE" w:rsidRPr="00B36732" w:rsidRDefault="006B59BE" w:rsidP="004F1264">
      <w:pPr>
        <w:rPr>
          <w:rtl/>
        </w:rPr>
      </w:pPr>
      <w:r w:rsidRPr="00B36732">
        <w:rPr>
          <w:rtl/>
        </w:rPr>
        <w:t>- تبني طرق العمل المرنة (</w:t>
      </w:r>
      <w:r w:rsidRPr="00B36732">
        <w:t>Agile</w:t>
      </w:r>
      <w:r w:rsidRPr="00B36732">
        <w:rPr>
          <w:rtl/>
        </w:rPr>
        <w:t>) على مستوى المؤسسة.</w:t>
      </w:r>
    </w:p>
    <w:p w14:paraId="7224E422" w14:textId="77777777" w:rsidR="006B59BE" w:rsidRPr="00B36732" w:rsidRDefault="006B59BE" w:rsidP="004F1264">
      <w:pPr>
        <w:rPr>
          <w:rtl/>
        </w:rPr>
      </w:pPr>
      <w:r w:rsidRPr="00B36732">
        <w:rPr>
          <w:rtl/>
        </w:rPr>
        <w:t>- إعادة تصميم تجربة العملاء بالكامل باستخدام التفكير التصميمي.</w:t>
      </w:r>
    </w:p>
    <w:p w14:paraId="0C50EAFC" w14:textId="77777777" w:rsidR="006B59BE" w:rsidRPr="00B36732" w:rsidRDefault="006B59BE" w:rsidP="004F1264">
      <w:pPr>
        <w:rPr>
          <w:rtl/>
        </w:rPr>
      </w:pPr>
      <w:r w:rsidRPr="00B36732">
        <w:rPr>
          <w:rtl/>
        </w:rPr>
        <w:t>- تأسيس مركز ابتكار داخلي (</w:t>
      </w:r>
      <w:r w:rsidRPr="00B36732">
        <w:t>PACE</w:t>
      </w:r>
      <w:r w:rsidRPr="00B36732">
        <w:rPr>
          <w:rtl/>
        </w:rPr>
        <w:t>) لتسريع تطوير الحلول الجديدة.</w:t>
      </w:r>
    </w:p>
    <w:p w14:paraId="17537820" w14:textId="77777777" w:rsidR="006B59BE" w:rsidRDefault="006B59BE" w:rsidP="004F1264">
      <w:r w:rsidRPr="00B36732">
        <w:rPr>
          <w:rtl/>
        </w:rPr>
        <w:t>النتائج: خفض عدد تطبيقات تكنولوجيا المعلومات من 6,000 إلى 2,000، وتقليل وقت طرح المنتجات الجديدة بنسبة 60%، وتحسين نسبة التكلفة إلى الدخل من 66% إلى 54%.</w:t>
      </w:r>
    </w:p>
    <w:p w14:paraId="277F75E2" w14:textId="77777777" w:rsidR="008E0B6C" w:rsidRDefault="008E0B6C" w:rsidP="008E0B6C">
      <w:pPr>
        <w:bidi w:val="0"/>
        <w:jc w:val="center"/>
        <w:rPr>
          <w:noProof/>
        </w:rPr>
      </w:pPr>
    </w:p>
    <w:p w14:paraId="12DAD3CD" w14:textId="38797B64" w:rsidR="008E0B6C" w:rsidRDefault="008E0B6C" w:rsidP="008E0B6C">
      <w:pPr>
        <w:bidi w:val="0"/>
        <w:jc w:val="center"/>
        <w:rPr>
          <w:rtl/>
        </w:rPr>
      </w:pPr>
      <w:r>
        <w:rPr>
          <w:noProof/>
        </w:rPr>
        <w:drawing>
          <wp:inline distT="0" distB="0" distL="0" distR="0" wp14:anchorId="13A08AB2" wp14:editId="29099316">
            <wp:extent cx="2307826" cy="571972"/>
            <wp:effectExtent l="0" t="0" r="0" b="0"/>
            <wp:docPr id="1973968265" name="Picture 1973968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24043" cy="575991"/>
                    </a:xfrm>
                    <a:prstGeom prst="rect">
                      <a:avLst/>
                    </a:prstGeom>
                    <a:noFill/>
                    <a:ln>
                      <a:noFill/>
                    </a:ln>
                  </pic:spPr>
                </pic:pic>
              </a:graphicData>
            </a:graphic>
          </wp:inline>
        </w:drawing>
      </w:r>
    </w:p>
    <w:p w14:paraId="7ACB43BF" w14:textId="3A9F069E" w:rsidR="004F1264" w:rsidRPr="00B36732" w:rsidRDefault="004F1264" w:rsidP="004F1264">
      <w:pPr>
        <w:rPr>
          <w:rtl/>
        </w:rPr>
      </w:pPr>
      <w:r w:rsidRPr="002A078C">
        <w:rPr>
          <w:rFonts w:ascii="Sakkal Majalla" w:hAnsi="Sakkal Majalla"/>
          <w:noProof/>
          <w:color w:val="002060"/>
          <w:sz w:val="34"/>
        </w:rPr>
        <w:lastRenderedPageBreak/>
        <mc:AlternateContent>
          <mc:Choice Requires="wpg">
            <w:drawing>
              <wp:inline distT="0" distB="0" distL="0" distR="0" wp14:anchorId="01CDB8FD" wp14:editId="063136A2">
                <wp:extent cx="5731510" cy="895350"/>
                <wp:effectExtent l="0" t="0" r="21590" b="19050"/>
                <wp:docPr id="619261029"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619261030"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619261031" name="مجموعة 39"/>
                        <wpg:cNvGrpSpPr/>
                        <wpg:grpSpPr>
                          <a:xfrm>
                            <a:off x="0" y="0"/>
                            <a:ext cx="5731510" cy="895350"/>
                            <a:chOff x="0" y="0"/>
                            <a:chExt cx="5878196" cy="918845"/>
                          </a:xfrm>
                        </wpg:grpSpPr>
                        <wpg:grpSp>
                          <wpg:cNvPr id="619261032" name="مجموعة 40"/>
                          <wpg:cNvGrpSpPr/>
                          <wpg:grpSpPr>
                            <a:xfrm>
                              <a:off x="0" y="0"/>
                              <a:ext cx="5878196" cy="918845"/>
                              <a:chOff x="0" y="0"/>
                              <a:chExt cx="6240348" cy="919070"/>
                            </a:xfrm>
                          </wpg:grpSpPr>
                          <wpg:grpSp>
                            <wpg:cNvPr id="619261033" name="مجموعة 41"/>
                            <wpg:cNvGrpSpPr/>
                            <wpg:grpSpPr>
                              <a:xfrm>
                                <a:off x="0" y="169208"/>
                                <a:ext cx="5433072" cy="580613"/>
                                <a:chOff x="0" y="169208"/>
                                <a:chExt cx="5433072" cy="580613"/>
                              </a:xfrm>
                            </wpg:grpSpPr>
                            <wps:wsp>
                              <wps:cNvPr id="619261034"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35"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36"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619261037" name="مربع نص 41"/>
                          <wps:cNvSpPr txBox="1"/>
                          <wps:spPr>
                            <a:xfrm>
                              <a:off x="204484" y="257055"/>
                              <a:ext cx="4616071" cy="387740"/>
                            </a:xfrm>
                            <a:prstGeom prst="rect">
                              <a:avLst/>
                            </a:prstGeom>
                            <a:noFill/>
                          </wps:spPr>
                          <wps:txbx>
                            <w:txbxContent>
                              <w:p w14:paraId="62F2FA7C" w14:textId="7F9DF1CE" w:rsidR="004F1264" w:rsidRDefault="00E321E8" w:rsidP="004F1264">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دور القائد في ترسيخ ثقافة الابتكار</w:t>
                                </w:r>
                              </w:p>
                            </w:txbxContent>
                          </wps:txbx>
                          <wps:bodyPr wrap="square" rtlCol="1">
                            <a:spAutoFit/>
                          </wps:bodyPr>
                        </wps:wsp>
                      </wpg:grpSp>
                    </wpg:wgp>
                  </a:graphicData>
                </a:graphic>
              </wp:inline>
            </w:drawing>
          </mc:Choice>
          <mc:Fallback>
            <w:pict>
              <v:group w14:anchorId="01CDB8FD" id="_x0000_s289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">
                <v:shape id="صورة 38" o:spid="_x0000_s290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">
                  <v:imagedata r:id="rId95" o:title=""/>
                </v:shape>
                <v:group id="مجموعة 39" o:spid="_x0000_s29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">
                  <v:group id="مجموعة 40" o:spid="_x0000_s29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">
                    <v:group id="مجموعة 41" o:spid="_x0000_s29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">
                      <v:shape id="شكل حر 42" o:spid="_x0000_s29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&#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29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" fillcolor="#168489" stroked="f" strokeweight="1pt">
                        <v:stroke joinstyle="miter"/>
                      </v:roundrect>
                    </v:group>
                    <v:oval id="شكل بيضاوي 44" o:spid="_x0000_s29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" filled="f" strokecolor="#a5a5a5 [2092]" strokeweight="1pt">
                      <v:stroke joinstyle="miter"/>
                    </v:oval>
                  </v:group>
                  <v:shape id="مربع نص 41" o:spid="_x0000_s290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" filled="f" stroked="f">
                    <v:textbox style="mso-fit-shape-to-text:t">
                      <w:txbxContent>
                        <w:p w14:paraId="62F2FA7C" w14:textId="7F9DF1CE" w:rsidR="004F1264" w:rsidRDefault="00E321E8" w:rsidP="004F1264">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دور القائد في ترسيخ ثقافة الابتكار</w:t>
                          </w:r>
                        </w:p>
                      </w:txbxContent>
                    </v:textbox>
                  </v:shape>
                </v:group>
                <w10:anchorlock/>
              </v:group>
            </w:pict>
          </mc:Fallback>
        </mc:AlternateContent>
      </w:r>
    </w:p>
    <w:p w14:paraId="04E509E7" w14:textId="2B74D009" w:rsidR="006B59BE" w:rsidRDefault="008E0B6C" w:rsidP="004F1264">
      <w:r>
        <w:rPr>
          <w:noProof/>
        </w:rPr>
        <w:drawing>
          <wp:anchor distT="0" distB="0" distL="114300" distR="114300" simplePos="0" relativeHeight="252950528" behindDoc="0" locked="0" layoutInCell="1" allowOverlap="1" wp14:anchorId="3679B4DC" wp14:editId="7EF430CA">
            <wp:simplePos x="0" y="0"/>
            <wp:positionH relativeFrom="margin">
              <wp:align>left</wp:align>
            </wp:positionH>
            <wp:positionV relativeFrom="paragraph">
              <wp:posOffset>8018</wp:posOffset>
            </wp:positionV>
            <wp:extent cx="924560" cy="924560"/>
            <wp:effectExtent l="0" t="0" r="8890" b="8890"/>
            <wp:wrapSquare wrapText="bothSides"/>
            <wp:docPr id="1973968266" name="Picture 1973968266" descr="Innov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Innovation "/>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927108" cy="92710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B36732">
        <w:rPr>
          <w:rtl/>
        </w:rPr>
        <w:t>ت</w:t>
      </w:r>
      <w:r w:rsidR="006B59BE">
        <w:rPr>
          <w:rFonts w:hint="cs"/>
          <w:rtl/>
        </w:rPr>
        <w:t>ُ</w:t>
      </w:r>
      <w:r w:rsidR="006B59BE" w:rsidRPr="00B36732">
        <w:rPr>
          <w:rtl/>
        </w:rPr>
        <w:t>عد</w:t>
      </w:r>
      <w:r w:rsidR="006B59BE">
        <w:rPr>
          <w:rFonts w:hint="cs"/>
          <w:rtl/>
        </w:rPr>
        <w:t>ّ</w:t>
      </w:r>
      <w:r w:rsidR="006B59BE" w:rsidRPr="00B36732">
        <w:rPr>
          <w:rtl/>
        </w:rPr>
        <w:t xml:space="preserve"> الثقافة المؤسسية من أهم عوامل نجاح التحول الرقمي. وفقاً لدراسة أجرتها </w:t>
      </w:r>
      <w:r w:rsidR="006B59BE" w:rsidRPr="00B36732">
        <w:t>BCG</w:t>
      </w:r>
      <w:r w:rsidR="006B59BE" w:rsidRPr="00B36732">
        <w:rPr>
          <w:rtl/>
        </w:rPr>
        <w:t>، فإن المؤسسات ذات الثقافة الرقمية القوية تتفوق في الأداء المالي بنسبة 25% على نظيراتها. يلعب القائد دوراً محورياً في:</w:t>
      </w:r>
      <w:r w:rsidRPr="008E0B6C">
        <w:t xml:space="preserve"> </w:t>
      </w:r>
    </w:p>
    <w:p w14:paraId="2D45962B" w14:textId="61D3AADA" w:rsidR="008E0B6C" w:rsidRDefault="008E0B6C" w:rsidP="008E0B6C">
      <w:pPr>
        <w:rPr>
          <w:rtl/>
        </w:rPr>
      </w:pPr>
      <w:r w:rsidRPr="008E0B6C">
        <w:rPr>
          <w:noProof/>
        </w:rPr>
        <mc:AlternateContent>
          <mc:Choice Requires="wpg">
            <w:drawing>
              <wp:inline distT="0" distB="0" distL="0" distR="0" wp14:anchorId="104E4ADC" wp14:editId="7E51471D">
                <wp:extent cx="5719445" cy="2919204"/>
                <wp:effectExtent l="0" t="0" r="0" b="0"/>
                <wp:docPr id="1973968291" name="Group 20"/>
                <wp:cNvGraphicFramePr/>
                <a:graphic xmlns:a="http://schemas.openxmlformats.org/drawingml/2006/main">
                  <a:graphicData uri="http://schemas.microsoft.com/office/word/2010/wordprocessingGroup">
                    <wpg:wgp>
                      <wpg:cNvGrpSpPr/>
                      <wpg:grpSpPr>
                        <a:xfrm flipH="1">
                          <a:off x="0" y="0"/>
                          <a:ext cx="5719445" cy="2919204"/>
                          <a:chOff x="0" y="0"/>
                          <a:chExt cx="5719445" cy="2919204"/>
                        </a:xfrm>
                      </wpg:grpSpPr>
                      <wpg:grpSp>
                        <wpg:cNvPr id="1973968292" name="Group 1973968292"/>
                        <wpg:cNvGrpSpPr/>
                        <wpg:grpSpPr>
                          <a:xfrm>
                            <a:off x="4355867" y="1117709"/>
                            <a:ext cx="1363578" cy="1801495"/>
                            <a:chOff x="4355867" y="1117709"/>
                            <a:chExt cx="1745768" cy="2307101"/>
                          </a:xfrm>
                        </wpg:grpSpPr>
                        <wps:wsp>
                          <wps:cNvPr id="1973968293" name="Rectangle: Rounded Corners 1973968293"/>
                          <wps:cNvSpPr/>
                          <wps:spPr>
                            <a:xfrm>
                              <a:off x="4357241" y="1117709"/>
                              <a:ext cx="1744393" cy="2307101"/>
                            </a:xfrm>
                            <a:prstGeom prst="roundRect">
                              <a:avLst/>
                            </a:prstGeom>
                            <a:solidFill>
                              <a:srgbClr val="E1EEE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294" name="مربع نص 166"/>
                          <wps:cNvSpPr txBox="1"/>
                          <wps:spPr>
                            <a:xfrm>
                              <a:off x="4355867" y="2454261"/>
                              <a:ext cx="1745768" cy="910074"/>
                            </a:xfrm>
                            <a:prstGeom prst="rect">
                              <a:avLst/>
                            </a:prstGeom>
                          </wps:spPr>
                          <wps:txbx>
                            <w:txbxContent>
                              <w:p w14:paraId="5C51414F" w14:textId="7C8BAD0E"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تأسيس آليات لتسريع الابتكار</w:t>
                                </w:r>
                              </w:p>
                            </w:txbxContent>
                          </wps:txbx>
                          <wps:bodyPr wrap="square" rtlCol="1">
                            <a:noAutofit/>
                          </wps:bodyPr>
                        </wps:wsp>
                      </wpg:grpSp>
                      <wpg:grpSp>
                        <wpg:cNvPr id="1973968295" name="Group 1973968295"/>
                        <wpg:cNvGrpSpPr/>
                        <wpg:grpSpPr>
                          <a:xfrm>
                            <a:off x="0" y="0"/>
                            <a:ext cx="4318840" cy="2919204"/>
                            <a:chOff x="0" y="0"/>
                            <a:chExt cx="4318840" cy="2919204"/>
                          </a:xfrm>
                        </wpg:grpSpPr>
                        <wpg:grpSp>
                          <wpg:cNvPr id="1973968296" name="Group 1973968296"/>
                          <wpg:cNvGrpSpPr/>
                          <wpg:grpSpPr>
                            <a:xfrm>
                              <a:off x="0" y="0"/>
                              <a:ext cx="1362504" cy="1801495"/>
                              <a:chOff x="0" y="0"/>
                              <a:chExt cx="1744393" cy="2307101"/>
                            </a:xfrm>
                          </wpg:grpSpPr>
                          <wps:wsp>
                            <wps:cNvPr id="1973968297" name="Rectangle: Rounded Corners 1973968297"/>
                            <wps:cNvSpPr/>
                            <wps:spPr>
                              <a:xfrm>
                                <a:off x="0" y="0"/>
                                <a:ext cx="1744393" cy="2307101"/>
                              </a:xfrm>
                              <a:prstGeom prst="roundRect">
                                <a:avLst/>
                              </a:prstGeom>
                              <a:solidFill>
                                <a:srgbClr val="E1EEE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298" name="مربع نص 166"/>
                            <wps:cNvSpPr txBox="1"/>
                            <wps:spPr>
                              <a:xfrm>
                                <a:off x="60239" y="1261732"/>
                                <a:ext cx="1623496" cy="1045367"/>
                              </a:xfrm>
                              <a:prstGeom prst="rect">
                                <a:avLst/>
                              </a:prstGeom>
                            </wps:spPr>
                            <wps:txbx>
                              <w:txbxContent>
                                <w:p w14:paraId="344359FA" w14:textId="3892BF8F"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تعزيز العقلية الرقمية والابتكارية</w:t>
                                  </w:r>
                                </w:p>
                              </w:txbxContent>
                            </wps:txbx>
                            <wps:bodyPr wrap="square" rtlCol="1">
                              <a:noAutofit/>
                            </wps:bodyPr>
                          </wps:wsp>
                        </wpg:grpSp>
                        <wpg:grpSp>
                          <wpg:cNvPr id="1973968299" name="Group 1973968299"/>
                          <wpg:cNvGrpSpPr/>
                          <wpg:grpSpPr>
                            <a:xfrm>
                              <a:off x="1468771" y="1117709"/>
                              <a:ext cx="1362504" cy="1801495"/>
                              <a:chOff x="1468771" y="1117709"/>
                              <a:chExt cx="1744393" cy="2307101"/>
                            </a:xfrm>
                          </wpg:grpSpPr>
                          <wps:wsp>
                            <wps:cNvPr id="1973968300" name="Rectangle: Rounded Corners 1973968300"/>
                            <wps:cNvSpPr/>
                            <wps:spPr>
                              <a:xfrm>
                                <a:off x="1468771" y="1117709"/>
                                <a:ext cx="1744393" cy="2307101"/>
                              </a:xfrm>
                              <a:prstGeom prst="roundRect">
                                <a:avLst/>
                              </a:prstGeom>
                              <a:solidFill>
                                <a:srgbClr val="E1EEE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301" name="مربع نص 166"/>
                            <wps:cNvSpPr txBox="1"/>
                            <wps:spPr>
                              <a:xfrm>
                                <a:off x="1507340" y="2405166"/>
                                <a:ext cx="1666513" cy="984744"/>
                              </a:xfrm>
                              <a:prstGeom prst="rect">
                                <a:avLst/>
                              </a:prstGeom>
                            </wps:spPr>
                            <wps:txbx>
                              <w:txbxContent>
                                <w:p w14:paraId="16DFA357" w14:textId="17FA4D15"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بناء بيئة داعمة للابتكار</w:t>
                                  </w:r>
                                </w:p>
                              </w:txbxContent>
                            </wps:txbx>
                            <wps:bodyPr wrap="square" rtlCol="1">
                              <a:noAutofit/>
                            </wps:bodyPr>
                          </wps:wsp>
                        </wpg:grpSp>
                        <wpg:grpSp>
                          <wpg:cNvPr id="1973968302" name="Group 1973968302"/>
                          <wpg:cNvGrpSpPr/>
                          <wpg:grpSpPr>
                            <a:xfrm>
                              <a:off x="2893230" y="0"/>
                              <a:ext cx="1425610" cy="1801495"/>
                              <a:chOff x="2893230" y="0"/>
                              <a:chExt cx="1825187" cy="2307101"/>
                            </a:xfrm>
                          </wpg:grpSpPr>
                          <wps:wsp>
                            <wps:cNvPr id="1973968303" name="Rectangle: Rounded Corners 1973968303"/>
                            <wps:cNvSpPr/>
                            <wps:spPr>
                              <a:xfrm>
                                <a:off x="2934157" y="0"/>
                                <a:ext cx="1744393" cy="2307101"/>
                              </a:xfrm>
                              <a:prstGeom prst="roundRect">
                                <a:avLst/>
                              </a:prstGeom>
                              <a:solidFill>
                                <a:srgbClr val="E1EEEF"/>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73968304" name="مربع نص 166"/>
                            <wps:cNvSpPr txBox="1"/>
                            <wps:spPr>
                              <a:xfrm>
                                <a:off x="2893230" y="1314753"/>
                                <a:ext cx="1825187" cy="931874"/>
                              </a:xfrm>
                              <a:prstGeom prst="rect">
                                <a:avLst/>
                              </a:prstGeom>
                            </wps:spPr>
                            <wps:txbx>
                              <w:txbxContent>
                                <w:p w14:paraId="1C89FA14" w14:textId="749E7E10"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تطوير نماذج القيادة الداعمة للابتكار</w:t>
                                  </w:r>
                                </w:p>
                              </w:txbxContent>
                            </wps:txbx>
                            <wps:bodyPr wrap="square" rtlCol="1">
                              <a:noAutofit/>
                            </wps:bodyPr>
                          </wps:wsp>
                        </wpg:grpSp>
                        <wps:wsp>
                          <wps:cNvPr id="1973968305" name="مربع نص 166"/>
                          <wps:cNvSpPr txBox="1"/>
                          <wps:spPr>
                            <a:xfrm>
                              <a:off x="106168" y="13642"/>
                              <a:ext cx="1150168" cy="887105"/>
                            </a:xfrm>
                            <a:prstGeom prst="rect">
                              <a:avLst/>
                            </a:prstGeom>
                          </wps:spPr>
                          <wps:txbx>
                            <w:txbxContent>
                              <w:p w14:paraId="744B90F4"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wps:txbx>
                          <wps:bodyPr wrap="square" rtlCol="1">
                            <a:noAutofit/>
                          </wps:bodyPr>
                        </wps:wsp>
                        <wps:wsp>
                          <wps:cNvPr id="1973968306" name="مربع نص 166"/>
                          <wps:cNvSpPr txBox="1"/>
                          <wps:spPr>
                            <a:xfrm>
                              <a:off x="3030951" y="13642"/>
                              <a:ext cx="1150168" cy="887105"/>
                            </a:xfrm>
                            <a:prstGeom prst="rect">
                              <a:avLst/>
                            </a:prstGeom>
                          </wps:spPr>
                          <wps:txbx>
                            <w:txbxContent>
                              <w:p w14:paraId="1204C99E"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03</w:t>
                                </w:r>
                              </w:p>
                            </w:txbxContent>
                          </wps:txbx>
                          <wps:bodyPr wrap="square" rtlCol="1">
                            <a:noAutofit/>
                          </wps:bodyPr>
                        </wps:wsp>
                        <wps:wsp>
                          <wps:cNvPr id="1973968307" name="مربع نص 166"/>
                          <wps:cNvSpPr txBox="1"/>
                          <wps:spPr>
                            <a:xfrm>
                              <a:off x="1574939" y="1153229"/>
                              <a:ext cx="1150168" cy="887105"/>
                            </a:xfrm>
                            <a:prstGeom prst="rect">
                              <a:avLst/>
                            </a:prstGeom>
                          </wps:spPr>
                          <wps:txbx>
                            <w:txbxContent>
                              <w:p w14:paraId="5CB7784E"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02</w:t>
                                </w:r>
                              </w:p>
                            </w:txbxContent>
                          </wps:txbx>
                          <wps:bodyPr wrap="square" rtlCol="1">
                            <a:noAutofit/>
                          </wps:bodyPr>
                        </wps:wsp>
                      </wpg:grpSp>
                      <wps:wsp>
                        <wps:cNvPr id="1973968308" name="مربع نص 166"/>
                        <wps:cNvSpPr txBox="1"/>
                        <wps:spPr>
                          <a:xfrm>
                            <a:off x="4462572" y="1153229"/>
                            <a:ext cx="1150168" cy="887105"/>
                          </a:xfrm>
                          <a:prstGeom prst="rect">
                            <a:avLst/>
                          </a:prstGeom>
                        </wps:spPr>
                        <wps:txbx>
                          <w:txbxContent>
                            <w:p w14:paraId="058F343D"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04</w:t>
                              </w:r>
                            </w:p>
                          </w:txbxContent>
                        </wps:txbx>
                        <wps:bodyPr wrap="square" rtlCol="1">
                          <a:noAutofit/>
                        </wps:bodyPr>
                      </wps:wsp>
                    </wpg:wgp>
                  </a:graphicData>
                </a:graphic>
              </wp:inline>
            </w:drawing>
          </mc:Choice>
          <mc:Fallback>
            <w:pict>
              <v:group w14:anchorId="104E4ADC" id="Group 20" o:spid="_x0000_s2908" style="width:450.35pt;height:229.85pt;flip:x;mso-position-horizontal-relative:char;mso-position-vertical-relative:line" coordsize="57194,29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">
                <v:group id="Group 1973968292" o:spid="_x0000_s2909" style="position:absolute;left:43558;top:11177;width:13636;height:18015" coordorigin="43558,11177" coordsize="17457,23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">
                  <v:roundrect id="Rectangle: Rounded Corners 1973968293" o:spid="_x0000_s2910" style="position:absolute;left:43572;top:11177;width:17444;height:230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" fillcolor="#e1eeef" stroked="f" strokeweight="1pt">
                    <v:stroke joinstyle="miter"/>
                  </v:roundrect>
                  <v:shape id="مربع نص 166" o:spid="_x0000_s2911" type="#_x0000_t202" style="position:absolute;left:43558;top:24542;width:17458;height:9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" filled="f" stroked="f">
                    <v:textbox>
                      <w:txbxContent>
                        <w:p w14:paraId="5C51414F" w14:textId="7C8BAD0E"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تأسيس آليات لتسريع الابتكار</w:t>
                          </w:r>
                        </w:p>
                      </w:txbxContent>
                    </v:textbox>
                  </v:shape>
                </v:group>
                <v:group id="Group 1973968295" o:spid="_x0000_s2912" style="position:absolute;width:43188;height:29192" coordsize="43188,29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">
                  <v:group id="Group 1973968296" o:spid="_x0000_s2913" style="position:absolute;width:13625;height:18014" coordsize="17443,23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">
                    <v:roundrect id="Rectangle: Rounded Corners 1973968297" o:spid="_x0000_s2914" style="position:absolute;width:17443;height:230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" fillcolor="#e1eeef" stroked="f" strokeweight="1pt">
                      <v:stroke joinstyle="miter"/>
                    </v:roundrect>
                    <v:shape id="مربع نص 166" o:spid="_x0000_s2915" type="#_x0000_t202" style="position:absolute;left:602;top:12617;width:16235;height:10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" filled="f" stroked="f">
                      <v:textbox>
                        <w:txbxContent>
                          <w:p w14:paraId="344359FA" w14:textId="3892BF8F"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تعزيز العقلية الرقمية والابتكارية</w:t>
                            </w:r>
                          </w:p>
                        </w:txbxContent>
                      </v:textbox>
                    </v:shape>
                  </v:group>
                  <v:group id="Group 1973968299" o:spid="_x0000_s2916" style="position:absolute;left:14687;top:11177;width:13625;height:18015" coordorigin="14687,11177" coordsize="17443,23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">
                    <v:roundrect id="Rectangle: Rounded Corners 1973968300" o:spid="_x0000_s2917" style="position:absolute;left:14687;top:11177;width:17444;height:230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" fillcolor="#e1eeef" stroked="f" strokeweight="1pt">
                      <v:stroke joinstyle="miter"/>
                    </v:roundrect>
                    <v:shape id="مربع نص 166" o:spid="_x0000_s2918" type="#_x0000_t202" style="position:absolute;left:15073;top:24051;width:16665;height:9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" filled="f" stroked="f">
                      <v:textbox>
                        <w:txbxContent>
                          <w:p w14:paraId="16DFA357" w14:textId="17FA4D15"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بناء بيئة داعمة للابتكار</w:t>
                            </w:r>
                          </w:p>
                        </w:txbxContent>
                      </v:textbox>
                    </v:shape>
                  </v:group>
                  <v:group id="Group 1973968302" o:spid="_x0000_s2919" style="position:absolute;left:28932;width:14256;height:18014" coordorigin="28932" coordsize="18251,23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">
                    <v:roundrect id="Rectangle: Rounded Corners 1973968303" o:spid="_x0000_s2920" style="position:absolute;left:29341;width:17444;height:230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" fillcolor="#e1eeef" stroked="f" strokeweight="1pt">
                      <v:stroke joinstyle="miter"/>
                    </v:roundrect>
                    <v:shape id="مربع نص 166" o:spid="_x0000_s2921" type="#_x0000_t202" style="position:absolute;left:28932;top:13147;width:18252;height:9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" filled="f" stroked="f">
                      <v:textbox>
                        <w:txbxContent>
                          <w:p w14:paraId="1C89FA14" w14:textId="749E7E10" w:rsidR="008E0B6C" w:rsidRDefault="008E0B6C" w:rsidP="008E0B6C">
                            <w:pPr>
                              <w:jc w:val="center"/>
                              <w:rPr>
                                <w:rFonts w:ascii="Adobe Arabic" w:hAnsi="Adobe Arabic" w:cs="Adobe Arabic"/>
                                <w:b/>
                                <w:bCs/>
                                <w:color w:val="000000"/>
                                <w:kern w:val="24"/>
                                <w:sz w:val="36"/>
                                <w:szCs w:val="36"/>
                              </w:rPr>
                            </w:pPr>
                            <w:r w:rsidRPr="008E0B6C">
                              <w:rPr>
                                <w:rFonts w:ascii="Adobe Arabic" w:hAnsi="Adobe Arabic" w:cs="Adobe Arabic"/>
                                <w:b/>
                                <w:bCs/>
                                <w:color w:val="000000"/>
                                <w:kern w:val="24"/>
                                <w:sz w:val="36"/>
                                <w:szCs w:val="36"/>
                                <w:rtl/>
                              </w:rPr>
                              <w:t>تطوير نماذج القيادة الداعمة للابتكار</w:t>
                            </w:r>
                          </w:p>
                        </w:txbxContent>
                      </v:textbox>
                    </v:shape>
                  </v:group>
                  <v:shape id="مربع نص 166" o:spid="_x0000_s2922" type="#_x0000_t202" style="position:absolute;left:1061;top:136;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" filled="f" stroked="f">
                    <v:textbox>
                      <w:txbxContent>
                        <w:p w14:paraId="744B90F4"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01</w:t>
                          </w:r>
                        </w:p>
                      </w:txbxContent>
                    </v:textbox>
                  </v:shape>
                  <v:shape id="مربع نص 166" o:spid="_x0000_s2923" type="#_x0000_t202" style="position:absolute;left:30309;top:136;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" filled="f" stroked="f">
                    <v:textbox>
                      <w:txbxContent>
                        <w:p w14:paraId="1204C99E"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03</w:t>
                          </w:r>
                        </w:p>
                      </w:txbxContent>
                    </v:textbox>
                  </v:shape>
                  <v:shape id="مربع نص 166" o:spid="_x0000_s2924" type="#_x0000_t202" style="position:absolute;left:15749;top:11532;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" filled="f" stroked="f">
                    <v:textbox>
                      <w:txbxContent>
                        <w:p w14:paraId="5CB7784E"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02</w:t>
                          </w:r>
                        </w:p>
                      </w:txbxContent>
                    </v:textbox>
                  </v:shape>
                </v:group>
                <v:shape id="مربع نص 166" o:spid="_x0000_s2925" type="#_x0000_t202" style="position:absolute;left:44625;top:11532;width:11502;height:8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" filled="f" stroked="f">
                  <v:textbox>
                    <w:txbxContent>
                      <w:p w14:paraId="058F343D" w14:textId="77777777" w:rsidR="008E0B6C" w:rsidRDefault="008E0B6C" w:rsidP="008E0B6C">
                        <w:pPr>
                          <w:bidi w:val="0"/>
                          <w:jc w:val="center"/>
                          <w:rPr>
                            <w:rFonts w:ascii="ADLaM Display" w:eastAsia="ADLaM Display" w:hAnsi="ADLaM Display" w:cs="ADLaM Display"/>
                            <w:b/>
                            <w:bCs/>
                            <w:color w:val="168489"/>
                            <w:kern w:val="24"/>
                            <w:sz w:val="120"/>
                            <w:szCs w:val="120"/>
                          </w:rPr>
                        </w:pPr>
                        <w:r>
                          <w:rPr>
                            <w:rFonts w:ascii="ADLaM Display" w:eastAsia="ADLaM Display" w:hAnsi="ADLaM Display" w:cs="ADLaM Display"/>
                            <w:b/>
                            <w:bCs/>
                            <w:color w:val="168489"/>
                            <w:kern w:val="24"/>
                            <w:sz w:val="120"/>
                            <w:szCs w:val="120"/>
                          </w:rPr>
                          <w:t>04</w:t>
                        </w:r>
                      </w:p>
                    </w:txbxContent>
                  </v:textbox>
                </v:shape>
                <w10:anchorlock/>
              </v:group>
            </w:pict>
          </mc:Fallback>
        </mc:AlternateContent>
      </w:r>
    </w:p>
    <w:p w14:paraId="73C59704" w14:textId="696BBDA7"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65579E69" wp14:editId="3D648F72">
                <wp:extent cx="5731510" cy="891540"/>
                <wp:effectExtent l="0" t="0" r="2540" b="22860"/>
                <wp:docPr id="160869719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197" name="مجموعة 47"/>
                        <wpg:cNvGrpSpPr/>
                        <wpg:grpSpPr>
                          <a:xfrm>
                            <a:off x="0" y="0"/>
                            <a:ext cx="5731510" cy="895351"/>
                            <a:chOff x="0" y="0"/>
                            <a:chExt cx="5878196" cy="918845"/>
                          </a:xfrm>
                        </wpg:grpSpPr>
                        <wpg:grpSp>
                          <wpg:cNvPr id="1608697198" name="مجموعة 48"/>
                          <wpg:cNvGrpSpPr/>
                          <wpg:grpSpPr>
                            <a:xfrm>
                              <a:off x="0" y="0"/>
                              <a:ext cx="5878196" cy="918845"/>
                              <a:chOff x="0" y="0"/>
                              <a:chExt cx="6240348" cy="919070"/>
                            </a:xfrm>
                          </wpg:grpSpPr>
                          <wpg:grpSp>
                            <wpg:cNvPr id="1608697199" name="مجموعة 49"/>
                            <wpg:cNvGrpSpPr/>
                            <wpg:grpSpPr>
                              <a:xfrm>
                                <a:off x="0" y="169208"/>
                                <a:ext cx="5433072" cy="580613"/>
                                <a:chOff x="0" y="169208"/>
                                <a:chExt cx="5433072" cy="580613"/>
                              </a:xfrm>
                            </wpg:grpSpPr>
                            <wps:wsp>
                              <wps:cNvPr id="160869720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0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0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03" name="مربع نص 41"/>
                          <wps:cNvSpPr txBox="1"/>
                          <wps:spPr>
                            <a:xfrm>
                              <a:off x="204466" y="256739"/>
                              <a:ext cx="4615440" cy="389397"/>
                            </a:xfrm>
                            <a:prstGeom prst="rect">
                              <a:avLst/>
                            </a:prstGeom>
                            <a:noFill/>
                          </wps:spPr>
                          <wps:txbx>
                            <w:txbxContent>
                              <w:p w14:paraId="7E3F6391" w14:textId="7C745474"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تعزيز العقلية الرقمية والابتكارية:</w:t>
                                </w:r>
                              </w:p>
                            </w:txbxContent>
                          </wps:txbx>
                          <wps:bodyPr wrap="square" rtlCol="1">
                            <a:spAutoFit/>
                          </wps:bodyPr>
                        </wps:wsp>
                      </wpg:grpSp>
                      <pic:pic xmlns:pic="http://schemas.openxmlformats.org/drawingml/2006/picture">
                        <pic:nvPicPr>
                          <pic:cNvPr id="1608697204"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5579E69" id="_x0000_s292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">
                <v:group id="مجموعة 47" o:spid="_x0000_s292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">
                  <v:group id="مجموعة 48" o:spid="_x0000_s292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">
                    <v:group id="مجموعة 49" o:spid="_x0000_s292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">
                      <v:shape id="شكل حر 50" o:spid="_x0000_s293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3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" fillcolor="#a5a5a5 [2092]" stroked="f" strokeweight="1pt">
                        <v:stroke joinstyle="miter"/>
                      </v:roundrect>
                    </v:group>
                    <v:oval id="شكل بيضاوي 52" o:spid="_x0000_s293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" filled="f" strokecolor="#168489" strokeweight="1pt">
                      <v:stroke joinstyle="miter"/>
                    </v:oval>
                  </v:group>
                  <v:shape id="مربع نص 41" o:spid="_x0000_s293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" filled="f" stroked="f">
                    <v:textbox style="mso-fit-shape-to-text:t">
                      <w:txbxContent>
                        <w:p w14:paraId="7E3F6391" w14:textId="7C745474"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تعزيز العقلية الرقمية والابتكارية:</w:t>
                          </w:r>
                        </w:p>
                      </w:txbxContent>
                    </v:textbox>
                  </v:shape>
                </v:group>
                <v:shape id="صورة 54" o:spid="_x0000_s293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">
                  <v:imagedata r:id="rId117" o:title=""/>
                </v:shape>
                <w10:anchorlock/>
              </v:group>
            </w:pict>
          </mc:Fallback>
        </mc:AlternateContent>
      </w:r>
    </w:p>
    <w:p w14:paraId="25644E0A" w14:textId="77777777" w:rsidR="006B59BE" w:rsidRPr="00E321E8" w:rsidRDefault="006B59BE" w:rsidP="00E321E8">
      <w:pPr>
        <w:pStyle w:val="ad"/>
        <w:rPr>
          <w:color w:val="168489"/>
          <w:rtl/>
        </w:rPr>
      </w:pPr>
      <w:r w:rsidRPr="00E321E8">
        <w:rPr>
          <w:color w:val="168489"/>
          <w:rtl/>
        </w:rPr>
        <w:t>ترسيخ قيم التجريب والتعلم:</w:t>
      </w:r>
    </w:p>
    <w:p w14:paraId="1412AE93" w14:textId="77777777" w:rsidR="006B59BE" w:rsidRPr="00B36732" w:rsidRDefault="006B59BE" w:rsidP="004F1264">
      <w:pPr>
        <w:rPr>
          <w:rtl/>
        </w:rPr>
      </w:pPr>
      <w:r w:rsidRPr="00B36732">
        <w:rPr>
          <w:rtl/>
        </w:rPr>
        <w:t xml:space="preserve">  - تشجيع التفكير غير التقليدي وتحدي الوضع الراهن.</w:t>
      </w:r>
    </w:p>
    <w:p w14:paraId="2BC0082F" w14:textId="77777777" w:rsidR="006B59BE" w:rsidRPr="00B36732" w:rsidRDefault="006B59BE" w:rsidP="004F1264">
      <w:pPr>
        <w:rPr>
          <w:rtl/>
        </w:rPr>
      </w:pPr>
      <w:r w:rsidRPr="00B36732">
        <w:rPr>
          <w:rtl/>
        </w:rPr>
        <w:t xml:space="preserve">  - تبني مبدأ "الفشل السريع والتعلم المستمر".</w:t>
      </w:r>
    </w:p>
    <w:p w14:paraId="0106B132" w14:textId="77777777" w:rsidR="006B59BE" w:rsidRPr="00B36732" w:rsidRDefault="006B59BE" w:rsidP="004F1264">
      <w:pPr>
        <w:rPr>
          <w:rtl/>
        </w:rPr>
      </w:pPr>
      <w:r w:rsidRPr="00B36732">
        <w:rPr>
          <w:rtl/>
        </w:rPr>
        <w:t xml:space="preserve">  - تخصيص وقت ومساحة للتفكير الإبداعي والاستكشاف.</w:t>
      </w:r>
    </w:p>
    <w:p w14:paraId="78C86E87" w14:textId="77777777" w:rsidR="006B59BE" w:rsidRPr="00E321E8" w:rsidRDefault="006B59BE" w:rsidP="00E321E8">
      <w:pPr>
        <w:pStyle w:val="ad"/>
        <w:rPr>
          <w:color w:val="168489"/>
          <w:rtl/>
        </w:rPr>
      </w:pPr>
      <w:r w:rsidRPr="00E321E8">
        <w:rPr>
          <w:color w:val="168489"/>
          <w:rtl/>
        </w:rPr>
        <w:t>تعزيز التفكير المستقبلي:</w:t>
      </w:r>
    </w:p>
    <w:p w14:paraId="3C45270F" w14:textId="77777777" w:rsidR="006B59BE" w:rsidRPr="00B36732" w:rsidRDefault="006B59BE" w:rsidP="004F1264">
      <w:pPr>
        <w:rPr>
          <w:rtl/>
        </w:rPr>
      </w:pPr>
      <w:r w:rsidRPr="00B36732">
        <w:rPr>
          <w:rtl/>
        </w:rPr>
        <w:t xml:space="preserve">  - تنمية الوعي بالاتجاهات المستقبلية والتقنيات الناشئة.</w:t>
      </w:r>
    </w:p>
    <w:p w14:paraId="43F82CC3" w14:textId="77777777" w:rsidR="006B59BE" w:rsidRPr="00B36732" w:rsidRDefault="006B59BE" w:rsidP="004F1264">
      <w:pPr>
        <w:rPr>
          <w:rtl/>
        </w:rPr>
      </w:pPr>
      <w:r w:rsidRPr="00B36732">
        <w:rPr>
          <w:rtl/>
        </w:rPr>
        <w:t xml:space="preserve">  - تشجيع الاستشراف والتصور المستمر للمستقبل.</w:t>
      </w:r>
    </w:p>
    <w:p w14:paraId="22DA052A" w14:textId="77777777" w:rsidR="006B59BE" w:rsidRDefault="006B59BE" w:rsidP="004F1264">
      <w:pPr>
        <w:rPr>
          <w:rtl/>
        </w:rPr>
      </w:pPr>
      <w:r w:rsidRPr="00B36732">
        <w:rPr>
          <w:rtl/>
        </w:rPr>
        <w:t xml:space="preserve">  - ربط الرؤية الاستراتيجية بالتطورات التكنولوجية.</w:t>
      </w:r>
    </w:p>
    <w:p w14:paraId="0A5379A4" w14:textId="72C9F869" w:rsidR="00784A89" w:rsidRPr="00B36732" w:rsidRDefault="00784A89" w:rsidP="004F1264">
      <w:pPr>
        <w:rPr>
          <w:rtl/>
        </w:rPr>
      </w:pPr>
      <w:r w:rsidRPr="002A078C">
        <w:rPr>
          <w:rFonts w:ascii="Sakkal Majalla" w:hAnsi="Sakkal Majalla"/>
          <w:noProof/>
          <w:sz w:val="34"/>
        </w:rPr>
        <w:lastRenderedPageBreak/>
        <mc:AlternateContent>
          <mc:Choice Requires="wpg">
            <w:drawing>
              <wp:inline distT="0" distB="0" distL="0" distR="0" wp14:anchorId="494BC6DD" wp14:editId="79F1CD43">
                <wp:extent cx="5731510" cy="891540"/>
                <wp:effectExtent l="0" t="0" r="2540" b="22860"/>
                <wp:docPr id="160869720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06" name="مجموعة 47"/>
                        <wpg:cNvGrpSpPr/>
                        <wpg:grpSpPr>
                          <a:xfrm>
                            <a:off x="0" y="0"/>
                            <a:ext cx="5731510" cy="895351"/>
                            <a:chOff x="0" y="0"/>
                            <a:chExt cx="5878196" cy="918845"/>
                          </a:xfrm>
                        </wpg:grpSpPr>
                        <wpg:grpSp>
                          <wpg:cNvPr id="1608697207" name="مجموعة 48"/>
                          <wpg:cNvGrpSpPr/>
                          <wpg:grpSpPr>
                            <a:xfrm>
                              <a:off x="0" y="0"/>
                              <a:ext cx="5878196" cy="918845"/>
                              <a:chOff x="0" y="0"/>
                              <a:chExt cx="6240348" cy="919070"/>
                            </a:xfrm>
                          </wpg:grpSpPr>
                          <wpg:grpSp>
                            <wpg:cNvPr id="1608697208" name="مجموعة 49"/>
                            <wpg:cNvGrpSpPr/>
                            <wpg:grpSpPr>
                              <a:xfrm>
                                <a:off x="0" y="169208"/>
                                <a:ext cx="5433072" cy="580613"/>
                                <a:chOff x="0" y="169208"/>
                                <a:chExt cx="5433072" cy="580613"/>
                              </a:xfrm>
                            </wpg:grpSpPr>
                            <wps:wsp>
                              <wps:cNvPr id="160869720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1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1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12" name="مربع نص 41"/>
                          <wps:cNvSpPr txBox="1"/>
                          <wps:spPr>
                            <a:xfrm>
                              <a:off x="204466" y="256739"/>
                              <a:ext cx="4615440" cy="389397"/>
                            </a:xfrm>
                            <a:prstGeom prst="rect">
                              <a:avLst/>
                            </a:prstGeom>
                            <a:noFill/>
                          </wps:spPr>
                          <wps:txbx>
                            <w:txbxContent>
                              <w:p w14:paraId="3F6E3BAE" w14:textId="4CBEA3C6"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بناء بيئة داعمة للابتكار:</w:t>
                                </w:r>
                              </w:p>
                            </w:txbxContent>
                          </wps:txbx>
                          <wps:bodyPr wrap="square" rtlCol="1">
                            <a:spAutoFit/>
                          </wps:bodyPr>
                        </wps:wsp>
                      </wpg:grpSp>
                      <pic:pic xmlns:pic="http://schemas.openxmlformats.org/drawingml/2006/picture">
                        <pic:nvPicPr>
                          <pic:cNvPr id="1608697213"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94BC6DD" id="_x0000_s293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">
                <v:group id="مجموعة 47" o:spid="_x0000_s293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">
                  <v:group id="مجموعة 48" o:spid="_x0000_s293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">
                    <v:group id="مجموعة 49" o:spid="_x0000_s293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">
                      <v:shape id="شكل حر 50" o:spid="_x0000_s293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4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" fillcolor="#a5a5a5 [2092]" stroked="f" strokeweight="1pt">
                        <v:stroke joinstyle="miter"/>
                      </v:roundrect>
                    </v:group>
                    <v:oval id="شكل بيضاوي 52" o:spid="_x0000_s294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" filled="f" strokecolor="#168489" strokeweight="1pt">
                      <v:stroke joinstyle="miter"/>
                    </v:oval>
                  </v:group>
                  <v:shape id="مربع نص 41" o:spid="_x0000_s294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" filled="f" stroked="f">
                    <v:textbox style="mso-fit-shape-to-text:t">
                      <w:txbxContent>
                        <w:p w14:paraId="3F6E3BAE" w14:textId="4CBEA3C6"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بناء بيئة داعمة للابتكار:</w:t>
                          </w:r>
                        </w:p>
                      </w:txbxContent>
                    </v:textbox>
                  </v:shape>
                </v:group>
                <v:shape id="صورة 54" o:spid="_x0000_s294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">
                  <v:imagedata r:id="rId117" o:title=""/>
                </v:shape>
                <w10:anchorlock/>
              </v:group>
            </w:pict>
          </mc:Fallback>
        </mc:AlternateContent>
      </w:r>
    </w:p>
    <w:p w14:paraId="54C40160" w14:textId="77777777" w:rsidR="006B59BE" w:rsidRPr="00E321E8" w:rsidRDefault="006B59BE" w:rsidP="00E321E8">
      <w:pPr>
        <w:pStyle w:val="ad"/>
        <w:rPr>
          <w:color w:val="168489"/>
          <w:rtl/>
        </w:rPr>
      </w:pPr>
      <w:r w:rsidRPr="00E321E8">
        <w:rPr>
          <w:color w:val="168489"/>
          <w:rtl/>
        </w:rPr>
        <w:t>تصميم المساحات والعمليات:</w:t>
      </w:r>
    </w:p>
    <w:p w14:paraId="7E75AB3E" w14:textId="77777777" w:rsidR="006B59BE" w:rsidRPr="00B36732" w:rsidRDefault="006B59BE" w:rsidP="004F1264">
      <w:pPr>
        <w:rPr>
          <w:rtl/>
        </w:rPr>
      </w:pPr>
      <w:r w:rsidRPr="00B36732">
        <w:rPr>
          <w:rtl/>
        </w:rPr>
        <w:t xml:space="preserve">  - إنشاء مساحات فعلية وافتراضية للعصف الذهني والتعاون.</w:t>
      </w:r>
    </w:p>
    <w:p w14:paraId="033774E5" w14:textId="77777777" w:rsidR="006B59BE" w:rsidRPr="00B36732" w:rsidRDefault="006B59BE" w:rsidP="004F1264">
      <w:pPr>
        <w:rPr>
          <w:rtl/>
        </w:rPr>
      </w:pPr>
      <w:r w:rsidRPr="00B36732">
        <w:rPr>
          <w:rtl/>
        </w:rPr>
        <w:t xml:space="preserve">  - تبسيط العمليات وإزالة العوائق البيروقراطية.</w:t>
      </w:r>
    </w:p>
    <w:p w14:paraId="018C22FA" w14:textId="77777777" w:rsidR="006B59BE" w:rsidRPr="00B36732" w:rsidRDefault="006B59BE" w:rsidP="004F1264">
      <w:pPr>
        <w:rPr>
          <w:rtl/>
        </w:rPr>
      </w:pPr>
      <w:r w:rsidRPr="00B36732">
        <w:rPr>
          <w:rtl/>
        </w:rPr>
        <w:t xml:space="preserve">  - توفير الأدوات والتقنيات الداعمة للإبداع.</w:t>
      </w:r>
    </w:p>
    <w:p w14:paraId="7826839F" w14:textId="77777777" w:rsidR="006B59BE" w:rsidRPr="00E321E8" w:rsidRDefault="006B59BE" w:rsidP="00E321E8">
      <w:pPr>
        <w:pStyle w:val="ad"/>
        <w:rPr>
          <w:color w:val="168489"/>
          <w:rtl/>
        </w:rPr>
      </w:pPr>
      <w:r w:rsidRPr="00E321E8">
        <w:rPr>
          <w:color w:val="168489"/>
          <w:rtl/>
        </w:rPr>
        <w:t>تخصيص الموارد للابتكار:</w:t>
      </w:r>
    </w:p>
    <w:p w14:paraId="78946170" w14:textId="77777777" w:rsidR="006B59BE" w:rsidRPr="00B36732" w:rsidRDefault="006B59BE" w:rsidP="004F1264">
      <w:pPr>
        <w:rPr>
          <w:rtl/>
        </w:rPr>
      </w:pPr>
      <w:r w:rsidRPr="00B36732">
        <w:rPr>
          <w:rtl/>
        </w:rPr>
        <w:t xml:space="preserve">  - تبني نماذج مثل "قاعدة 20%" (تخصيص وقت للمشاريع الإبداعية).</w:t>
      </w:r>
    </w:p>
    <w:p w14:paraId="6F6B0E6E" w14:textId="77777777" w:rsidR="006B59BE" w:rsidRPr="00B36732" w:rsidRDefault="006B59BE" w:rsidP="004F1264">
      <w:pPr>
        <w:rPr>
          <w:rtl/>
        </w:rPr>
      </w:pPr>
      <w:r w:rsidRPr="00B36732">
        <w:rPr>
          <w:rtl/>
        </w:rPr>
        <w:t xml:space="preserve">  - إنشاء صناديق داخلية لتمويل الأفكار الواعدة.</w:t>
      </w:r>
    </w:p>
    <w:p w14:paraId="79157ED4" w14:textId="77777777" w:rsidR="006B59BE" w:rsidRDefault="006B59BE" w:rsidP="004F1264">
      <w:pPr>
        <w:rPr>
          <w:rtl/>
        </w:rPr>
      </w:pPr>
      <w:r w:rsidRPr="00B36732">
        <w:rPr>
          <w:rtl/>
        </w:rPr>
        <w:t xml:space="preserve">  - تخصيص موارد للتجارب والمشاريع الاستكشافية.</w:t>
      </w:r>
    </w:p>
    <w:p w14:paraId="1420DDF8" w14:textId="551D0BBD" w:rsidR="00784A89" w:rsidRPr="00B36732" w:rsidRDefault="00784A89" w:rsidP="004F1264">
      <w:pPr>
        <w:rPr>
          <w:rtl/>
        </w:rPr>
      </w:pPr>
      <w:r w:rsidRPr="002A078C">
        <w:rPr>
          <w:rFonts w:ascii="Sakkal Majalla" w:hAnsi="Sakkal Majalla"/>
          <w:noProof/>
          <w:sz w:val="34"/>
        </w:rPr>
        <mc:AlternateContent>
          <mc:Choice Requires="wpg">
            <w:drawing>
              <wp:inline distT="0" distB="0" distL="0" distR="0" wp14:anchorId="565830E5" wp14:editId="7D273C71">
                <wp:extent cx="5731510" cy="891540"/>
                <wp:effectExtent l="0" t="0" r="2540" b="22860"/>
                <wp:docPr id="160869721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15" name="مجموعة 47"/>
                        <wpg:cNvGrpSpPr/>
                        <wpg:grpSpPr>
                          <a:xfrm>
                            <a:off x="0" y="0"/>
                            <a:ext cx="5731510" cy="895351"/>
                            <a:chOff x="0" y="0"/>
                            <a:chExt cx="5878196" cy="918845"/>
                          </a:xfrm>
                        </wpg:grpSpPr>
                        <wpg:grpSp>
                          <wpg:cNvPr id="1608697216" name="مجموعة 48"/>
                          <wpg:cNvGrpSpPr/>
                          <wpg:grpSpPr>
                            <a:xfrm>
                              <a:off x="0" y="0"/>
                              <a:ext cx="5878196" cy="918845"/>
                              <a:chOff x="0" y="0"/>
                              <a:chExt cx="6240348" cy="919070"/>
                            </a:xfrm>
                          </wpg:grpSpPr>
                          <wpg:grpSp>
                            <wpg:cNvPr id="1608697217" name="مجموعة 49"/>
                            <wpg:cNvGrpSpPr/>
                            <wpg:grpSpPr>
                              <a:xfrm>
                                <a:off x="0" y="169208"/>
                                <a:ext cx="5433072" cy="580613"/>
                                <a:chOff x="0" y="169208"/>
                                <a:chExt cx="5433072" cy="580613"/>
                              </a:xfrm>
                            </wpg:grpSpPr>
                            <wps:wsp>
                              <wps:cNvPr id="160869721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1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2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21" name="مربع نص 41"/>
                          <wps:cNvSpPr txBox="1"/>
                          <wps:spPr>
                            <a:xfrm>
                              <a:off x="204466" y="256739"/>
                              <a:ext cx="4615440" cy="389397"/>
                            </a:xfrm>
                            <a:prstGeom prst="rect">
                              <a:avLst/>
                            </a:prstGeom>
                            <a:noFill/>
                          </wps:spPr>
                          <wps:txbx>
                            <w:txbxContent>
                              <w:p w14:paraId="4BF0224C" w14:textId="15D75E4D"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تطوير نماذج القيادة الداعمة للابتكار:</w:t>
                                </w:r>
                              </w:p>
                            </w:txbxContent>
                          </wps:txbx>
                          <wps:bodyPr wrap="square" rtlCol="1">
                            <a:spAutoFit/>
                          </wps:bodyPr>
                        </wps:wsp>
                      </wpg:grpSp>
                      <pic:pic xmlns:pic="http://schemas.openxmlformats.org/drawingml/2006/picture">
                        <pic:nvPicPr>
                          <pic:cNvPr id="1608697222"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65830E5" id="_x0000_s294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BWZ90ZyBwAA/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294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">
                  <v:group id="مجموعة 48" o:spid="_x0000_s294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">
                    <v:group id="مجموعة 49" o:spid="_x0000_s294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">
                      <v:shape id="شكل حر 50" o:spid="_x0000_s294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4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" fillcolor="#a5a5a5 [2092]" stroked="f" strokeweight="1pt">
                        <v:stroke joinstyle="miter"/>
                      </v:roundrect>
                    </v:group>
                    <v:oval id="شكل بيضاوي 52" o:spid="_x0000_s295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" filled="f" strokecolor="#168489" strokeweight="1pt">
                      <v:stroke joinstyle="miter"/>
                    </v:oval>
                  </v:group>
                  <v:shape id="مربع نص 41" o:spid="_x0000_s295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" filled="f" stroked="f">
                    <v:textbox style="mso-fit-shape-to-text:t">
                      <w:txbxContent>
                        <w:p w14:paraId="4BF0224C" w14:textId="15D75E4D"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تطوير نماذج القيادة الداعمة للابتكار:</w:t>
                          </w:r>
                        </w:p>
                      </w:txbxContent>
                    </v:textbox>
                  </v:shape>
                </v:group>
                <v:shape id="صورة 54" o:spid="_x0000_s295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">
                  <v:imagedata r:id="rId117" o:title=""/>
                </v:shape>
                <w10:anchorlock/>
              </v:group>
            </w:pict>
          </mc:Fallback>
        </mc:AlternateContent>
      </w:r>
    </w:p>
    <w:p w14:paraId="110F7A02" w14:textId="77777777" w:rsidR="006B59BE" w:rsidRPr="00E321E8" w:rsidRDefault="006B59BE" w:rsidP="00E321E8">
      <w:pPr>
        <w:pStyle w:val="ad"/>
        <w:rPr>
          <w:color w:val="168489"/>
          <w:rtl/>
        </w:rPr>
      </w:pPr>
      <w:r w:rsidRPr="00E321E8">
        <w:rPr>
          <w:color w:val="168489"/>
          <w:rtl/>
        </w:rPr>
        <w:t>القيادة بالقدوة:</w:t>
      </w:r>
    </w:p>
    <w:p w14:paraId="19C85BDF" w14:textId="77777777" w:rsidR="006B59BE" w:rsidRPr="00B36732" w:rsidRDefault="006B59BE" w:rsidP="004F1264">
      <w:pPr>
        <w:rPr>
          <w:rtl/>
        </w:rPr>
      </w:pPr>
      <w:r w:rsidRPr="00B36732">
        <w:rPr>
          <w:rtl/>
        </w:rPr>
        <w:t xml:space="preserve">  - إظهار الفضول والانفتاح على الأفكار الجديدة.</w:t>
      </w:r>
    </w:p>
    <w:p w14:paraId="367935E1" w14:textId="77777777" w:rsidR="006B59BE" w:rsidRPr="00B36732" w:rsidRDefault="006B59BE" w:rsidP="004F1264">
      <w:pPr>
        <w:rPr>
          <w:rtl/>
        </w:rPr>
      </w:pPr>
      <w:r w:rsidRPr="00B36732">
        <w:rPr>
          <w:rtl/>
        </w:rPr>
        <w:t xml:space="preserve">  - المشاركة النشطة في مبادرات الابتكار.</w:t>
      </w:r>
    </w:p>
    <w:p w14:paraId="6314D798" w14:textId="77777777" w:rsidR="006B59BE" w:rsidRPr="00B36732" w:rsidRDefault="006B59BE" w:rsidP="004F1264">
      <w:pPr>
        <w:rPr>
          <w:rtl/>
        </w:rPr>
      </w:pPr>
      <w:r w:rsidRPr="00B36732">
        <w:rPr>
          <w:rtl/>
        </w:rPr>
        <w:t xml:space="preserve">  - تبني التقنيات الجديدة واستخدامها بشكل فعال.</w:t>
      </w:r>
    </w:p>
    <w:p w14:paraId="319FE0C6" w14:textId="77777777" w:rsidR="006B59BE" w:rsidRPr="00E321E8" w:rsidRDefault="006B59BE" w:rsidP="00E321E8">
      <w:pPr>
        <w:pStyle w:val="ad"/>
        <w:rPr>
          <w:color w:val="168489"/>
          <w:rtl/>
        </w:rPr>
      </w:pPr>
      <w:r w:rsidRPr="00E321E8">
        <w:rPr>
          <w:color w:val="168489"/>
          <w:rtl/>
        </w:rPr>
        <w:t>تمكين القيادات الإبداعية:</w:t>
      </w:r>
    </w:p>
    <w:p w14:paraId="5D7EDDC0" w14:textId="77777777" w:rsidR="006B59BE" w:rsidRPr="00B36732" w:rsidRDefault="006B59BE" w:rsidP="004F1264">
      <w:pPr>
        <w:rPr>
          <w:rtl/>
        </w:rPr>
      </w:pPr>
      <w:r w:rsidRPr="00B36732">
        <w:rPr>
          <w:rtl/>
        </w:rPr>
        <w:t xml:space="preserve">  - دعم ظهور قادة الابتكار غير الرسميين.</w:t>
      </w:r>
    </w:p>
    <w:p w14:paraId="670DF613" w14:textId="77777777" w:rsidR="006B59BE" w:rsidRPr="00B36732" w:rsidRDefault="006B59BE" w:rsidP="004F1264">
      <w:pPr>
        <w:rPr>
          <w:rtl/>
        </w:rPr>
      </w:pPr>
      <w:r w:rsidRPr="00B36732">
        <w:rPr>
          <w:rtl/>
        </w:rPr>
        <w:t xml:space="preserve">  - تفويض صلاحيات اتخاذ القرار للمستويات الأقرب للعمل.</w:t>
      </w:r>
    </w:p>
    <w:p w14:paraId="1DA62340" w14:textId="77777777" w:rsidR="006B59BE" w:rsidRDefault="006B59BE" w:rsidP="004F1264">
      <w:pPr>
        <w:rPr>
          <w:rtl/>
        </w:rPr>
      </w:pPr>
      <w:r w:rsidRPr="00B36732">
        <w:rPr>
          <w:rtl/>
        </w:rPr>
        <w:t xml:space="preserve">  - تطوير قدرات التفكير التصميمي والإبداعي لدى القادة.</w:t>
      </w:r>
    </w:p>
    <w:p w14:paraId="6525E2CF" w14:textId="7D0CE3EC" w:rsidR="00784A89" w:rsidRPr="00B36732" w:rsidRDefault="00784A89" w:rsidP="008E0B6C">
      <w:pPr>
        <w:pageBreakBefore/>
        <w:rPr>
          <w:rtl/>
        </w:rPr>
      </w:pPr>
      <w:r w:rsidRPr="002A078C">
        <w:rPr>
          <w:rFonts w:ascii="Sakkal Majalla" w:hAnsi="Sakkal Majalla"/>
          <w:noProof/>
          <w:sz w:val="34"/>
        </w:rPr>
        <w:lastRenderedPageBreak/>
        <mc:AlternateContent>
          <mc:Choice Requires="wpg">
            <w:drawing>
              <wp:inline distT="0" distB="0" distL="0" distR="0" wp14:anchorId="7290C653" wp14:editId="2E7E8F60">
                <wp:extent cx="5731510" cy="891540"/>
                <wp:effectExtent l="0" t="0" r="2540" b="22860"/>
                <wp:docPr id="160869722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24" name="مجموعة 47"/>
                        <wpg:cNvGrpSpPr/>
                        <wpg:grpSpPr>
                          <a:xfrm>
                            <a:off x="0" y="0"/>
                            <a:ext cx="5731510" cy="895351"/>
                            <a:chOff x="0" y="0"/>
                            <a:chExt cx="5878196" cy="918845"/>
                          </a:xfrm>
                        </wpg:grpSpPr>
                        <wpg:grpSp>
                          <wpg:cNvPr id="1608697225" name="مجموعة 48"/>
                          <wpg:cNvGrpSpPr/>
                          <wpg:grpSpPr>
                            <a:xfrm>
                              <a:off x="0" y="0"/>
                              <a:ext cx="5878196" cy="918845"/>
                              <a:chOff x="0" y="0"/>
                              <a:chExt cx="6240348" cy="919070"/>
                            </a:xfrm>
                          </wpg:grpSpPr>
                          <wpg:grpSp>
                            <wpg:cNvPr id="1608697226" name="مجموعة 49"/>
                            <wpg:cNvGrpSpPr/>
                            <wpg:grpSpPr>
                              <a:xfrm>
                                <a:off x="0" y="169208"/>
                                <a:ext cx="5433072" cy="580613"/>
                                <a:chOff x="0" y="169208"/>
                                <a:chExt cx="5433072" cy="580613"/>
                              </a:xfrm>
                            </wpg:grpSpPr>
                            <wps:wsp>
                              <wps:cNvPr id="160869722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2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2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30" name="مربع نص 41"/>
                          <wps:cNvSpPr txBox="1"/>
                          <wps:spPr>
                            <a:xfrm>
                              <a:off x="204466" y="256739"/>
                              <a:ext cx="4615440" cy="389397"/>
                            </a:xfrm>
                            <a:prstGeom prst="rect">
                              <a:avLst/>
                            </a:prstGeom>
                            <a:noFill/>
                          </wps:spPr>
                          <wps:txbx>
                            <w:txbxContent>
                              <w:p w14:paraId="797B15BC" w14:textId="4EC14CA6"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تأسيس آليات لتسريع الابتكار:</w:t>
                                </w:r>
                              </w:p>
                            </w:txbxContent>
                          </wps:txbx>
                          <wps:bodyPr wrap="square" rtlCol="1">
                            <a:spAutoFit/>
                          </wps:bodyPr>
                        </wps:wsp>
                      </wpg:grpSp>
                      <pic:pic xmlns:pic="http://schemas.openxmlformats.org/drawingml/2006/picture">
                        <pic:nvPicPr>
                          <pic:cNvPr id="1608697231"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290C653" id="_x0000_s295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ASMSi14BwAA/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295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">
                  <v:group id="مجموعة 48" o:spid="_x0000_s295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">
                    <v:group id="مجموعة 49" o:spid="_x0000_s295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">
                      <v:shape id="شكل حر 50" o:spid="_x0000_s295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295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" fillcolor="#a5a5a5 [2092]" stroked="f" strokeweight="1pt">
                        <v:stroke joinstyle="miter"/>
                      </v:roundrect>
                    </v:group>
                    <v:oval id="شكل بيضاوي 52" o:spid="_x0000_s295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" filled="f" strokecolor="#168489" strokeweight="1pt">
                      <v:stroke joinstyle="miter"/>
                    </v:oval>
                  </v:group>
                  <v:shape id="مربع نص 41" o:spid="_x0000_s296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" filled="f" stroked="f">
                    <v:textbox style="mso-fit-shape-to-text:t">
                      <w:txbxContent>
                        <w:p w14:paraId="797B15BC" w14:textId="4EC14CA6" w:rsidR="00784A89" w:rsidRDefault="00E321E8" w:rsidP="00784A89">
                          <w:pPr>
                            <w:rPr>
                              <w:rFonts w:eastAsia="Calibri" w:hAnsi="Adobe Arabic" w:cs="Adobe Arabic"/>
                              <w:b/>
                              <w:bCs/>
                              <w:color w:val="FFFFFF"/>
                              <w:kern w:val="24"/>
                              <w:sz w:val="36"/>
                              <w:szCs w:val="36"/>
                              <w:lang w:bidi="ar-EG"/>
                            </w:rPr>
                          </w:pPr>
                          <w:r w:rsidRPr="00E321E8">
                            <w:rPr>
                              <w:rFonts w:eastAsia="Calibri" w:hAnsi="Adobe Arabic" w:cs="Adobe Arabic"/>
                              <w:b/>
                              <w:bCs/>
                              <w:color w:val="FFFFFF"/>
                              <w:kern w:val="24"/>
                              <w:sz w:val="36"/>
                              <w:szCs w:val="36"/>
                              <w:rtl/>
                              <w:lang w:bidi="ar-EG"/>
                            </w:rPr>
                            <w:t>تأسيس آليات لتسريع الابتكار:</w:t>
                          </w:r>
                        </w:p>
                      </w:txbxContent>
                    </v:textbox>
                  </v:shape>
                </v:group>
                <v:shape id="صورة 54" o:spid="_x0000_s296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">
                  <v:imagedata r:id="rId117" o:title=""/>
                </v:shape>
                <w10:anchorlock/>
              </v:group>
            </w:pict>
          </mc:Fallback>
        </mc:AlternateContent>
      </w:r>
    </w:p>
    <w:p w14:paraId="5146230C" w14:textId="77777777" w:rsidR="006B59BE" w:rsidRPr="00E321E8" w:rsidRDefault="006B59BE" w:rsidP="00E321E8">
      <w:pPr>
        <w:pStyle w:val="ad"/>
        <w:rPr>
          <w:color w:val="168489"/>
          <w:rtl/>
        </w:rPr>
      </w:pPr>
      <w:r w:rsidRPr="00E321E8">
        <w:rPr>
          <w:color w:val="168489"/>
          <w:rtl/>
        </w:rPr>
        <w:t>منهجيات العمل المرنة:</w:t>
      </w:r>
    </w:p>
    <w:p w14:paraId="0ABB6166" w14:textId="77777777" w:rsidR="006B59BE" w:rsidRPr="00B36732" w:rsidRDefault="006B59BE" w:rsidP="004F1264">
      <w:pPr>
        <w:rPr>
          <w:rtl/>
        </w:rPr>
      </w:pPr>
      <w:r w:rsidRPr="00B36732">
        <w:rPr>
          <w:rtl/>
        </w:rPr>
        <w:t xml:space="preserve">  - تبني إطار "أجايل" (</w:t>
      </w:r>
      <w:r w:rsidRPr="00B36732">
        <w:t>Agile</w:t>
      </w:r>
      <w:r w:rsidRPr="00B36732">
        <w:rPr>
          <w:rtl/>
        </w:rPr>
        <w:t>) والتفكير "الليّن" (</w:t>
      </w:r>
      <w:r w:rsidRPr="00B36732">
        <w:t>Lean</w:t>
      </w:r>
      <w:r w:rsidRPr="00B36732">
        <w:rPr>
          <w:rtl/>
        </w:rPr>
        <w:t>).</w:t>
      </w:r>
    </w:p>
    <w:p w14:paraId="519437F5" w14:textId="77777777" w:rsidR="006B59BE" w:rsidRPr="00B36732" w:rsidRDefault="006B59BE" w:rsidP="004F1264">
      <w:pPr>
        <w:rPr>
          <w:rtl/>
        </w:rPr>
      </w:pPr>
      <w:r w:rsidRPr="00B36732">
        <w:rPr>
          <w:rtl/>
        </w:rPr>
        <w:t xml:space="preserve">  - إنشاء فرق متعددة التخصصات تعمل بشكل مستقل.</w:t>
      </w:r>
    </w:p>
    <w:p w14:paraId="3E338ACB" w14:textId="77777777" w:rsidR="006B59BE" w:rsidRPr="00B36732" w:rsidRDefault="006B59BE" w:rsidP="004F1264">
      <w:pPr>
        <w:rPr>
          <w:rtl/>
        </w:rPr>
      </w:pPr>
      <w:r w:rsidRPr="00B36732">
        <w:rPr>
          <w:rtl/>
        </w:rPr>
        <w:t xml:space="preserve">  - تقصير دورات التطوير والتجربة.</w:t>
      </w:r>
    </w:p>
    <w:p w14:paraId="5A6070F3" w14:textId="77777777" w:rsidR="006B59BE" w:rsidRPr="00E321E8" w:rsidRDefault="006B59BE" w:rsidP="00E321E8">
      <w:pPr>
        <w:pStyle w:val="ad"/>
        <w:rPr>
          <w:color w:val="168489"/>
          <w:rtl/>
        </w:rPr>
      </w:pPr>
      <w:r w:rsidRPr="00E321E8">
        <w:rPr>
          <w:color w:val="168489"/>
          <w:rtl/>
        </w:rPr>
        <w:t>مختبرات وبرامج الابتكار:</w:t>
      </w:r>
    </w:p>
    <w:p w14:paraId="40DA0700" w14:textId="77777777" w:rsidR="006B59BE" w:rsidRPr="00B36732" w:rsidRDefault="006B59BE" w:rsidP="004F1264">
      <w:pPr>
        <w:rPr>
          <w:rtl/>
        </w:rPr>
      </w:pPr>
      <w:r w:rsidRPr="00B36732">
        <w:rPr>
          <w:rtl/>
        </w:rPr>
        <w:t xml:space="preserve">  - إنشاء مسرعات أعمال داخلية (</w:t>
      </w:r>
      <w:r w:rsidRPr="00B36732">
        <w:t>Incubators</w:t>
      </w:r>
      <w:r w:rsidRPr="00B36732">
        <w:rPr>
          <w:rtl/>
        </w:rPr>
        <w:t>).</w:t>
      </w:r>
    </w:p>
    <w:p w14:paraId="074B53FC" w14:textId="77777777" w:rsidR="006B59BE" w:rsidRPr="00B36732" w:rsidRDefault="006B59BE" w:rsidP="004F1264">
      <w:pPr>
        <w:rPr>
          <w:rtl/>
        </w:rPr>
      </w:pPr>
      <w:r w:rsidRPr="00B36732">
        <w:rPr>
          <w:rtl/>
        </w:rPr>
        <w:t xml:space="preserve">  - تنظيم فعاليات الابتكار المكثفة (</w:t>
      </w:r>
      <w:r w:rsidRPr="00B36732">
        <w:t>Hackathons</w:t>
      </w:r>
      <w:r w:rsidRPr="00B36732">
        <w:rPr>
          <w:rtl/>
        </w:rPr>
        <w:t>).</w:t>
      </w:r>
    </w:p>
    <w:p w14:paraId="6FE19ADF" w14:textId="77777777" w:rsidR="006B59BE" w:rsidRPr="00B36732" w:rsidRDefault="006B59BE" w:rsidP="004F1264">
      <w:pPr>
        <w:rPr>
          <w:rtl/>
        </w:rPr>
      </w:pPr>
      <w:r w:rsidRPr="00B36732">
        <w:rPr>
          <w:rtl/>
        </w:rPr>
        <w:t xml:space="preserve">  - تطوير برامج اقتراحات مفتوحة للموظفين.</w:t>
      </w:r>
    </w:p>
    <w:p w14:paraId="3CFF6349" w14:textId="77777777" w:rsidR="006B59BE" w:rsidRPr="00E321E8" w:rsidRDefault="006B59BE" w:rsidP="00E321E8">
      <w:pPr>
        <w:pStyle w:val="ad"/>
        <w:rPr>
          <w:color w:val="168489"/>
          <w:rtl/>
        </w:rPr>
      </w:pPr>
      <w:r w:rsidRPr="00E321E8">
        <w:rPr>
          <w:color w:val="168489"/>
          <w:rtl/>
        </w:rPr>
        <w:t>الانفتاح على الابتكار الخارجي:</w:t>
      </w:r>
    </w:p>
    <w:p w14:paraId="2C90AE2E" w14:textId="77777777" w:rsidR="006B59BE" w:rsidRPr="00B36732" w:rsidRDefault="006B59BE" w:rsidP="004F1264">
      <w:pPr>
        <w:rPr>
          <w:rtl/>
        </w:rPr>
      </w:pPr>
      <w:r w:rsidRPr="00B36732">
        <w:rPr>
          <w:rtl/>
        </w:rPr>
        <w:t xml:space="preserve">  - بناء شراكات مع الشركات الناشئة والمراكز البحثية.</w:t>
      </w:r>
    </w:p>
    <w:p w14:paraId="4576D933" w14:textId="77777777" w:rsidR="006B59BE" w:rsidRPr="00B36732" w:rsidRDefault="006B59BE" w:rsidP="004F1264">
      <w:pPr>
        <w:rPr>
          <w:rtl/>
        </w:rPr>
      </w:pPr>
      <w:r w:rsidRPr="00B36732">
        <w:rPr>
          <w:rtl/>
        </w:rPr>
        <w:t xml:space="preserve">  - المشاركة في منظومات الابتكار المفتوح (</w:t>
      </w:r>
      <w:r w:rsidRPr="00B36732">
        <w:t>Open Innovation</w:t>
      </w:r>
      <w:r w:rsidRPr="00B36732">
        <w:rPr>
          <w:rtl/>
        </w:rPr>
        <w:t>).</w:t>
      </w:r>
    </w:p>
    <w:p w14:paraId="7B776618" w14:textId="77777777" w:rsidR="006B59BE" w:rsidRPr="00B36732" w:rsidRDefault="006B59BE" w:rsidP="004F1264">
      <w:pPr>
        <w:rPr>
          <w:rtl/>
        </w:rPr>
      </w:pPr>
      <w:r w:rsidRPr="00B36732">
        <w:rPr>
          <w:rtl/>
        </w:rPr>
        <w:t xml:space="preserve">  - تطوير برامج للاستثمار المشترك (</w:t>
      </w:r>
      <w:r w:rsidRPr="00B36732">
        <w:t>Corporate Venture Capital</w:t>
      </w:r>
      <w:r w:rsidRPr="00B36732">
        <w:rPr>
          <w:rtl/>
        </w:rPr>
        <w:t>).</w:t>
      </w:r>
    </w:p>
    <w:p w14:paraId="2E94AE7D" w14:textId="6D6E66DE" w:rsidR="006B59BE" w:rsidRPr="00E321E8" w:rsidRDefault="00E321E8" w:rsidP="00E321E8">
      <w:pPr>
        <w:pStyle w:val="ad"/>
        <w:rPr>
          <w:b w:val="0"/>
          <w:bCs/>
          <w:color w:val="168489"/>
          <w:rtl/>
        </w:rPr>
      </w:pPr>
      <w:r w:rsidRPr="00E42DAD">
        <w:rPr>
          <w:noProof/>
        </w:rPr>
        <mc:AlternateContent>
          <mc:Choice Requires="wpg">
            <w:drawing>
              <wp:anchor distT="0" distB="0" distL="114300" distR="114300" simplePos="0" relativeHeight="252879872" behindDoc="0" locked="0" layoutInCell="1" allowOverlap="1" wp14:anchorId="3F6D381A" wp14:editId="2E9E403A">
                <wp:simplePos x="0" y="0"/>
                <wp:positionH relativeFrom="margin">
                  <wp:posOffset>4995545</wp:posOffset>
                </wp:positionH>
                <wp:positionV relativeFrom="paragraph">
                  <wp:posOffset>10603</wp:posOffset>
                </wp:positionV>
                <wp:extent cx="735965" cy="661670"/>
                <wp:effectExtent l="0" t="0" r="6985" b="5080"/>
                <wp:wrapSquare wrapText="bothSides"/>
                <wp:docPr id="1578247728"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578247729" name="Picture 1578247729"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578247730" name="Rectangle: Rounded Corners 157824773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59AD9675" id="Group 20" o:spid="_x0000_s1026" style="position:absolute;margin-left:393.35pt;margin-top:.85pt;width:57.95pt;height:52.1pt;z-index:252879872;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">
                <v:shape id="Picture 1578247729"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">
                  <v:imagedata r:id="rId122" o:title="Reference "/>
                </v:shape>
                <v:roundrect id="Rectangle: Rounded Corners 157824773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" fillcolor="#168489" strokecolor="#168489" strokeweight="1pt">
                  <v:stroke joinstyle="miter"/>
                </v:roundrect>
                <w10:wrap type="square" anchorx="margin"/>
              </v:group>
            </w:pict>
          </mc:Fallback>
        </mc:AlternateContent>
      </w:r>
      <w:r w:rsidR="006B59BE" w:rsidRPr="00E321E8">
        <w:rPr>
          <w:b w:val="0"/>
          <w:bCs/>
          <w:color w:val="168489"/>
          <w:rtl/>
        </w:rPr>
        <w:t xml:space="preserve">مثال: </w:t>
      </w:r>
    </w:p>
    <w:p w14:paraId="18F6D059" w14:textId="290BFA87" w:rsidR="006B59BE" w:rsidRPr="00B36732" w:rsidRDefault="006B59BE" w:rsidP="004F1264">
      <w:pPr>
        <w:rPr>
          <w:rtl/>
        </w:rPr>
      </w:pPr>
      <w:r w:rsidRPr="00B36732">
        <w:rPr>
          <w:rtl/>
        </w:rPr>
        <w:t>شركة "أمازون" التي تعتبر واحدة من أكثر الشركات ابتكاراً في العالم، حيث ترسّخ ثقافة الابتكار من خلال:</w:t>
      </w:r>
      <w:r w:rsidR="008E0B6C" w:rsidRPr="008E0B6C">
        <w:t xml:space="preserve"> </w:t>
      </w:r>
    </w:p>
    <w:p w14:paraId="4FA39F21" w14:textId="4B96E678" w:rsidR="006B59BE" w:rsidRPr="00B36732" w:rsidRDefault="008E0B6C" w:rsidP="004F1264">
      <w:pPr>
        <w:rPr>
          <w:rtl/>
        </w:rPr>
      </w:pPr>
      <w:r>
        <w:rPr>
          <w:noProof/>
        </w:rPr>
        <w:drawing>
          <wp:anchor distT="0" distB="0" distL="114300" distR="114300" simplePos="0" relativeHeight="252952576" behindDoc="0" locked="0" layoutInCell="1" allowOverlap="1" wp14:anchorId="3FD98AAB" wp14:editId="7AC58612">
            <wp:simplePos x="0" y="0"/>
            <wp:positionH relativeFrom="margin">
              <wp:align>left</wp:align>
            </wp:positionH>
            <wp:positionV relativeFrom="paragraph">
              <wp:posOffset>4283</wp:posOffset>
            </wp:positionV>
            <wp:extent cx="1283970" cy="1339215"/>
            <wp:effectExtent l="0" t="0" r="0" b="0"/>
            <wp:wrapSquare wrapText="bothSides"/>
            <wp:docPr id="1973968309" name="Picture 1973968309" descr="Amazon logo on transparent background 14018561 Vector Art at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Amazon logo on transparent background 14018561 Vector Art at Vecteezy"/>
                    <pic:cNvPicPr>
                      <a:picLocks noChangeAspect="1" noChangeArrowheads="1"/>
                    </pic:cNvPicPr>
                  </pic:nvPicPr>
                  <pic:blipFill rotWithShape="1">
                    <a:blip r:embed="rId465" cstate="print">
                      <a:extLst>
                        <a:ext uri="{28A0092B-C50C-407E-A947-70E740481C1C}">
                          <a14:useLocalDpi xmlns:a14="http://schemas.microsoft.com/office/drawing/2010/main" val="0"/>
                        </a:ext>
                      </a:extLst>
                    </a:blip>
                    <a:srcRect l="15584" t="14099" r="15221" b="13738"/>
                    <a:stretch/>
                  </pic:blipFill>
                  <pic:spPr bwMode="auto">
                    <a:xfrm>
                      <a:off x="0" y="0"/>
                      <a:ext cx="1288463" cy="134375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59BE" w:rsidRPr="00B36732">
        <w:rPr>
          <w:rtl/>
        </w:rPr>
        <w:t>- مبادئ القيادة الـ14 التي تؤكد على "الهوس بالعميل" والتفكير طويل المدى.</w:t>
      </w:r>
    </w:p>
    <w:p w14:paraId="531C82B0" w14:textId="54D1ACD0" w:rsidR="006B59BE" w:rsidRPr="00B36732" w:rsidRDefault="006B59BE" w:rsidP="004F1264">
      <w:pPr>
        <w:rPr>
          <w:rtl/>
        </w:rPr>
      </w:pPr>
      <w:r w:rsidRPr="00B36732">
        <w:rPr>
          <w:rtl/>
        </w:rPr>
        <w:t>- منهجية "اليوم الأول" (</w:t>
      </w:r>
      <w:r w:rsidRPr="00B36732">
        <w:t>Day 1</w:t>
      </w:r>
      <w:r w:rsidRPr="00B36732">
        <w:rPr>
          <w:rtl/>
        </w:rPr>
        <w:t>) التي تشجع على التفكير كشركة ناشئة رغم حجمها.</w:t>
      </w:r>
    </w:p>
    <w:p w14:paraId="07CE81A4" w14:textId="77777777" w:rsidR="006B59BE" w:rsidRPr="00B36732" w:rsidRDefault="006B59BE" w:rsidP="004F1264">
      <w:pPr>
        <w:rPr>
          <w:rtl/>
        </w:rPr>
      </w:pPr>
      <w:r w:rsidRPr="00B36732">
        <w:rPr>
          <w:rtl/>
        </w:rPr>
        <w:t>- نظام "الفرق الصغيرة/البيتزا الواحدة" الذي يقسم العمل إلى فرق صغيرة مستقلة.</w:t>
      </w:r>
    </w:p>
    <w:p w14:paraId="1850330B" w14:textId="77777777" w:rsidR="006B59BE" w:rsidRPr="00B36732" w:rsidRDefault="006B59BE" w:rsidP="004F1264">
      <w:pPr>
        <w:rPr>
          <w:rtl/>
        </w:rPr>
      </w:pPr>
      <w:r w:rsidRPr="00B36732">
        <w:rPr>
          <w:rtl/>
        </w:rPr>
        <w:t>- نموذج "</w:t>
      </w:r>
      <w:r w:rsidRPr="00B36732">
        <w:t>Working Backwards</w:t>
      </w:r>
      <w:r w:rsidRPr="00B36732">
        <w:rPr>
          <w:rtl/>
        </w:rPr>
        <w:t>" الذي يبدأ بكتابة إعلان المنتج قبل تطويره.</w:t>
      </w:r>
    </w:p>
    <w:p w14:paraId="57C2E4E4" w14:textId="3870CDAC" w:rsidR="006B59BE" w:rsidRPr="00B36732" w:rsidRDefault="006B59BE" w:rsidP="004F1264">
      <w:pPr>
        <w:rPr>
          <w:rtl/>
        </w:rPr>
      </w:pPr>
      <w:r w:rsidRPr="00B36732">
        <w:rPr>
          <w:rtl/>
        </w:rPr>
        <w:t>- استراتيجية التجريب المستمر واستخدام البيانات في اتخاذ القرارات.</w:t>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E321E8" w14:paraId="37400EA5"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327E7A18" w14:textId="77777777" w:rsidR="00E321E8" w:rsidRPr="00B45CE2" w:rsidRDefault="00E321E8" w:rsidP="00CF55E9">
            <w:pPr>
              <w:pStyle w:val="ac"/>
              <w:pageBreakBefore/>
              <w:jc w:val="center"/>
              <w:rPr>
                <w:color w:val="168489"/>
                <w:sz w:val="44"/>
                <w:szCs w:val="44"/>
                <w:rtl/>
                <w:lang w:bidi="ar-EG"/>
              </w:rPr>
            </w:pPr>
            <w:r w:rsidRPr="00B45CE2">
              <w:rPr>
                <w:noProof/>
                <w:color w:val="168489"/>
                <w:sz w:val="44"/>
                <w:szCs w:val="44"/>
                <w:rtl/>
              </w:rPr>
              <w:lastRenderedPageBreak/>
              <w:drawing>
                <wp:inline distT="0" distB="0" distL="0" distR="0" wp14:anchorId="60FF13A4" wp14:editId="54D4E3BA">
                  <wp:extent cx="485140" cy="485140"/>
                  <wp:effectExtent l="0" t="0" r="0" b="0"/>
                  <wp:docPr id="968432710" name="Picture 968432710"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391EB593" w14:textId="77777777" w:rsidR="00E321E8" w:rsidRPr="00B45CE2" w:rsidRDefault="00E321E8" w:rsidP="00CF55E9">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6A288D7C" w14:textId="77777777" w:rsidR="00E321E8" w:rsidRDefault="00E321E8" w:rsidP="00CF55E9">
            <w:pPr>
              <w:jc w:val="center"/>
              <w:rPr>
                <w:rFonts w:ascii="Adobe Arabic" w:hAnsi="Adobe Arabic" w:cs="Adobe Arabic"/>
                <w:bCs/>
                <w:color w:val="168489"/>
                <w:sz w:val="52"/>
                <w:szCs w:val="52"/>
                <w:rtl/>
                <w:lang w:bidi="ar-EG"/>
              </w:rPr>
            </w:pPr>
          </w:p>
          <w:p w14:paraId="1F9521D8" w14:textId="2A340318" w:rsidR="00E321E8" w:rsidRPr="00AB5D47" w:rsidRDefault="00E321E8" w:rsidP="00CF55E9">
            <w:pPr>
              <w:jc w:val="center"/>
              <w:rPr>
                <w:rFonts w:ascii="Adobe Arabic" w:hAnsi="Adobe Arabic" w:cs="Adobe Arabic"/>
                <w:bCs/>
                <w:color w:val="168489"/>
                <w:sz w:val="52"/>
                <w:szCs w:val="52"/>
                <w:rtl/>
                <w:lang w:bidi="ar-EG"/>
              </w:rPr>
            </w:pPr>
            <w:r w:rsidRPr="00E321E8">
              <w:rPr>
                <w:rFonts w:ascii="Adobe Arabic" w:hAnsi="Adobe Arabic" w:cs="Adobe Arabic"/>
                <w:bCs/>
                <w:color w:val="168489"/>
                <w:sz w:val="52"/>
                <w:szCs w:val="52"/>
                <w:rtl/>
                <w:lang w:bidi="ar-EG"/>
              </w:rPr>
              <w:t>خارطة طريق التحو</w:t>
            </w:r>
            <w:r w:rsidRPr="00E321E8">
              <w:rPr>
                <w:rFonts w:ascii="Adobe Arabic" w:hAnsi="Adobe Arabic" w:cs="Adobe Arabic" w:hint="cs"/>
                <w:bCs/>
                <w:color w:val="168489"/>
                <w:sz w:val="52"/>
                <w:szCs w:val="52"/>
                <w:rtl/>
                <w:lang w:bidi="ar-EG"/>
              </w:rPr>
              <w:t>ّ</w:t>
            </w:r>
            <w:r w:rsidRPr="00E321E8">
              <w:rPr>
                <w:rFonts w:ascii="Adobe Arabic" w:hAnsi="Adobe Arabic" w:cs="Adobe Arabic"/>
                <w:bCs/>
                <w:color w:val="168489"/>
                <w:sz w:val="52"/>
                <w:szCs w:val="52"/>
                <w:rtl/>
                <w:lang w:bidi="ar-EG"/>
              </w:rPr>
              <w:t>ل الرقمي</w:t>
            </w:r>
            <w:r w:rsidRPr="00AB5D47">
              <w:rPr>
                <w:rFonts w:ascii="Adobe Arabic" w:hAnsi="Adobe Arabic" w:cs="Adobe Arabic"/>
                <w:bCs/>
                <w:color w:val="168489"/>
                <w:sz w:val="52"/>
                <w:szCs w:val="52"/>
                <w:rtl/>
                <w:lang w:bidi="ar-EG"/>
              </w:rPr>
              <w:t xml:space="preserve"> </w:t>
            </w:r>
          </w:p>
        </w:tc>
      </w:tr>
    </w:tbl>
    <w:p w14:paraId="2F7EAC1B" w14:textId="77777777" w:rsidR="00E321E8" w:rsidRPr="008D39CE" w:rsidRDefault="00E321E8" w:rsidP="00E321E8">
      <w:r w:rsidRPr="00853909">
        <w:rPr>
          <w:noProof/>
        </w:rPr>
        <mc:AlternateContent>
          <mc:Choice Requires="wpg">
            <w:drawing>
              <wp:inline distT="0" distB="0" distL="0" distR="0" wp14:anchorId="2FD3B4A5" wp14:editId="67C5D875">
                <wp:extent cx="4406692" cy="545009"/>
                <wp:effectExtent l="0" t="0" r="0" b="26670"/>
                <wp:docPr id="1578247731"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578247732" name="Group 1578247732"/>
                        <wpg:cNvGrpSpPr/>
                        <wpg:grpSpPr>
                          <a:xfrm>
                            <a:off x="3797654" y="0"/>
                            <a:ext cx="609038" cy="545009"/>
                            <a:chOff x="3797654" y="0"/>
                            <a:chExt cx="609038" cy="545009"/>
                          </a:xfrm>
                        </wpg:grpSpPr>
                        <pic:pic xmlns:pic="http://schemas.openxmlformats.org/drawingml/2006/picture">
                          <pic:nvPicPr>
                            <pic:cNvPr id="1578247733" name="Picture 1578247733" descr="Clock "/>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578247734" name="Rectangle: Rounded Corners 1578247734"/>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78247735" name="TextBox 19"/>
                        <wps:cNvSpPr txBox="1"/>
                        <wps:spPr>
                          <a:xfrm>
                            <a:off x="0" y="113532"/>
                            <a:ext cx="3597910" cy="395605"/>
                          </a:xfrm>
                          <a:prstGeom prst="rect">
                            <a:avLst/>
                          </a:prstGeom>
                          <a:noFill/>
                        </wps:spPr>
                        <wps:txbx>
                          <w:txbxContent>
                            <w:p w14:paraId="77711EAF" w14:textId="77777777" w:rsidR="00E321E8" w:rsidRPr="00B45CE2" w:rsidRDefault="00E321E8" w:rsidP="00E321E8">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2FD3B4A5" id="_x0000_s2962"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">
                <v:group id="Group 1578247732" o:spid="_x0000_s2963"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">
                  <v:shape id="Picture 1578247733" o:spid="_x0000_s2964"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">
                    <v:imagedata r:id="rId130" o:title="Clock "/>
                  </v:shape>
                  <v:roundrect id="Rectangle: Rounded Corners 1578247734" o:spid="_x0000_s2965"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" fillcolor="#7a8696" strokecolor="#7a8696" strokeweight="1pt">
                    <v:stroke joinstyle="miter"/>
                  </v:roundrect>
                </v:group>
                <v:shape id="TextBox 19" o:spid="_x0000_s2966"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" filled="f" stroked="f">
                  <v:textbox style="mso-fit-shape-to-text:t">
                    <w:txbxContent>
                      <w:p w14:paraId="77711EAF" w14:textId="77777777" w:rsidR="00E321E8" w:rsidRPr="00B45CE2" w:rsidRDefault="00E321E8" w:rsidP="00E321E8">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299D4B52" w14:textId="77777777" w:rsidR="00E321E8" w:rsidRPr="0024372F" w:rsidRDefault="00E321E8" w:rsidP="00E321E8">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125F5585" w14:textId="77777777" w:rsidR="00E321E8" w:rsidRPr="008D39CE" w:rsidRDefault="00E321E8" w:rsidP="00E321E8">
      <w:r w:rsidRPr="00853909">
        <w:rPr>
          <w:noProof/>
        </w:rPr>
        <mc:AlternateContent>
          <mc:Choice Requires="wpg">
            <w:drawing>
              <wp:inline distT="0" distB="0" distL="0" distR="0" wp14:anchorId="2C0DFB63" wp14:editId="2F71DA9C">
                <wp:extent cx="4435062" cy="545009"/>
                <wp:effectExtent l="0" t="0" r="3810" b="26670"/>
                <wp:docPr id="1578247736"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578247737" name="Picture 1578247737" descr="Goal "/>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578247738" name="Rectangle: Rounded Corners 1578247738"/>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8247739" name="TextBox 23"/>
                        <wps:cNvSpPr txBox="1"/>
                        <wps:spPr>
                          <a:xfrm>
                            <a:off x="0" y="64202"/>
                            <a:ext cx="3600450" cy="395605"/>
                          </a:xfrm>
                          <a:prstGeom prst="rect">
                            <a:avLst/>
                          </a:prstGeom>
                          <a:noFill/>
                        </wps:spPr>
                        <wps:txbx>
                          <w:txbxContent>
                            <w:p w14:paraId="49B31270" w14:textId="77777777" w:rsidR="00E321E8" w:rsidRPr="00B45CE2" w:rsidRDefault="00E321E8" w:rsidP="00E321E8">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2C0DFB63" id="_x0000_s2967"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">
                <v:shape id="Picture 1578247737" o:spid="_x0000_s2968"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">
                  <v:imagedata r:id="rId132" o:title="Goal "/>
                </v:shape>
                <v:roundrect id="Rectangle: Rounded Corners 1578247738" o:spid="_x0000_s2969"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" fillcolor="#7a8696" strokecolor="#7a8696" strokeweight="1pt">
                  <v:stroke joinstyle="miter"/>
                </v:roundrect>
                <v:shape id="TextBox 23" o:spid="_x0000_s2970"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" filled="f" stroked="f">
                  <v:textbox style="mso-fit-shape-to-text:t">
                    <w:txbxContent>
                      <w:p w14:paraId="49B31270" w14:textId="77777777" w:rsidR="00E321E8" w:rsidRPr="00B45CE2" w:rsidRDefault="00E321E8" w:rsidP="00E321E8">
                        <w:pPr>
                          <w:pStyle w:val="ac"/>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03538DA5" w14:textId="77777777" w:rsidR="00E321E8" w:rsidRPr="00B36732" w:rsidRDefault="00E321E8" w:rsidP="00E321E8">
      <w:pPr>
        <w:rPr>
          <w:rtl/>
        </w:rPr>
      </w:pPr>
      <w:r w:rsidRPr="00B36732">
        <w:rPr>
          <w:rtl/>
        </w:rPr>
        <w:t>1. تطبيق مفاهيم التحول الرقمي على سياق عملي.</w:t>
      </w:r>
    </w:p>
    <w:p w14:paraId="376D9E2D" w14:textId="77777777" w:rsidR="00E321E8" w:rsidRPr="00B36732" w:rsidRDefault="00E321E8" w:rsidP="00E321E8">
      <w:pPr>
        <w:rPr>
          <w:rtl/>
        </w:rPr>
      </w:pPr>
      <w:r w:rsidRPr="00B36732">
        <w:rPr>
          <w:rtl/>
        </w:rPr>
        <w:t>2. تصميم خارطة طريق متكاملة ومرحلية للتحول الرقمي.</w:t>
      </w:r>
    </w:p>
    <w:p w14:paraId="0359F6C6" w14:textId="77777777" w:rsidR="00E321E8" w:rsidRPr="00B36732" w:rsidRDefault="00E321E8" w:rsidP="00E321E8">
      <w:pPr>
        <w:rPr>
          <w:rtl/>
        </w:rPr>
      </w:pPr>
      <w:r w:rsidRPr="00B36732">
        <w:rPr>
          <w:rtl/>
        </w:rPr>
        <w:t>3. تحديد المبادرات ذات الأولوية والموارد المطلوبة.</w:t>
      </w:r>
    </w:p>
    <w:p w14:paraId="2D5CCCEB" w14:textId="77777777" w:rsidR="00E321E8" w:rsidRPr="00B36732" w:rsidRDefault="00E321E8" w:rsidP="00E321E8">
      <w:pPr>
        <w:rPr>
          <w:rtl/>
        </w:rPr>
      </w:pPr>
      <w:r w:rsidRPr="00B36732">
        <w:rPr>
          <w:rtl/>
        </w:rPr>
        <w:t>4. تطوير مهارات التخطيط الاستراتيجي والتفكير المستقبلي.</w:t>
      </w:r>
    </w:p>
    <w:p w14:paraId="18A8A7F4" w14:textId="77777777" w:rsidR="006B59BE" w:rsidRPr="00E321E8" w:rsidRDefault="006B59BE" w:rsidP="00E321E8">
      <w:pPr>
        <w:pStyle w:val="ad"/>
        <w:rPr>
          <w:b w:val="0"/>
          <w:bCs/>
          <w:color w:val="168489"/>
          <w:rtl/>
        </w:rPr>
      </w:pPr>
      <w:r w:rsidRPr="00E321E8">
        <w:rPr>
          <w:b w:val="0"/>
          <w:bCs/>
          <w:color w:val="168489"/>
          <w:rtl/>
        </w:rPr>
        <w:t>سيناريوهات المؤسسات الافتراضية:</w:t>
      </w:r>
    </w:p>
    <w:p w14:paraId="19400BF7" w14:textId="77777777" w:rsidR="006B59BE" w:rsidRPr="00E321E8" w:rsidRDefault="006B59BE" w:rsidP="00E321E8">
      <w:pPr>
        <w:pStyle w:val="ad"/>
        <w:rPr>
          <w:color w:val="168489"/>
          <w:rtl/>
        </w:rPr>
      </w:pPr>
      <w:r w:rsidRPr="00E321E8">
        <w:rPr>
          <w:color w:val="168489"/>
          <w:rtl/>
        </w:rPr>
        <w:t>سيناريو 1: شركة "الخليج للخدمات المالية"</w:t>
      </w:r>
    </w:p>
    <w:p w14:paraId="4917D1C8" w14:textId="77777777" w:rsidR="006B59BE" w:rsidRPr="00B36732" w:rsidRDefault="006B59BE" w:rsidP="004F1264">
      <w:pPr>
        <w:rPr>
          <w:rtl/>
        </w:rPr>
      </w:pPr>
      <w:r w:rsidRPr="00B36732">
        <w:rPr>
          <w:rtl/>
        </w:rPr>
        <w:t>- شركة خدمات مالية تقليدية تأسست قبل 25 عاماً.</w:t>
      </w:r>
    </w:p>
    <w:p w14:paraId="31D7B156" w14:textId="77777777" w:rsidR="006B59BE" w:rsidRPr="00B36732" w:rsidRDefault="006B59BE" w:rsidP="004F1264">
      <w:pPr>
        <w:rPr>
          <w:rtl/>
        </w:rPr>
      </w:pPr>
      <w:r w:rsidRPr="00B36732">
        <w:rPr>
          <w:rtl/>
        </w:rPr>
        <w:t>- تضم 300 موظف وتخدم 150,000 عميل.</w:t>
      </w:r>
    </w:p>
    <w:p w14:paraId="3ABAF540" w14:textId="77777777" w:rsidR="006B59BE" w:rsidRPr="00B36732" w:rsidRDefault="006B59BE" w:rsidP="004F1264">
      <w:pPr>
        <w:rPr>
          <w:rtl/>
        </w:rPr>
      </w:pPr>
      <w:r w:rsidRPr="00B36732">
        <w:rPr>
          <w:rtl/>
        </w:rPr>
        <w:t>- تواجه منافسة شديدة من شركات التقنية المالية الجديدة.</w:t>
      </w:r>
    </w:p>
    <w:p w14:paraId="315F7D41" w14:textId="77777777" w:rsidR="006B59BE" w:rsidRPr="00B36732" w:rsidRDefault="006B59BE" w:rsidP="004F1264">
      <w:pPr>
        <w:rPr>
          <w:rtl/>
        </w:rPr>
      </w:pPr>
      <w:r w:rsidRPr="00B36732">
        <w:rPr>
          <w:rtl/>
        </w:rPr>
        <w:t>- تعتمد على أنظمة وعمليات قديمة وتفتقر للمهارات الرقمية.</w:t>
      </w:r>
    </w:p>
    <w:p w14:paraId="3754FAC2" w14:textId="77777777" w:rsidR="006B59BE" w:rsidRPr="00B36732" w:rsidRDefault="006B59BE" w:rsidP="004F1264">
      <w:pPr>
        <w:rPr>
          <w:rtl/>
        </w:rPr>
      </w:pPr>
      <w:r w:rsidRPr="00B36732">
        <w:rPr>
          <w:rtl/>
        </w:rPr>
        <w:t>- التحدي: تحويل الشركة إلى منصة خدمات مالية رقمية متكاملة.</w:t>
      </w:r>
    </w:p>
    <w:p w14:paraId="5224BDA4" w14:textId="77777777" w:rsidR="006B59BE" w:rsidRPr="00E321E8" w:rsidRDefault="006B59BE" w:rsidP="00E321E8">
      <w:pPr>
        <w:pStyle w:val="ad"/>
        <w:rPr>
          <w:color w:val="168489"/>
          <w:rtl/>
        </w:rPr>
      </w:pPr>
      <w:r w:rsidRPr="00E321E8">
        <w:rPr>
          <w:color w:val="168489"/>
          <w:rtl/>
        </w:rPr>
        <w:t>سيناريو 2: مستشفى "الشفاء الطبي"</w:t>
      </w:r>
    </w:p>
    <w:p w14:paraId="668C1C42" w14:textId="77777777" w:rsidR="006B59BE" w:rsidRPr="00B36732" w:rsidRDefault="006B59BE" w:rsidP="004F1264">
      <w:pPr>
        <w:rPr>
          <w:rtl/>
        </w:rPr>
      </w:pPr>
      <w:r w:rsidRPr="00B36732">
        <w:rPr>
          <w:rtl/>
        </w:rPr>
        <w:t>- مستشفى خاص متوسط الحجم يضم 500 سرير و1,200 موظف.</w:t>
      </w:r>
    </w:p>
    <w:p w14:paraId="28250E75" w14:textId="77777777" w:rsidR="006B59BE" w:rsidRPr="00B36732" w:rsidRDefault="006B59BE" w:rsidP="004F1264">
      <w:pPr>
        <w:rPr>
          <w:rtl/>
        </w:rPr>
      </w:pPr>
      <w:r w:rsidRPr="00B36732">
        <w:rPr>
          <w:rtl/>
        </w:rPr>
        <w:t>- يقدم مجموعة متنوعة من الخدمات الطبية التخصصية.</w:t>
      </w:r>
    </w:p>
    <w:p w14:paraId="30A8695C" w14:textId="77777777" w:rsidR="006B59BE" w:rsidRPr="00B36732" w:rsidRDefault="006B59BE" w:rsidP="004F1264">
      <w:pPr>
        <w:rPr>
          <w:rtl/>
        </w:rPr>
      </w:pPr>
      <w:r w:rsidRPr="00B36732">
        <w:rPr>
          <w:rtl/>
        </w:rPr>
        <w:t>- يعاني من تحديات في إدارة المواعيد وسجلات المرضى.</w:t>
      </w:r>
    </w:p>
    <w:p w14:paraId="47DEB381" w14:textId="77777777" w:rsidR="006B59BE" w:rsidRPr="00B36732" w:rsidRDefault="006B59BE" w:rsidP="004F1264">
      <w:pPr>
        <w:rPr>
          <w:rtl/>
        </w:rPr>
      </w:pPr>
      <w:r w:rsidRPr="00B36732">
        <w:rPr>
          <w:rtl/>
        </w:rPr>
        <w:t>- تزايد الطلب على الخدمات الصحية عن بُعد والرعاية المنزلية.</w:t>
      </w:r>
    </w:p>
    <w:p w14:paraId="459947D6" w14:textId="77777777" w:rsidR="006B59BE" w:rsidRPr="00B36732" w:rsidRDefault="006B59BE" w:rsidP="004F1264">
      <w:pPr>
        <w:rPr>
          <w:rtl/>
        </w:rPr>
      </w:pPr>
      <w:r w:rsidRPr="00B36732">
        <w:rPr>
          <w:rtl/>
        </w:rPr>
        <w:lastRenderedPageBreak/>
        <w:t>- التحدي: تحويل المستشفى إلى نظام صحي ذكي يعتمد على البيانات والتقنيات الحديثة.</w:t>
      </w:r>
    </w:p>
    <w:p w14:paraId="2465ACC5" w14:textId="77777777" w:rsidR="006B59BE" w:rsidRPr="00E321E8" w:rsidRDefault="006B59BE" w:rsidP="00E321E8">
      <w:pPr>
        <w:pStyle w:val="ad"/>
        <w:rPr>
          <w:color w:val="168489"/>
          <w:rtl/>
        </w:rPr>
      </w:pPr>
      <w:r w:rsidRPr="00E321E8">
        <w:rPr>
          <w:color w:val="168489"/>
          <w:rtl/>
        </w:rPr>
        <w:t>سيناريو 3: "الوطنية للتصنيع"</w:t>
      </w:r>
    </w:p>
    <w:p w14:paraId="6BA1B4BD" w14:textId="77777777" w:rsidR="006B59BE" w:rsidRPr="00B36732" w:rsidRDefault="006B59BE" w:rsidP="004F1264">
      <w:pPr>
        <w:rPr>
          <w:rtl/>
        </w:rPr>
      </w:pPr>
      <w:r w:rsidRPr="00B36732">
        <w:rPr>
          <w:rtl/>
        </w:rPr>
        <w:t>- شركة تصنيع صناعي تقليدية تأسست قبل 30 عاماً.</w:t>
      </w:r>
    </w:p>
    <w:p w14:paraId="359FB930" w14:textId="77777777" w:rsidR="006B59BE" w:rsidRPr="00B36732" w:rsidRDefault="006B59BE" w:rsidP="004F1264">
      <w:pPr>
        <w:rPr>
          <w:rtl/>
        </w:rPr>
      </w:pPr>
      <w:r w:rsidRPr="00B36732">
        <w:rPr>
          <w:rtl/>
        </w:rPr>
        <w:t>- تضم 5 مصانع و2,000 موظف.</w:t>
      </w:r>
    </w:p>
    <w:p w14:paraId="4B902A19" w14:textId="77777777" w:rsidR="006B59BE" w:rsidRPr="00B36732" w:rsidRDefault="006B59BE" w:rsidP="004F1264">
      <w:pPr>
        <w:rPr>
          <w:rtl/>
        </w:rPr>
      </w:pPr>
      <w:r w:rsidRPr="00B36732">
        <w:rPr>
          <w:rtl/>
        </w:rPr>
        <w:t>- تواجه منافسة عالمية وضغوطاً لخفض التكاليف وزيادة الجودة.</w:t>
      </w:r>
    </w:p>
    <w:p w14:paraId="74ABDBBE" w14:textId="77777777" w:rsidR="006B59BE" w:rsidRPr="00B36732" w:rsidRDefault="006B59BE" w:rsidP="004F1264">
      <w:pPr>
        <w:rPr>
          <w:rtl/>
        </w:rPr>
      </w:pPr>
      <w:r w:rsidRPr="00B36732">
        <w:rPr>
          <w:rtl/>
        </w:rPr>
        <w:t>- تمتلك آلات ومعدات قديمة نسبياً وأنظمة غير متكاملة.</w:t>
      </w:r>
    </w:p>
    <w:p w14:paraId="0019FFFD" w14:textId="77777777" w:rsidR="006B59BE" w:rsidRDefault="006B59BE" w:rsidP="004F1264">
      <w:pPr>
        <w:rPr>
          <w:rtl/>
        </w:rPr>
      </w:pPr>
      <w:r>
        <w:rPr>
          <w:rtl/>
        </w:rPr>
        <w:t>- التحدي: تبني مفهوم المصنع الذكي (</w:t>
      </w:r>
      <w:r>
        <w:t>Industry 4.0</w:t>
      </w:r>
      <w:r>
        <w:rPr>
          <w:rtl/>
        </w:rPr>
        <w:t xml:space="preserve">) والاستفادة من </w:t>
      </w:r>
      <w:hyperlink r:id="rId466">
        <w:r>
          <w:rPr>
            <w:rStyle w:val="Hyperlink"/>
            <w:rtl/>
          </w:rPr>
          <w:t>الذكاء الاصطناعي</w:t>
        </w:r>
      </w:hyperlink>
      <w:r>
        <w:rPr>
          <w:rtl/>
        </w:rPr>
        <w:t xml:space="preserve"> في تحسين العمليات.</w:t>
      </w:r>
    </w:p>
    <w:p w14:paraId="063BE1C0" w14:textId="070E3124" w:rsidR="00E321E8" w:rsidRDefault="00BF50C1" w:rsidP="00BF50C1">
      <w:pPr>
        <w:ind w:left="-897"/>
        <w:rPr>
          <w:rtl/>
        </w:rPr>
      </w:pPr>
      <w:r>
        <w:rPr>
          <w:noProof/>
        </w:rPr>
        <mc:AlternateContent>
          <mc:Choice Requires="wps">
            <w:drawing>
              <wp:inline distT="0" distB="0" distL="0" distR="0" wp14:anchorId="4E3C0958" wp14:editId="1912548F">
                <wp:extent cx="6715760" cy="5842000"/>
                <wp:effectExtent l="0" t="0" r="27940" b="25400"/>
                <wp:docPr id="80531439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15760" cy="5842000"/>
                        </a:xfrm>
                        <a:prstGeom prst="roundRect">
                          <a:avLst>
                            <a:gd name="adj" fmla="val 16667"/>
                          </a:avLst>
                        </a:prstGeom>
                        <a:solidFill>
                          <a:srgbClr val="EAF4E4"/>
                        </a:solidFill>
                        <a:ln w="12700">
                          <a:solidFill>
                            <a:schemeClr val="accent6"/>
                          </a:solidFill>
                          <a:miter lim="800000"/>
                          <a:headEnd/>
                          <a:tailEnd/>
                        </a:ln>
                      </wps:spPr>
                      <wps:txbx>
                        <w:txbxContent>
                          <w:p w14:paraId="640EC1E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53135F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BF06BB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162538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42A62E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920954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20C937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781E7F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DADB1B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B88C83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9770D3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7442D8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D93C02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83F7AC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655D94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67CEFA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202AD5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BC19E8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DEA8CE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A2CB38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FEFA5D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7BB2A7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258D18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46AE7A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445FA1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B98FB7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6F397F0"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E3C0958" id="_x0000_s2971" style="width:528.8pt;height:460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" fillcolor="#eaf4e4" strokecolor="#70ad47 [3209]" strokeweight="1pt">
                <v:stroke joinstyle="miter"/>
                <v:textbox inset="0,3mm,0">
                  <w:txbxContent>
                    <w:p w14:paraId="640EC1E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53135F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BF06BB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162538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42A62E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920954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20C937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781E7F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DADB1B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B88C83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9770D3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7442D8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D93C02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83F7AC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655D94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67CEFA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202AD5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BC19E8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DEA8CE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A2CB38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FEFA5D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7BB2A7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258D18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46AE7A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445FA1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B98FB7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6F397F0" w14:textId="77777777" w:rsidR="00BF50C1" w:rsidRDefault="00BF50C1" w:rsidP="00BF50C1">
                      <w:pPr>
                        <w:jc w:val="center"/>
                        <w:rPr>
                          <w:sz w:val="22"/>
                          <w:szCs w:val="28"/>
                          <w:rtl/>
                          <w:lang w:bidi="ar-SY"/>
                        </w:rPr>
                      </w:pPr>
                    </w:p>
                  </w:txbxContent>
                </v:textbox>
                <w10:anchorlock/>
              </v:roundrect>
            </w:pict>
          </mc:Fallback>
        </mc:AlternateContent>
      </w:r>
    </w:p>
    <w:p w14:paraId="0002DF37" w14:textId="1C50F61C" w:rsidR="009F77D3" w:rsidRPr="00B36732" w:rsidRDefault="009F77D3" w:rsidP="009F77D3">
      <w:pPr>
        <w:pageBreakBefore/>
        <w:jc w:val="center"/>
        <w:rPr>
          <w:rtl/>
        </w:rPr>
      </w:pPr>
      <w:r w:rsidRPr="00B9790F">
        <w:rPr>
          <w:noProof/>
        </w:rPr>
        <w:lastRenderedPageBreak/>
        <mc:AlternateContent>
          <mc:Choice Requires="wpg">
            <w:drawing>
              <wp:inline distT="0" distB="0" distL="0" distR="0" wp14:anchorId="68FE5916" wp14:editId="00AC7FF8">
                <wp:extent cx="5711825" cy="737619"/>
                <wp:effectExtent l="0" t="0" r="22225" b="24765"/>
                <wp:docPr id="968432713"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968432714" name="مجموعة 881967268"/>
                        <wpg:cNvGrpSpPr/>
                        <wpg:grpSpPr>
                          <a:xfrm>
                            <a:off x="0" y="165473"/>
                            <a:ext cx="5711825" cy="572146"/>
                            <a:chOff x="0" y="165446"/>
                            <a:chExt cx="6312597" cy="633543"/>
                          </a:xfrm>
                        </wpg:grpSpPr>
                        <wps:wsp>
                          <wps:cNvPr id="968432715"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68432716" name="مربع نص 2043426344"/>
                          <wps:cNvSpPr txBox="1"/>
                          <wps:spPr>
                            <a:xfrm>
                              <a:off x="3184368" y="165446"/>
                              <a:ext cx="2073788" cy="453527"/>
                            </a:xfrm>
                            <a:prstGeom prst="rect">
                              <a:avLst/>
                            </a:prstGeom>
                            <a:noFill/>
                          </wps:spPr>
                          <wps:txbx>
                            <w:txbxContent>
                              <w:p w14:paraId="0939E0E7" w14:textId="77777777" w:rsidR="009F77D3" w:rsidRDefault="009F77D3" w:rsidP="009F77D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968432717"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68432718" name="Picture 968432718" descr="Submission "/>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8FE5916" id="_x0000_s2972"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">
                <v:group id="مجموعة 881967268" o:spid="_x0000_s2973"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">
                  <v:roundrect id="مستطيل مستدير الزوايا 769901" o:spid="_x0000_s2974"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" fillcolor="#168489" strokecolor="#168489" strokeweight="1pt">
                    <v:stroke joinstyle="miter"/>
                  </v:roundrect>
                  <v:shape id="مربع نص 2043426344" o:spid="_x0000_s2975"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" filled="f" stroked="f">
                    <v:textbox style="mso-fit-shape-to-text:t">
                      <w:txbxContent>
                        <w:p w14:paraId="0939E0E7" w14:textId="77777777" w:rsidR="009F77D3" w:rsidRDefault="009F77D3" w:rsidP="009F77D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2976"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" fillcolor="#168489" strokecolor="#168489" strokeweight="1pt">
                    <v:stroke joinstyle="miter"/>
                  </v:roundrect>
                </v:group>
                <v:shape id="Picture 968432718" o:spid="_x0000_s2977"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">
                  <v:imagedata r:id="rId135" o:title="Submission "/>
                </v:shape>
                <w10:anchorlock/>
              </v:group>
            </w:pict>
          </mc:Fallback>
        </mc:AlternateContent>
      </w:r>
    </w:p>
    <w:p w14:paraId="3066B6B2" w14:textId="77777777" w:rsidR="006B59BE" w:rsidRPr="009F77D3" w:rsidRDefault="006B59BE" w:rsidP="009F77D3">
      <w:pPr>
        <w:pStyle w:val="ad"/>
        <w:rPr>
          <w:b w:val="0"/>
          <w:bCs/>
          <w:color w:val="168489"/>
          <w:rtl/>
        </w:rPr>
      </w:pPr>
      <w:r w:rsidRPr="009F77D3">
        <w:rPr>
          <w:rFonts w:hint="cs"/>
          <w:b w:val="0"/>
          <w:bCs/>
          <w:color w:val="168489"/>
          <w:rtl/>
        </w:rPr>
        <w:t>اقرأ الحالة الآتية، ثم أجب عن الأسئلة الواردة:</w:t>
      </w:r>
    </w:p>
    <w:p w14:paraId="6F7B8A5A" w14:textId="77777777" w:rsidR="006B59BE" w:rsidRPr="00B36732" w:rsidRDefault="006B59BE" w:rsidP="004F1264">
      <w:pPr>
        <w:rPr>
          <w:rtl/>
        </w:rPr>
      </w:pPr>
      <w:r w:rsidRPr="00B36732">
        <w:rPr>
          <w:rtl/>
        </w:rPr>
        <w:t>مجموعة "النور" هي سلسلة متاجر تجزئة تقليدية تأسست قبل 35 عاماً، وتمتلك 120 متجراً في 15 مدينة، وتوظف نحو 8,000 موظف. تخصصت المجموعة في بيع الملابس والأجهزة المنزلية والأدوات المكتبية، وبنت سمعة طيبة في السوق.</w:t>
      </w:r>
    </w:p>
    <w:p w14:paraId="717787AB" w14:textId="77777777" w:rsidR="006B59BE" w:rsidRPr="00B36732" w:rsidRDefault="006B59BE" w:rsidP="004F1264">
      <w:pPr>
        <w:rPr>
          <w:rtl/>
        </w:rPr>
      </w:pPr>
      <w:r w:rsidRPr="00B36732">
        <w:rPr>
          <w:rtl/>
        </w:rPr>
        <w:t>في السنوات الأخيرة، واجهت المجموعة تحديات كبيرة مع دخول منصات التجارة الإلكترونية المحلية والعالمية إلى السوق، وتغير سلوك المستهلكين نحو التسوق عبر الإنترنت. انخفضت مبيعات المتاجر الفعلية بنسبة 20% خلال العامين الماضيين، في حين نمت التجارة الإلكترونية في القطاع بنسبة 35%.</w:t>
      </w:r>
    </w:p>
    <w:p w14:paraId="119C9765" w14:textId="77777777" w:rsidR="006B59BE" w:rsidRPr="00B36732" w:rsidRDefault="006B59BE" w:rsidP="004F1264">
      <w:pPr>
        <w:rPr>
          <w:rtl/>
        </w:rPr>
      </w:pPr>
      <w:r w:rsidRPr="00B36732">
        <w:rPr>
          <w:rtl/>
        </w:rPr>
        <w:t>أدركت قيادة المجموعة ضرورة التحول الرقمي، وعيّنت مديراً تنفيذياً للتقنية (</w:t>
      </w:r>
      <w:r w:rsidRPr="00B36732">
        <w:t>CTO</w:t>
      </w:r>
      <w:r w:rsidRPr="00B36732">
        <w:rPr>
          <w:rtl/>
        </w:rPr>
        <w:t>) هو "سارة العمري" التي كانت تعمل سابقاً في شركة تقنية عالمية. بدأت سارة بإجراء تقييم شامل، وكشف التقييم عن:</w:t>
      </w:r>
    </w:p>
    <w:p w14:paraId="3F68C34D" w14:textId="77777777" w:rsidR="006B59BE" w:rsidRPr="00B36732" w:rsidRDefault="006B59BE" w:rsidP="004F1264">
      <w:pPr>
        <w:rPr>
          <w:rtl/>
        </w:rPr>
      </w:pPr>
      <w:r w:rsidRPr="00B36732">
        <w:rPr>
          <w:rtl/>
        </w:rPr>
        <w:t>- بنية تحتية تقنية قديمة ونظم منفصلة لكل من المخزون والمحاسبة والموارد البشرية.</w:t>
      </w:r>
    </w:p>
    <w:p w14:paraId="311930FF" w14:textId="77777777" w:rsidR="006B59BE" w:rsidRPr="00B36732" w:rsidRDefault="006B59BE" w:rsidP="004F1264">
      <w:pPr>
        <w:rPr>
          <w:rtl/>
        </w:rPr>
      </w:pPr>
      <w:r w:rsidRPr="00B36732">
        <w:rPr>
          <w:rtl/>
        </w:rPr>
        <w:t>- عمليات يدوية كثيرة في إدارة سلسلة التوريد والمخزون.</w:t>
      </w:r>
    </w:p>
    <w:p w14:paraId="2E79802D" w14:textId="77777777" w:rsidR="006B59BE" w:rsidRPr="00B36732" w:rsidRDefault="006B59BE" w:rsidP="004F1264">
      <w:pPr>
        <w:rPr>
          <w:rtl/>
        </w:rPr>
      </w:pPr>
      <w:r w:rsidRPr="00B36732">
        <w:rPr>
          <w:rtl/>
        </w:rPr>
        <w:t>- تجربة متجر إلكتروني بسيطة تمثل أقل من 5% من إجمالي المبيعات.</w:t>
      </w:r>
    </w:p>
    <w:p w14:paraId="06371A83" w14:textId="77777777" w:rsidR="006B59BE" w:rsidRPr="00B36732" w:rsidRDefault="006B59BE" w:rsidP="004F1264">
      <w:pPr>
        <w:rPr>
          <w:rtl/>
        </w:rPr>
      </w:pPr>
      <w:r w:rsidRPr="00B36732">
        <w:rPr>
          <w:rtl/>
        </w:rPr>
        <w:t>- نقص في المهارات الرقمية لدى معظم الموظفين، خاصة في الإدارة الوسطى.</w:t>
      </w:r>
    </w:p>
    <w:p w14:paraId="0B00D71B" w14:textId="77777777" w:rsidR="006B59BE" w:rsidRPr="00B36732" w:rsidRDefault="006B59BE" w:rsidP="004F1264">
      <w:pPr>
        <w:rPr>
          <w:rtl/>
        </w:rPr>
      </w:pPr>
      <w:r w:rsidRPr="00B36732">
        <w:rPr>
          <w:rtl/>
        </w:rPr>
        <w:t>- ثقافة مؤسسية محافظة تميل للاستقرار وتجنب المخاطرة.</w:t>
      </w:r>
    </w:p>
    <w:p w14:paraId="3A48CD2C" w14:textId="77777777" w:rsidR="006B59BE" w:rsidRPr="00B36732" w:rsidRDefault="006B59BE" w:rsidP="004F1264">
      <w:pPr>
        <w:rPr>
          <w:rtl/>
        </w:rPr>
      </w:pPr>
      <w:r w:rsidRPr="00B36732">
        <w:rPr>
          <w:rtl/>
        </w:rPr>
        <w:t>اقترحت سارة استراتيجية تحول رقمي شاملة، ولكنها تواجه تحديات في إقناع مجلس الإدارة بالاستثمارات الكبيرة المطلوبة، وفي التعامل مع مقاومة المديرين التنفيذيين الذين يخشون فقدان مكانتهم مع التغيير الجذري.</w:t>
      </w:r>
    </w:p>
    <w:p w14:paraId="15F3EAD4" w14:textId="77777777" w:rsidR="006B59BE" w:rsidRPr="009F77D3" w:rsidRDefault="006B59BE" w:rsidP="009F77D3">
      <w:pPr>
        <w:pStyle w:val="ad"/>
        <w:pageBreakBefore/>
        <w:rPr>
          <w:b w:val="0"/>
          <w:bCs/>
          <w:rtl/>
        </w:rPr>
      </w:pPr>
      <w:r w:rsidRPr="009F77D3">
        <w:rPr>
          <w:rFonts w:hint="cs"/>
          <w:b w:val="0"/>
          <w:bCs/>
          <w:rtl/>
        </w:rPr>
        <w:lastRenderedPageBreak/>
        <w:t>المطلوب:</w:t>
      </w:r>
    </w:p>
    <w:p w14:paraId="49847253" w14:textId="77777777" w:rsidR="006B59BE" w:rsidRPr="009F77D3" w:rsidRDefault="006B59BE" w:rsidP="009F77D3">
      <w:pPr>
        <w:pStyle w:val="ad"/>
        <w:rPr>
          <w:b w:val="0"/>
          <w:bCs/>
          <w:color w:val="168489"/>
          <w:rtl/>
        </w:rPr>
      </w:pPr>
      <w:r w:rsidRPr="009F77D3">
        <w:rPr>
          <w:rFonts w:hint="cs"/>
          <w:b w:val="0"/>
          <w:bCs/>
          <w:color w:val="168489"/>
          <w:rtl/>
        </w:rPr>
        <w:t xml:space="preserve">1. </w:t>
      </w:r>
      <w:r w:rsidRPr="009F77D3">
        <w:rPr>
          <w:b w:val="0"/>
          <w:bCs/>
          <w:color w:val="168489"/>
          <w:rtl/>
        </w:rPr>
        <w:t>حدد ثلاث تحديات رئيسية تواجه استراتيجية التحول الرقمي لمجموعة النور، وصنفها حسب أبعادها (تقنية، بشرية، تنظيمية).</w:t>
      </w:r>
    </w:p>
    <w:p w14:paraId="20E98DCB" w14:textId="77777777" w:rsidR="006B59BE" w:rsidRPr="009F77D3" w:rsidRDefault="006B59BE" w:rsidP="009F77D3">
      <w:pPr>
        <w:pStyle w:val="ad"/>
        <w:rPr>
          <w:b w:val="0"/>
          <w:bCs/>
          <w:color w:val="168489"/>
          <w:rtl/>
        </w:rPr>
      </w:pPr>
      <w:r w:rsidRPr="009F77D3">
        <w:rPr>
          <w:rFonts w:hint="cs"/>
          <w:b w:val="0"/>
          <w:bCs/>
          <w:color w:val="168489"/>
          <w:rtl/>
        </w:rPr>
        <w:t>2. ص</w:t>
      </w:r>
      <w:r w:rsidRPr="009F77D3">
        <w:rPr>
          <w:b w:val="0"/>
          <w:bCs/>
          <w:color w:val="168489"/>
          <w:rtl/>
        </w:rPr>
        <w:t>مّم خارطة طريق مختصرة للتحول الرقمي للمجموعة تتضمن المراحل الثلاث الرئيسية والمبادرات ذات الأولوية في كل مرحلة.</w:t>
      </w:r>
    </w:p>
    <w:p w14:paraId="6E8B5F9C" w14:textId="77777777" w:rsidR="006B59BE" w:rsidRPr="009F77D3" w:rsidRDefault="006B59BE" w:rsidP="009F77D3">
      <w:pPr>
        <w:pStyle w:val="ad"/>
        <w:rPr>
          <w:b w:val="0"/>
          <w:bCs/>
          <w:color w:val="168489"/>
          <w:rtl/>
        </w:rPr>
      </w:pPr>
      <w:r w:rsidRPr="009F77D3">
        <w:rPr>
          <w:rFonts w:hint="cs"/>
          <w:b w:val="0"/>
          <w:bCs/>
          <w:color w:val="168489"/>
          <w:rtl/>
        </w:rPr>
        <w:t xml:space="preserve">3. </w:t>
      </w:r>
      <w:r w:rsidRPr="009F77D3">
        <w:rPr>
          <w:b w:val="0"/>
          <w:bCs/>
          <w:color w:val="168489"/>
          <w:rtl/>
        </w:rPr>
        <w:t>كيف يمكن لسارة التعامل مع مقاومة المديرين التنفيذيين للتحول الرقمي؟ اقترح ثلاث استراتيجيات محددة.</w:t>
      </w:r>
    </w:p>
    <w:p w14:paraId="368B51BE" w14:textId="77777777" w:rsidR="006B59BE" w:rsidRDefault="006B59BE" w:rsidP="009F77D3">
      <w:pPr>
        <w:pStyle w:val="ad"/>
        <w:rPr>
          <w:b w:val="0"/>
          <w:bCs/>
          <w:color w:val="168489"/>
          <w:rtl/>
        </w:rPr>
      </w:pPr>
      <w:r w:rsidRPr="009F77D3">
        <w:rPr>
          <w:rFonts w:hint="cs"/>
          <w:b w:val="0"/>
          <w:bCs/>
          <w:color w:val="168489"/>
          <w:rtl/>
        </w:rPr>
        <w:t xml:space="preserve">4. </w:t>
      </w:r>
      <w:r w:rsidRPr="009F77D3">
        <w:rPr>
          <w:b w:val="0"/>
          <w:bCs/>
          <w:color w:val="168489"/>
          <w:rtl/>
        </w:rPr>
        <w:t>في سياق ترسيخ ثقافة الابتكار داخل مجموعة النور، اقترح ثلاث مبادرات عملية يمكن للقيادة تنفيذها.</w:t>
      </w:r>
    </w:p>
    <w:p w14:paraId="35F7AED7" w14:textId="16A5F07E" w:rsidR="00BF50C1" w:rsidRDefault="00BF50C1" w:rsidP="00BF50C1">
      <w:pPr>
        <w:pStyle w:val="ad"/>
        <w:ind w:left="-897"/>
        <w:rPr>
          <w:b w:val="0"/>
          <w:bCs/>
          <w:color w:val="168489"/>
          <w:rtl/>
        </w:rPr>
      </w:pPr>
      <w:r>
        <w:rPr>
          <w:noProof/>
        </w:rPr>
        <mc:AlternateContent>
          <mc:Choice Requires="wps">
            <w:drawing>
              <wp:inline distT="0" distB="0" distL="0" distR="0" wp14:anchorId="7707D654" wp14:editId="308F2891">
                <wp:extent cx="6734810" cy="5422900"/>
                <wp:effectExtent l="0" t="0" r="27940" b="25400"/>
                <wp:docPr id="209462235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34810" cy="5422900"/>
                        </a:xfrm>
                        <a:prstGeom prst="roundRect">
                          <a:avLst>
                            <a:gd name="adj" fmla="val 16667"/>
                          </a:avLst>
                        </a:prstGeom>
                        <a:solidFill>
                          <a:srgbClr val="EAF4E4"/>
                        </a:solidFill>
                        <a:ln w="12700">
                          <a:solidFill>
                            <a:schemeClr val="accent6"/>
                          </a:solidFill>
                          <a:miter lim="800000"/>
                          <a:headEnd/>
                          <a:tailEnd/>
                        </a:ln>
                      </wps:spPr>
                      <wps:txbx>
                        <w:txbxContent>
                          <w:p w14:paraId="79FB502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940125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A0D33D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78B29A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0C8F3D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84007C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B763FD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27D0FC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2D3F16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7E0022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7BEC1C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C1C803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C700D0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1AFDAC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26897A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18DA9B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2B4D47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E47537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159B03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8CAA3A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0F5C7F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005175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E5D187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4800EA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FBF15A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0AF751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62C2575"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7707D654" id="_x0000_s2978" style="width:530.3pt;height:427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" fillcolor="#eaf4e4" strokecolor="#70ad47 [3209]" strokeweight="1pt">
                <v:stroke joinstyle="miter"/>
                <v:textbox inset="0,3mm,0">
                  <w:txbxContent>
                    <w:p w14:paraId="79FB502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940125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A0D33D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78B29A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0C8F3D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84007C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B763FD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27D0FC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2D3F16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7E0022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7BEC1C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C1C803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C700D0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1AFDAC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26897A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18DA9B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2B4D47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E47537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159B03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8CAA3A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0F5C7F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005175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E5D187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4800EA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FBF15A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0AF751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62C2575" w14:textId="77777777" w:rsidR="00BF50C1" w:rsidRDefault="00BF50C1" w:rsidP="00BF50C1">
                      <w:pPr>
                        <w:jc w:val="center"/>
                        <w:rPr>
                          <w:sz w:val="22"/>
                          <w:szCs w:val="28"/>
                          <w:rtl/>
                          <w:lang w:bidi="ar-SY"/>
                        </w:rPr>
                      </w:pPr>
                    </w:p>
                  </w:txbxContent>
                </v:textbox>
                <w10:anchorlock/>
              </v:roundrect>
            </w:pict>
          </mc:Fallback>
        </mc:AlternateContent>
      </w:r>
    </w:p>
    <w:p w14:paraId="49F54A90" w14:textId="2836E131" w:rsidR="00BF50C1" w:rsidRPr="009F77D3" w:rsidRDefault="00BF50C1" w:rsidP="00BF50C1">
      <w:pPr>
        <w:pStyle w:val="ad"/>
        <w:ind w:left="-897"/>
        <w:rPr>
          <w:b w:val="0"/>
          <w:bCs/>
          <w:color w:val="168489"/>
          <w:rtl/>
        </w:rPr>
      </w:pPr>
      <w:r>
        <w:rPr>
          <w:noProof/>
        </w:rPr>
        <w:lastRenderedPageBreak/>
        <mc:AlternateContent>
          <mc:Choice Requires="wps">
            <w:drawing>
              <wp:inline distT="0" distB="0" distL="0" distR="0" wp14:anchorId="5C69DD41" wp14:editId="718AE487">
                <wp:extent cx="6791960" cy="7575550"/>
                <wp:effectExtent l="0" t="0" r="27940" b="25400"/>
                <wp:docPr id="7033928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1960" cy="7575550"/>
                        </a:xfrm>
                        <a:prstGeom prst="roundRect">
                          <a:avLst>
                            <a:gd name="adj" fmla="val 16667"/>
                          </a:avLst>
                        </a:prstGeom>
                        <a:solidFill>
                          <a:srgbClr val="EAF4E4"/>
                        </a:solidFill>
                        <a:ln w="12700">
                          <a:solidFill>
                            <a:schemeClr val="accent6"/>
                          </a:solidFill>
                          <a:miter lim="800000"/>
                          <a:headEnd/>
                          <a:tailEnd/>
                        </a:ln>
                      </wps:spPr>
                      <wps:txbx>
                        <w:txbxContent>
                          <w:p w14:paraId="623A638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50A385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420682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A4968E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D49541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12C7DE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2E5F40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AD0BCB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4E3929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97B7ED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1BE3C6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A20E32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AB7734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ACDA33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DFC232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CDDF18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98797D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1D8FE2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C9BF3D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5E663B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28CFAF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5849D2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B8D258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0E56F6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CEFA79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0FC6E1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F196C43"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C69DD41" id="_x0000_s2979" style="width:534.8pt;height:59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" fillcolor="#eaf4e4" strokecolor="#70ad47 [3209]" strokeweight="1pt">
                <v:stroke joinstyle="miter"/>
                <v:textbox inset="0,3mm,0">
                  <w:txbxContent>
                    <w:p w14:paraId="623A638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50A385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420682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A4968E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D49541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12C7DE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2E5F40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AD0BCB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4E3929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97B7ED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1BE3C6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A20E32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AB7734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ACDA33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DFC232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CDDF18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98797D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1D8FE2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C9BF3D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5E663B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28CFAF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5849D2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B8D258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0E56F6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CEFA79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0FC6E1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F196C43" w14:textId="77777777" w:rsidR="00BF50C1" w:rsidRDefault="00BF50C1" w:rsidP="00BF50C1">
                      <w:pPr>
                        <w:jc w:val="center"/>
                        <w:rPr>
                          <w:sz w:val="22"/>
                          <w:szCs w:val="28"/>
                          <w:rtl/>
                          <w:lang w:bidi="ar-SY"/>
                        </w:rPr>
                      </w:pPr>
                    </w:p>
                  </w:txbxContent>
                </v:textbox>
                <w10:anchorlock/>
              </v:roundrect>
            </w:pict>
          </mc:Fallback>
        </mc:AlternateContent>
      </w:r>
    </w:p>
    <w:p w14:paraId="5193800A" w14:textId="22A3D068" w:rsidR="009F77D3" w:rsidRDefault="009F77D3" w:rsidP="009F77D3">
      <w:pPr>
        <w:jc w:val="center"/>
        <w:rPr>
          <w:rtl/>
        </w:rPr>
      </w:pPr>
      <w:r>
        <w:rPr>
          <w:noProof/>
        </w:rPr>
        <w:drawing>
          <wp:inline distT="0" distB="0" distL="0" distR="0" wp14:anchorId="017EF848" wp14:editId="7F07951B">
            <wp:extent cx="1041400" cy="1041400"/>
            <wp:effectExtent l="0" t="0" r="6350" b="6350"/>
            <wp:docPr id="968432719" name="Picture 968432719"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29328FF0" w14:textId="0216366C" w:rsidR="009F77D3" w:rsidRPr="00B36732" w:rsidRDefault="009F77D3" w:rsidP="009F77D3">
      <w:pPr>
        <w:pageBreakBefore/>
        <w:jc w:val="center"/>
        <w:rPr>
          <w:rtl/>
        </w:rPr>
      </w:pPr>
      <w:r w:rsidRPr="00DC1945">
        <w:rPr>
          <w:noProof/>
        </w:rPr>
        <w:lastRenderedPageBreak/>
        <mc:AlternateContent>
          <mc:Choice Requires="wpg">
            <w:drawing>
              <wp:inline distT="0" distB="0" distL="0" distR="0" wp14:anchorId="29327433" wp14:editId="0FA08D64">
                <wp:extent cx="5711825" cy="852877"/>
                <wp:effectExtent l="0" t="0" r="22225" b="23495"/>
                <wp:docPr id="968432720"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968432721" name="مجموعة 881967268"/>
                        <wpg:cNvGrpSpPr/>
                        <wpg:grpSpPr>
                          <a:xfrm>
                            <a:off x="0" y="280937"/>
                            <a:ext cx="5711825" cy="571950"/>
                            <a:chOff x="0" y="280925"/>
                            <a:chExt cx="6312597" cy="633649"/>
                          </a:xfrm>
                        </wpg:grpSpPr>
                        <wps:wsp>
                          <wps:cNvPr id="968432722"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968432723" name="مربع نص 2043426344"/>
                          <wps:cNvSpPr txBox="1"/>
                          <wps:spPr>
                            <a:xfrm>
                              <a:off x="3184368" y="280925"/>
                              <a:ext cx="2073788" cy="453764"/>
                            </a:xfrm>
                            <a:prstGeom prst="rect">
                              <a:avLst/>
                            </a:prstGeom>
                            <a:noFill/>
                          </wps:spPr>
                          <wps:txbx>
                            <w:txbxContent>
                              <w:p w14:paraId="13C8A529" w14:textId="77777777" w:rsidR="009F77D3" w:rsidRDefault="009F77D3" w:rsidP="009F77D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968432724"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968432725" name="Picture 968432725" descr="Conclusion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29327433" id="_x0000_s2980"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">
                <v:group id="مجموعة 881967268" o:spid="_x0000_s2981"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">
                  <v:roundrect id="مستطيل مستدير الزوايا 769901" o:spid="_x0000_s2982"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" fillcolor="#168489" strokecolor="#168489" strokeweight="1pt">
                    <v:stroke joinstyle="miter"/>
                  </v:roundrect>
                  <v:shape id="مربع نص 2043426344" o:spid="_x0000_s2983"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" filled="f" stroked="f">
                    <v:textbox style="mso-fit-shape-to-text:t">
                      <w:txbxContent>
                        <w:p w14:paraId="13C8A529" w14:textId="77777777" w:rsidR="009F77D3" w:rsidRDefault="009F77D3" w:rsidP="009F77D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2984"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" fillcolor="#168489" strokecolor="#168489" strokeweight="1pt">
                    <v:stroke joinstyle="miter"/>
                  </v:roundrect>
                </v:group>
                <v:shape id="Picture 968432725" o:spid="_x0000_s2985"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">
                  <v:imagedata r:id="rId137" o:title="Conclusion "/>
                </v:shape>
                <w10:anchorlock/>
              </v:group>
            </w:pict>
          </mc:Fallback>
        </mc:AlternateContent>
      </w:r>
    </w:p>
    <w:p w14:paraId="63CD4D9E" w14:textId="77777777" w:rsidR="006B59BE" w:rsidRPr="00B36732" w:rsidRDefault="006B59BE" w:rsidP="004F1264">
      <w:pPr>
        <w:rPr>
          <w:rtl/>
        </w:rPr>
      </w:pPr>
      <w:r>
        <w:rPr>
          <w:rtl/>
        </w:rPr>
        <w:t>في ختام جلسة "قيادة التحول الرقمي المدعوم ب</w:t>
      </w:r>
      <w:hyperlink r:id="rId467">
        <w:r>
          <w:rPr>
            <w:rStyle w:val="Hyperlink"/>
            <w:rtl/>
          </w:rPr>
          <w:t>الذكاء الاصطناعي</w:t>
        </w:r>
      </w:hyperlink>
      <w:r>
        <w:rPr>
          <w:rtl/>
        </w:rPr>
        <w:t>"، نكون قد استكشفنا معاً الأبعاد المختلفة لقيادة هذه الرحلة التحويلية في عصر التقنيات المتسارعة. تناولنا مراحل التحول الرقمي وكيفية بناء خارطة طريق متكاملة تتضمن المبادرات والموارد المطلوبة.</w:t>
      </w:r>
    </w:p>
    <w:p w14:paraId="56278BC6" w14:textId="77777777" w:rsidR="006B59BE" w:rsidRPr="00B36732" w:rsidRDefault="006B59BE" w:rsidP="004F1264">
      <w:pPr>
        <w:rPr>
          <w:rtl/>
        </w:rPr>
      </w:pPr>
      <w:r w:rsidRPr="00B36732">
        <w:rPr>
          <w:rtl/>
        </w:rPr>
        <w:t>ناقشنا أيضاً التحديات التي تواجه عملية التحول، وخاصة مقاومة التغيير، وتعرّفنا على استراتيجيات فعّالة للتعامل معها. كما استكشفنا دور القائد في ترسيخ ثقافة الابتكار وبناء بيئة داعمة للإبداع والتجريب.</w:t>
      </w:r>
    </w:p>
    <w:p w14:paraId="462A21EA" w14:textId="77777777" w:rsidR="006B59BE" w:rsidRPr="00B36732" w:rsidRDefault="006B59BE" w:rsidP="004F1264">
      <w:pPr>
        <w:rPr>
          <w:rtl/>
        </w:rPr>
      </w:pPr>
      <w:r w:rsidRPr="00B36732">
        <w:rPr>
          <w:rtl/>
        </w:rPr>
        <w:t>من خلال النشاط التطبيقي، تمكنا من تصميم خرائط طريق عملية للتحول الرقمي تناسب مختلف أنواع المؤسسات، وتبادلنا الخبرات والممارسات الناجحة.</w:t>
      </w:r>
    </w:p>
    <w:p w14:paraId="5963F8EE" w14:textId="77777777" w:rsidR="006B59BE" w:rsidRPr="00B36732" w:rsidRDefault="006B59BE" w:rsidP="004F1264">
      <w:pPr>
        <w:rPr>
          <w:rtl/>
        </w:rPr>
      </w:pPr>
      <w:r w:rsidRPr="00B36732">
        <w:rPr>
          <w:rtl/>
        </w:rPr>
        <w:t>التحو</w:t>
      </w:r>
      <w:r>
        <w:rPr>
          <w:rFonts w:hint="cs"/>
          <w:rtl/>
        </w:rPr>
        <w:t>ّ</w:t>
      </w:r>
      <w:r w:rsidRPr="00B36732">
        <w:rPr>
          <w:rtl/>
        </w:rPr>
        <w:t>ل الرقمي ليس مجرد تبني لتقنيات جديدة، بل هو رحلة شاملة لإعادة تصور المؤسسة وطريقة عملها وقيمتها. القادة الناجحون في هذا العصر هم من يمتلكون الرؤية والشجاعة لقيادة هذه الرحلة، مع الحفاظ على التركيز على الإنسان والقيم الأساسية.</w:t>
      </w:r>
    </w:p>
    <w:p w14:paraId="6B51A404" w14:textId="77777777" w:rsidR="006B59BE" w:rsidRDefault="006B59BE" w:rsidP="004F1264">
      <w:pPr>
        <w:rPr>
          <w:rtl/>
        </w:rPr>
      </w:pPr>
      <w:r w:rsidRPr="00B36732">
        <w:rPr>
          <w:rtl/>
        </w:rPr>
        <w:t>"التحول الرقمي ليس تكنولوجيا فقط، بل هو في الأساس تغيير في العقلية. ليست القدرات التقنية هي ما يحدد نجاح التحول، بل القيادة والثقافة والرؤية." - ساتيا ناديلا، الرئيس التنفيذي لشركة مايكروسوفت</w:t>
      </w:r>
    </w:p>
    <w:p w14:paraId="438A68A8" w14:textId="77777777" w:rsidR="009F77D3" w:rsidRDefault="009F77D3" w:rsidP="004F1264">
      <w:pPr>
        <w:rPr>
          <w:rtl/>
        </w:rPr>
      </w:pPr>
    </w:p>
    <w:p w14:paraId="6CC60221" w14:textId="77777777" w:rsidR="009F77D3" w:rsidRDefault="009F77D3" w:rsidP="004F1264">
      <w:pPr>
        <w:rPr>
          <w:rtl/>
        </w:rPr>
      </w:pPr>
    </w:p>
    <w:p w14:paraId="2B1597FC" w14:textId="76747ADC" w:rsidR="009F77D3" w:rsidRDefault="009F77D3" w:rsidP="009F77D3">
      <w:pPr>
        <w:jc w:val="center"/>
        <w:rPr>
          <w:rtl/>
        </w:rPr>
      </w:pPr>
      <w:r>
        <w:rPr>
          <w:noProof/>
        </w:rPr>
        <w:drawing>
          <wp:inline distT="0" distB="0" distL="0" distR="0" wp14:anchorId="6D9A325F" wp14:editId="4F8B4871">
            <wp:extent cx="1816924" cy="1816924"/>
            <wp:effectExtent l="0" t="0" r="0" b="0"/>
            <wp:docPr id="968432726" name="Picture 96843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7FF98FDF" w14:textId="77777777" w:rsidR="003F41BB" w:rsidRDefault="003F41BB" w:rsidP="004F1264">
      <w:pPr>
        <w:rPr>
          <w:rFonts w:ascii="Adobe Arabic" w:hAnsi="Adobe Arabic" w:cs="Adobe Arabic"/>
          <w:b/>
          <w:bCs/>
          <w:color w:val="002060"/>
          <w:sz w:val="36"/>
          <w:szCs w:val="36"/>
          <w:rtl/>
        </w:rPr>
      </w:pPr>
    </w:p>
    <w:p w14:paraId="241168C8" w14:textId="77777777" w:rsidR="003F41BB" w:rsidRDefault="003F41BB">
      <w:pPr>
        <w:bidi w:val="0"/>
        <w:spacing w:after="160" w:line="259" w:lineRule="auto"/>
        <w:jc w:val="left"/>
        <w:rPr>
          <w:rFonts w:ascii="Adobe Arabic" w:hAnsi="Adobe Arabic" w:cs="Adobe Arabic"/>
          <w:b/>
          <w:bCs/>
          <w:color w:val="002060"/>
          <w:sz w:val="36"/>
          <w:szCs w:val="36"/>
          <w:rtl/>
        </w:rPr>
      </w:pPr>
      <w:r>
        <w:rPr>
          <w:rFonts w:ascii="Adobe Arabic" w:hAnsi="Adobe Arabic" w:cs="Adobe Arabic"/>
          <w:b/>
          <w:bCs/>
          <w:color w:val="002060"/>
          <w:sz w:val="36"/>
          <w:szCs w:val="36"/>
          <w:rtl/>
        </w:rPr>
        <w:br w:type="page"/>
      </w:r>
    </w:p>
    <w:p w14:paraId="4AED836B" w14:textId="77777777" w:rsidR="0041133E" w:rsidRPr="00B0358B" w:rsidRDefault="0041133E" w:rsidP="0041133E">
      <w:pPr>
        <w:jc w:val="left"/>
        <w:rPr>
          <w:rtl/>
          <w:lang w:bidi="ar-SY"/>
        </w:rPr>
        <w:sectPr w:rsidR="0041133E" w:rsidRPr="00B0358B" w:rsidSect="00163E4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287C3744"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14D773A5"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4F369C90" w14:textId="77777777" w:rsidTr="00E220AB">
        <w:tc>
          <w:tcPr>
            <w:tcW w:w="2612" w:type="pct"/>
            <w:tcBorders>
              <w:left w:val="single" w:sz="4" w:space="0" w:color="168489"/>
              <w:right w:val="single" w:sz="4" w:space="0" w:color="168489"/>
            </w:tcBorders>
            <w:shd w:val="clear" w:color="auto" w:fill="auto"/>
          </w:tcPr>
          <w:p w14:paraId="4060F9A1" w14:textId="77777777" w:rsidR="00F01FA2" w:rsidRDefault="00F01FA2" w:rsidP="00E220AB">
            <w:pPr>
              <w:pStyle w:val="bold"/>
              <w:jc w:val="center"/>
              <w:rPr>
                <w:color w:val="168489"/>
                <w:sz w:val="40"/>
                <w:szCs w:val="40"/>
                <w:rtl/>
                <w:lang w:bidi="ar-EG"/>
              </w:rPr>
            </w:pPr>
            <w:r>
              <w:rPr>
                <w:noProof/>
              </w:rPr>
              <w:drawing>
                <wp:inline distT="0" distB="0" distL="0" distR="0" wp14:anchorId="2E947932" wp14:editId="10FA3002">
                  <wp:extent cx="417155" cy="417165"/>
                  <wp:effectExtent l="0" t="0" r="2540" b="2540"/>
                  <wp:docPr id="1465698225" name="Picture 1465698225"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63556BBB"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5F12C165" w14:textId="77777777" w:rsidR="00F01FA2" w:rsidRDefault="00F01FA2" w:rsidP="00E220AB">
            <w:pPr>
              <w:pStyle w:val="bold"/>
              <w:jc w:val="center"/>
              <w:rPr>
                <w:color w:val="168489"/>
                <w:sz w:val="40"/>
                <w:szCs w:val="40"/>
                <w:rtl/>
                <w:lang w:bidi="ar-EG"/>
              </w:rPr>
            </w:pPr>
            <w:r>
              <w:rPr>
                <w:noProof/>
              </w:rPr>
              <w:drawing>
                <wp:inline distT="0" distB="0" distL="0" distR="0" wp14:anchorId="69108315" wp14:editId="3981ABF9">
                  <wp:extent cx="371475" cy="400050"/>
                  <wp:effectExtent l="0" t="0" r="9525" b="0"/>
                  <wp:docPr id="1465698226" name="Picture 1465698226"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6D921F13"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19BEFE83"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3EAF4626" wp14:editId="6522FFB6">
                  <wp:extent cx="286893" cy="286893"/>
                  <wp:effectExtent l="0" t="0" r="0" b="0"/>
                  <wp:docPr id="1465698227" name="Picture 1465698227"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32C57F88" w14:textId="77777777" w:rsidTr="00E220AB">
        <w:tc>
          <w:tcPr>
            <w:tcW w:w="2612" w:type="pct"/>
            <w:tcBorders>
              <w:left w:val="single" w:sz="4" w:space="0" w:color="168489"/>
              <w:right w:val="single" w:sz="4" w:space="0" w:color="168489"/>
            </w:tcBorders>
            <w:vAlign w:val="center"/>
          </w:tcPr>
          <w:p w14:paraId="7E579956"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Pr>
                <w:rFonts w:ascii="Adobe Arabic" w:eastAsia="Calibri" w:hAnsi="Adobe Arabic" w:cs="Adobe Arabic"/>
                <w:color w:val="0D0D0D" w:themeColor="text1" w:themeTint="F2"/>
                <w:sz w:val="32"/>
                <w:szCs w:val="32"/>
                <w:rtl/>
                <w:lang w:bidi="ar-EG"/>
              </w:rPr>
              <w:t xml:space="preserve">تأثير </w:t>
            </w:r>
            <w:hyperlink r:id="rId468">
              <w:r>
                <w:rPr>
                  <w:rStyle w:val="Hyperlink"/>
                  <w:rFonts w:ascii="Adobe Arabic" w:eastAsia="Calibri" w:hAnsi="Adobe Arabic" w:cs="Adobe Arabic"/>
                  <w:color w:val="0D0D0D" w:themeColor="text1" w:themeTint="F2"/>
                  <w:sz w:val="32"/>
                  <w:szCs w:val="32"/>
                  <w:rtl/>
                  <w:lang w:bidi="ar-EG"/>
                </w:rPr>
                <w:t>الذكاء الاصطناعي</w:t>
              </w:r>
            </w:hyperlink>
            <w:r>
              <w:rPr>
                <w:rFonts w:ascii="Adobe Arabic" w:eastAsia="Calibri" w:hAnsi="Adobe Arabic" w:cs="Adobe Arabic"/>
                <w:color w:val="0D0D0D" w:themeColor="text1" w:themeTint="F2"/>
                <w:sz w:val="32"/>
                <w:szCs w:val="32"/>
                <w:rtl/>
                <w:lang w:bidi="ar-EG"/>
              </w:rPr>
              <w:t xml:space="preserve"> على الوظائف والمهارات</w:t>
            </w:r>
            <w:r>
              <w:rPr>
                <w:rFonts w:ascii="Adobe Arabic" w:eastAsia="Calibri" w:hAnsi="Adobe Arabic" w:cs="Adobe Arabic" w:hint="cs"/>
                <w:color w:val="0D0D0D" w:themeColor="text1" w:themeTint="F2"/>
                <w:sz w:val="32"/>
                <w:szCs w:val="32"/>
                <w:rtl/>
                <w:lang w:bidi="ar-EG"/>
              </w:rPr>
              <w:t>.</w:t>
            </w:r>
          </w:p>
          <w:p w14:paraId="01A266EA"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القيادة الإنسانية في بيئات العمل الذكية</w:t>
            </w:r>
            <w:r w:rsidRPr="006B59BE">
              <w:rPr>
                <w:rFonts w:ascii="Adobe Arabic" w:eastAsia="Calibri" w:hAnsi="Adobe Arabic" w:cs="Adobe Arabic" w:hint="cs"/>
                <w:color w:val="0D0D0D" w:themeColor="text1" w:themeTint="F2"/>
                <w:sz w:val="32"/>
                <w:szCs w:val="32"/>
                <w:rtl/>
                <w:lang w:bidi="ar-EG"/>
              </w:rPr>
              <w:t>.</w:t>
            </w:r>
          </w:p>
          <w:p w14:paraId="4E52DD6C"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Pr>
                <w:rFonts w:ascii="Adobe Arabic" w:eastAsia="Calibri" w:hAnsi="Adobe Arabic" w:cs="Adobe Arabic"/>
                <w:color w:val="0D0D0D" w:themeColor="text1" w:themeTint="F2"/>
                <w:sz w:val="32"/>
                <w:szCs w:val="32"/>
                <w:rtl/>
                <w:lang w:bidi="ar-EG"/>
              </w:rPr>
              <w:t>تحفيز الفرق في ظل الأتمتة و</w:t>
            </w:r>
            <w:hyperlink r:id="rId469">
              <w:r>
                <w:rPr>
                  <w:rStyle w:val="Hyperlink"/>
                  <w:rFonts w:ascii="Adobe Arabic" w:eastAsia="Calibri" w:hAnsi="Adobe Arabic" w:cs="Adobe Arabic"/>
                  <w:color w:val="0D0D0D" w:themeColor="text1" w:themeTint="F2"/>
                  <w:sz w:val="32"/>
                  <w:szCs w:val="32"/>
                  <w:rtl/>
                  <w:lang w:bidi="ar-EG"/>
                </w:rPr>
                <w:t>الذكاء الاصطناعي</w:t>
              </w:r>
            </w:hyperlink>
            <w:r>
              <w:rPr>
                <w:rFonts w:ascii="Adobe Arabic" w:eastAsia="Calibri" w:hAnsi="Adobe Arabic" w:cs="Adobe Arabic" w:hint="cs"/>
                <w:color w:val="0D0D0D" w:themeColor="text1" w:themeTint="F2"/>
                <w:sz w:val="32"/>
                <w:szCs w:val="32"/>
                <w:rtl/>
                <w:lang w:bidi="ar-EG"/>
              </w:rPr>
              <w:t>.</w:t>
            </w:r>
          </w:p>
          <w:p w14:paraId="199E83A3" w14:textId="2CB91D35" w:rsidR="00F01FA2"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6B59BE">
              <w:rPr>
                <w:rFonts w:ascii="Adobe Arabic" w:eastAsia="Calibri" w:hAnsi="Adobe Arabic" w:cs="Adobe Arabic"/>
                <w:color w:val="0D0D0D" w:themeColor="text1" w:themeTint="F2"/>
                <w:sz w:val="32"/>
                <w:szCs w:val="32"/>
                <w:rtl/>
                <w:lang w:bidi="ar-EG"/>
              </w:rPr>
              <w:t>بناء فرق عالية الأداء مدعومة بالتقنية</w:t>
            </w:r>
            <w:r w:rsidRPr="006B59BE">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5BEBCED5"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006AB080"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1801E04A"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1B063CCB"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595708C8" w14:textId="77777777" w:rsidR="00F01FA2" w:rsidRPr="006B59BE"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7AF8B85B"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5DBA63A3"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w:t xml:space="preserve">أهداف الجلسةمحاور الجلسةعند الانتهاء من تنفيذ أنشطة هذه الجلسة التدريبية، سيتمكّن المشاركون من:استكشاف كيفية تعزيز أداء فرق العمل من خلال تقنيات </w:t>
      </w:r>
      <w:hyperlink r:id="rId470">
        <w:r>
          <w:rPr>
            <w:rStyle w:val="Hyperlink"/>
            <w:rFonts w:cs="PT Bold Heading"/>
            <w:noProof/>
            <w:sz w:val="52"/>
            <w:szCs w:val="56"/>
            <w:rtl/>
          </w:rPr>
          <w:t>الذكاء الاصطناعي</w:t>
        </w:r>
      </w:hyperlink>
      <w:r>
        <w:rPr>
          <w:rFonts w:cs="PT Bold Heading"/>
          <w:noProof/>
          <w:sz w:val="52"/>
          <w:szCs w:val="56"/>
          <w:rtl/>
        </w:rPr>
        <w:t xml:space="preserve">.فهم تأثير </w:t>
      </w:r>
      <w:hyperlink r:id="rId471">
        <w:r>
          <w:rPr>
            <w:rStyle w:val="Hyperlink"/>
            <w:rFonts w:cs="PT Bold Heading"/>
            <w:noProof/>
            <w:sz w:val="52"/>
            <w:szCs w:val="56"/>
            <w:rtl/>
          </w:rPr>
          <w:t>الذكاء الاصطناعي</w:t>
        </w:r>
      </w:hyperlink>
      <w:r>
        <w:rPr>
          <w:rFonts w:cs="PT Bold Heading"/>
          <w:noProof/>
          <w:sz w:val="52"/>
          <w:szCs w:val="56"/>
          <w:rtl/>
        </w:rPr>
        <w:t xml:space="preserve"> على الوظائف والمهارات المستقبلية.تطوير استراتيجيات للقيادة الإنسانية في بيئات العمل الذكية.اكتساب مهارات تحفيز الفرق في ظلّ الأتمتة المتزايدة.التعرّف على أساليب بناء فرق </w:t>
      </w:r>
      <w:r>
        <w:rPr>
          <w:rFonts w:cs="PT Bold Heading"/>
          <w:noProof/>
          <w:sz w:val="52"/>
          <w:szCs w:val="56"/>
          <w:rtl/>
        </w:rPr>
        <w:lastRenderedPageBreak/>
        <w:t xml:space="preserve">عالية الأداء مدعومة بالتكنولوجيا.نشاط عصف ذهني.تأثير </w:t>
      </w:r>
      <w:hyperlink r:id="rId472">
        <w:r>
          <w:rPr>
            <w:rStyle w:val="Hyperlink"/>
            <w:rFonts w:cs="PT Bold Heading"/>
            <w:noProof/>
            <w:sz w:val="52"/>
            <w:szCs w:val="56"/>
            <w:rtl/>
          </w:rPr>
          <w:t>الذكاء الاصطناعي</w:t>
        </w:r>
      </w:hyperlink>
      <w:r>
        <w:rPr>
          <w:rFonts w:cs="PT Bold Heading"/>
          <w:noProof/>
          <w:sz w:val="52"/>
          <w:szCs w:val="56"/>
          <w:rtl/>
        </w:rPr>
        <w:t xml:space="preserve"> على الوظائف والمهارات.القيادة الإنسانية في بيئات العمل الذكية.تحفيز الفرق في ظل الأتمتة و</w:t>
      </w:r>
      <w:hyperlink r:id="rId473">
        <w:r>
          <w:rPr>
            <w:rStyle w:val="Hyperlink"/>
            <w:rFonts w:cs="PT Bold Heading"/>
            <w:noProof/>
            <w:sz w:val="52"/>
            <w:szCs w:val="56"/>
            <w:rtl/>
          </w:rPr>
          <w:t>الذكاء الاصطناعي</w:t>
        </w:r>
      </w:hyperlink>
      <w:r>
        <w:rPr>
          <w:rFonts w:cs="PT Bold Heading"/>
          <w:noProof/>
          <w:sz w:val="52"/>
          <w:szCs w:val="56"/>
          <w:rtl/>
        </w:rPr>
        <w:t>.بناء فرق عالية الأداء مدعومة بالتقنية.نشاط تدريبي.التقويم.اليوم الرابعالجلسة الأولىإدارة رأس المال البشري ب</w:t>
      </w:r>
      <w:hyperlink r:id="rId474">
        <w:r>
          <w:rPr>
            <w:rStyle w:val="Hyperlink"/>
            <w:rFonts w:cs="PT Bold Heading"/>
            <w:noProof/>
            <w:sz w:val="52"/>
            <w:szCs w:val="56"/>
            <w:rtl/>
          </w:rPr>
          <w:t>الذكاء الاصطناعي</w:t>
        </w:r>
      </w:hyperlink>
      <w:r>
        <w:rPr>
          <w:rFonts w:cs="PT Bold Heading"/>
          <w:noProof/>
          <w:sz w:val="52"/>
          <w:szCs w:val="56"/>
          <w:rtl/>
        </w:rPr>
        <w:t xml:space="preserve">أهداف الجلسةمحاور الجلسةعند الانتهاء من تنفيذ أنشطة هذه الجلسة التدريبية، سيتمكّن المشاركون من:استكشاف كيفية تعزيز أداء فرق العمل من خلال تقنيات </w:t>
      </w:r>
      <w:hyperlink r:id="rId475">
        <w:r>
          <w:rPr>
            <w:rStyle w:val="Hyperlink"/>
            <w:rFonts w:cs="PT Bold Heading"/>
            <w:noProof/>
            <w:sz w:val="52"/>
            <w:szCs w:val="56"/>
            <w:rtl/>
          </w:rPr>
          <w:t>الذكاء الاصطناعي</w:t>
        </w:r>
      </w:hyperlink>
      <w:r>
        <w:rPr>
          <w:rFonts w:cs="PT Bold Heading"/>
          <w:noProof/>
          <w:sz w:val="52"/>
          <w:szCs w:val="56"/>
          <w:rtl/>
        </w:rPr>
        <w:t xml:space="preserve">.فهم تأثير </w:t>
      </w:r>
      <w:hyperlink r:id="rId476">
        <w:r>
          <w:rPr>
            <w:rStyle w:val="Hyperlink"/>
            <w:rFonts w:cs="PT Bold Heading"/>
            <w:noProof/>
            <w:sz w:val="52"/>
            <w:szCs w:val="56"/>
            <w:rtl/>
          </w:rPr>
          <w:t>الذكاء الاصطناعي</w:t>
        </w:r>
      </w:hyperlink>
      <w:r>
        <w:rPr>
          <w:rFonts w:cs="PT Bold Heading"/>
          <w:noProof/>
          <w:sz w:val="52"/>
          <w:szCs w:val="56"/>
          <w:rtl/>
        </w:rPr>
        <w:t xml:space="preserve"> على الوظائف </w:t>
      </w:r>
      <w:r>
        <w:rPr>
          <w:rFonts w:cs="PT Bold Heading"/>
          <w:noProof/>
          <w:sz w:val="52"/>
          <w:szCs w:val="56"/>
          <w:rtl/>
        </w:rPr>
        <w:lastRenderedPageBreak/>
        <w:t xml:space="preserve">والمهارات المستقبلية.تطوير استراتيجيات للقيادة الإنسانية في بيئات العمل الذكية.اكتساب مهارات تحفيز الفرق في ظلّ الأتمتة المتزايدة.التعرّف على أساليب بناء فرق عالية الأداء مدعومة بالتكنولوجيا.نشاط عصف ذهني.تأثير </w:t>
      </w:r>
      <w:hyperlink r:id="rId477">
        <w:r>
          <w:rPr>
            <w:rStyle w:val="Hyperlink"/>
            <w:rFonts w:cs="PT Bold Heading"/>
            <w:noProof/>
            <w:sz w:val="52"/>
            <w:szCs w:val="56"/>
            <w:rtl/>
          </w:rPr>
          <w:t>الذكاء الاصطناعي</w:t>
        </w:r>
      </w:hyperlink>
      <w:r>
        <w:rPr>
          <w:rFonts w:cs="PT Bold Heading"/>
          <w:noProof/>
          <w:sz w:val="52"/>
          <w:szCs w:val="56"/>
          <w:rtl/>
        </w:rPr>
        <w:t xml:space="preserve"> على الوظائف والمهارات.القيادة الإنسانية في بيئات العمل الذكية.تحفيز الفرق في ظل الأتمتة و</w:t>
      </w:r>
      <w:hyperlink r:id="rId478">
        <w:r>
          <w:rPr>
            <w:rStyle w:val="Hyperlink"/>
            <w:rFonts w:cs="PT Bold Heading"/>
            <w:noProof/>
            <w:sz w:val="52"/>
            <w:szCs w:val="56"/>
            <w:rtl/>
          </w:rPr>
          <w:t>الذكاء الاصطناعي</w:t>
        </w:r>
      </w:hyperlink>
      <w:r>
        <w:rPr>
          <w:rFonts w:cs="PT Bold Heading"/>
          <w:noProof/>
          <w:sz w:val="52"/>
          <w:szCs w:val="56"/>
          <w:rtl/>
        </w:rPr>
        <w:t>.بناء فرق عالية الأداء مدعومة بالتقنية.نشاط تدريبي.التقويم.اليوم الرابعالجلسة الأولىإدارة رأس المال البشري ب</w:t>
      </w:r>
      <w:hyperlink r:id="rId479">
        <w:r>
          <w:rPr>
            <w:rStyle w:val="Hyperlink"/>
            <w:rFonts w:cs="PT Bold Heading"/>
            <w:noProof/>
            <w:sz w:val="52"/>
            <w:szCs w:val="56"/>
            <w:rtl/>
          </w:rPr>
          <w:t>الذكاء الاصطناعي</w:t>
        </w:r>
      </w:hyperlink>
    </w:p>
    <w:p w14:paraId="528D5F3F" w14:textId="77777777" w:rsidR="00691535" w:rsidRDefault="00691535" w:rsidP="00691535">
      <w:pPr>
        <w:bidi w:val="0"/>
        <w:rPr>
          <w:rFonts w:asciiTheme="majorBidi" w:hAnsiTheme="majorBidi" w:cstheme="majorBidi"/>
          <w:szCs w:val="28"/>
          <w:lang w:bidi="ar-SY"/>
        </w:rPr>
      </w:pPr>
    </w:p>
    <w:p w14:paraId="148BD778" w14:textId="77777777" w:rsidR="00691535" w:rsidRPr="000F1708" w:rsidRDefault="00691535" w:rsidP="000F1708">
      <w:pPr>
        <w:spacing w:line="256" w:lineRule="auto"/>
        <w:rPr>
          <w:rFonts w:ascii="Adobe Arabic" w:hAnsi="Adobe Arabic" w:cs="Adobe Arabic"/>
          <w:b/>
          <w:bCs/>
          <w:color w:val="002060"/>
          <w:sz w:val="48"/>
          <w:szCs w:val="36"/>
          <w:rtl/>
          <w:lang w:bidi="ar-SY"/>
        </w:rPr>
      </w:pPr>
    </w:p>
    <w:p w14:paraId="53D5D96E" w14:textId="77777777" w:rsidR="00691535" w:rsidRDefault="00691535" w:rsidP="00691535">
      <w:pPr>
        <w:pStyle w:val="a5"/>
        <w:spacing w:line="256" w:lineRule="auto"/>
        <w:rPr>
          <w:rFonts w:ascii="Adobe Arabic" w:hAnsi="Adobe Arabic" w:cs="Adobe Arabic"/>
          <w:b/>
          <w:bCs/>
          <w:color w:val="002060"/>
          <w:sz w:val="48"/>
          <w:szCs w:val="36"/>
          <w:rtl/>
        </w:rPr>
      </w:pPr>
      <w:r>
        <w:rPr>
          <w:rFonts w:ascii="Adobe Arabic" w:hAnsi="Adobe Arabic" w:cs="Adobe Arabic"/>
          <w:b/>
          <w:bCs/>
          <w:color w:val="002060"/>
          <w:sz w:val="48"/>
          <w:szCs w:val="36"/>
          <w:rtl/>
        </w:rPr>
        <w:lastRenderedPageBreak/>
        <w:t xml:space="preserve"> </w:t>
      </w:r>
    </w:p>
    <w:p w14:paraId="4E032BB3" w14:textId="77777777" w:rsidR="00691535" w:rsidRDefault="00691535" w:rsidP="00691535">
      <w:pPr>
        <w:pStyle w:val="a5"/>
        <w:spacing w:after="0" w:line="276" w:lineRule="auto"/>
        <w:rPr>
          <w:rFonts w:ascii="Adobe Arabic" w:hAnsi="Adobe Arabic" w:cs="Adobe Arabic"/>
          <w:b/>
          <w:bCs/>
          <w:color w:val="002060"/>
          <w:sz w:val="48"/>
          <w:szCs w:val="36"/>
          <w:rtl/>
        </w:rPr>
      </w:pPr>
    </w:p>
    <w:p w14:paraId="6AB04A97" w14:textId="77777777" w:rsidR="00691535" w:rsidRDefault="00691535" w:rsidP="00691535">
      <w:pPr>
        <w:pStyle w:val="a5"/>
        <w:spacing w:line="360" w:lineRule="auto"/>
        <w:rPr>
          <w:rFonts w:ascii="Adobe Arabic" w:hAnsi="Adobe Arabic" w:cs="Adobe Arabic"/>
          <w:b/>
          <w:bCs/>
          <w:color w:val="002060"/>
          <w:sz w:val="48"/>
          <w:szCs w:val="36"/>
          <w:rtl/>
        </w:rPr>
      </w:pPr>
    </w:p>
    <w:p w14:paraId="082A7786" w14:textId="77777777" w:rsidR="00691535" w:rsidRDefault="00F9007F" w:rsidP="000F1708">
      <w:pPr>
        <w:bidi w:val="0"/>
        <w:spacing w:after="160" w:line="254" w:lineRule="auto"/>
        <w:jc w:val="left"/>
        <w:rPr>
          <w:rFonts w:cs="PT Bold Heading"/>
          <w:sz w:val="52"/>
          <w:szCs w:val="56"/>
        </w:rPr>
      </w:pPr>
      <w:r>
        <w:rPr>
          <w:rFonts w:cs="PT Bold Heading"/>
          <w:noProof/>
          <w:sz w:val="52"/>
          <w:szCs w:val="56"/>
          <w:rtl/>
        </w:rPr>
        <w:t xml:space="preserve"> </w:t>
      </w:r>
      <w:r w:rsidR="00691535">
        <w:rPr>
          <w:rFonts w:cs="PT Bold Heading" w:hint="cs"/>
          <w:sz w:val="52"/>
          <w:szCs w:val="56"/>
          <w:rtl/>
        </w:rPr>
        <w:br w:type="page"/>
      </w:r>
    </w:p>
    <w:p w14:paraId="71C7D75C" w14:textId="28D3B462" w:rsidR="004F1264" w:rsidRDefault="004F1264" w:rsidP="006B59BE">
      <w:pPr>
        <w:rPr>
          <w:rFonts w:ascii="Sakkal Majalla" w:hAnsi="Sakkal Majalla"/>
          <w:b/>
          <w:bCs/>
          <w:color w:val="FF0000"/>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5CBBCF05" wp14:editId="2C01CE3B">
                <wp:extent cx="5711825" cy="748003"/>
                <wp:effectExtent l="0" t="0" r="22225" b="14605"/>
                <wp:docPr id="619261047"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619261048" name="مجموعة 881967268"/>
                        <wpg:cNvGrpSpPr/>
                        <wpg:grpSpPr>
                          <a:xfrm>
                            <a:off x="0" y="159523"/>
                            <a:ext cx="5711825" cy="588477"/>
                            <a:chOff x="0" y="159448"/>
                            <a:chExt cx="6312597" cy="652243"/>
                          </a:xfrm>
                        </wpg:grpSpPr>
                        <wps:wsp>
                          <wps:cNvPr id="619261049"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619261050" name="مربع نص 2043426344"/>
                          <wps:cNvSpPr txBox="1"/>
                          <wps:spPr>
                            <a:xfrm>
                              <a:off x="817519" y="159448"/>
                              <a:ext cx="2073788" cy="453954"/>
                            </a:xfrm>
                            <a:prstGeom prst="rect">
                              <a:avLst/>
                            </a:prstGeom>
                            <a:noFill/>
                          </wps:spPr>
                          <wps:txbx>
                            <w:txbxContent>
                              <w:p w14:paraId="1A9DD185" w14:textId="77777777" w:rsidR="004F1264" w:rsidRPr="00724F18" w:rsidRDefault="004F1264" w:rsidP="004F1264">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619261051"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619261052" name="Picture 619261052" descr="Light bulb "/>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CBBCF05" id="_x0000_s2986"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">
                <v:group id="مجموعة 881967268" o:spid="_x0000_s2987"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">
                  <v:roundrect id="مستطيل مستدير الزوايا 769901" o:spid="_x0000_s2988"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" fillcolor="#168489" strokecolor="#168489" strokeweight="1pt">
                    <v:stroke joinstyle="miter"/>
                  </v:roundrect>
                  <v:shape id="مربع نص 2043426344" o:spid="_x0000_s2989"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" filled="f" stroked="f">
                    <v:textbox style="mso-fit-shape-to-text:t">
                      <w:txbxContent>
                        <w:p w14:paraId="1A9DD185" w14:textId="77777777" w:rsidR="004F1264" w:rsidRPr="00724F18" w:rsidRDefault="004F1264" w:rsidP="004F1264">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2990"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" fillcolor="#168489" strokecolor="#168489" strokeweight="1pt">
                    <v:stroke joinstyle="miter"/>
                  </v:roundrect>
                </v:group>
                <v:shape id="Picture 619261052" o:spid="_x0000_s2991"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">
                  <v:imagedata r:id="rId87" o:title="Light bulb "/>
                </v:shape>
                <w10:anchorlock/>
              </v:group>
            </w:pict>
          </mc:Fallback>
        </mc:AlternateContent>
      </w:r>
    </w:p>
    <w:p w14:paraId="76CD4762" w14:textId="77777777" w:rsidR="006B59BE" w:rsidRPr="004733E9" w:rsidRDefault="006B59BE" w:rsidP="004F1264">
      <w:pPr>
        <w:rPr>
          <w:rtl/>
        </w:rPr>
      </w:pPr>
      <w:r>
        <w:rPr>
          <w:rtl/>
        </w:rPr>
        <w:t xml:space="preserve">مرحباً بكم في الجلسة الأولى من اليوم الرابع للدورة التدريبية. في عالم يشهد تحوّلاً رقمياً متسارعاً، أصبح </w:t>
      </w:r>
      <w:hyperlink r:id="rId480">
        <w:r>
          <w:rPr>
            <w:rStyle w:val="Hyperlink"/>
            <w:rtl/>
          </w:rPr>
          <w:t>الذكاء الاصطناعي</w:t>
        </w:r>
      </w:hyperlink>
      <w:r>
        <w:rPr>
          <w:rtl/>
        </w:rPr>
        <w:t xml:space="preserve"> أداة محورية في تشكيل مستقبل العمل. تتناول هذه الجلسة كيفية إدارة رأس المال البشري باستخدام تقنيات </w:t>
      </w:r>
      <w:hyperlink r:id="rId481">
        <w:r>
          <w:rPr>
            <w:rStyle w:val="Hyperlink"/>
            <w:rtl/>
          </w:rPr>
          <w:t>الذكاء الاصطناعي</w:t>
        </w:r>
      </w:hyperlink>
      <w:r>
        <w:rPr>
          <w:rtl/>
        </w:rPr>
        <w:t>، مع الحفاظ على العنصر الإنساني الذي يميّز المؤسّسات الناجحة.</w:t>
      </w:r>
    </w:p>
    <w:p w14:paraId="3C3881FF" w14:textId="77777777" w:rsidR="006B59BE" w:rsidRPr="004733E9" w:rsidRDefault="006B59BE" w:rsidP="004F1264">
      <w:pPr>
        <w:rPr>
          <w:rtl/>
        </w:rPr>
      </w:pPr>
      <w:r>
        <w:rPr>
          <w:rtl/>
        </w:rPr>
        <w:t xml:space="preserve">كما قال المفكّر بيتر دراكر: "المؤسّسات ليست مجرّد موارد اقتصادية، بل هي مجتمعات إنسانية تُبنى على الثقة والتعاون." وفي عصر </w:t>
      </w:r>
      <w:hyperlink r:id="rId482">
        <w:r>
          <w:rPr>
            <w:rStyle w:val="Hyperlink"/>
            <w:rtl/>
          </w:rPr>
          <w:t>الذكاء الاصطناعي</w:t>
        </w:r>
      </w:hyperlink>
      <w:r>
        <w:rPr>
          <w:rtl/>
        </w:rPr>
        <w:t>، يصبح فهم التوازن بين التكنولوجيا والعنصر البشري أكثر أهمية من أي وقت مضى.</w:t>
      </w:r>
    </w:p>
    <w:p w14:paraId="5EDFF62A" w14:textId="77777777" w:rsidR="006B59BE" w:rsidRDefault="006B59BE" w:rsidP="004F1264">
      <w:pPr>
        <w:rPr>
          <w:rtl/>
        </w:rPr>
      </w:pPr>
    </w:p>
    <w:p w14:paraId="2D100B18" w14:textId="77777777" w:rsidR="004F1264" w:rsidRDefault="004F1264" w:rsidP="004F1264">
      <w:pPr>
        <w:rPr>
          <w:rtl/>
        </w:rPr>
      </w:pPr>
    </w:p>
    <w:p w14:paraId="4F2CB337" w14:textId="77777777" w:rsidR="004F1264" w:rsidRDefault="004F1264" w:rsidP="004F1264">
      <w:pPr>
        <w:rPr>
          <w:rtl/>
        </w:rPr>
      </w:pPr>
    </w:p>
    <w:p w14:paraId="4D2E310D" w14:textId="001CA5A1" w:rsidR="004F1264" w:rsidRDefault="004F1264" w:rsidP="004F1264">
      <w:pPr>
        <w:jc w:val="center"/>
        <w:rPr>
          <w:rtl/>
        </w:rPr>
      </w:pPr>
      <w:r>
        <w:rPr>
          <w:noProof/>
        </w:rPr>
        <w:drawing>
          <wp:inline distT="0" distB="0" distL="0" distR="0" wp14:anchorId="660AD1A0" wp14:editId="4818D38C">
            <wp:extent cx="1318152" cy="1272784"/>
            <wp:effectExtent l="0" t="0" r="0" b="3810"/>
            <wp:docPr id="619261053" name="Picture 61926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7FA8E0AA" w14:textId="77777777" w:rsidR="004F1264" w:rsidRDefault="004F1264" w:rsidP="004F1264">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136E03CD" wp14:editId="7E947E99">
                <wp:extent cx="5537836" cy="992761"/>
                <wp:effectExtent l="0" t="0" r="0" b="0"/>
                <wp:docPr id="619261054"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619261055" name="Group 619261055"/>
                        <wpg:cNvGrpSpPr/>
                        <wpg:grpSpPr>
                          <a:xfrm>
                            <a:off x="1" y="0"/>
                            <a:ext cx="5537836" cy="992761"/>
                            <a:chOff x="0" y="0"/>
                            <a:chExt cx="5538027" cy="992804"/>
                          </a:xfrm>
                        </wpg:grpSpPr>
                        <wps:wsp>
                          <wps:cNvPr id="1088653184" name="TextBox 4"/>
                          <wps:cNvSpPr txBox="1"/>
                          <wps:spPr>
                            <a:xfrm>
                              <a:off x="4688958" y="456229"/>
                              <a:ext cx="849069" cy="536575"/>
                            </a:xfrm>
                            <a:prstGeom prst="rect">
                              <a:avLst/>
                            </a:prstGeom>
                            <a:noFill/>
                          </wps:spPr>
                          <wps:txbx>
                            <w:txbxContent>
                              <w:p w14:paraId="7FE24E35" w14:textId="77777777" w:rsidR="004F1264" w:rsidRDefault="004F1264" w:rsidP="004F1264">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088653185" name="Rectangle: Rounded Corners 1088653185"/>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8653186" name="TextBox 7"/>
                          <wps:cNvSpPr txBox="1"/>
                          <wps:spPr>
                            <a:xfrm>
                              <a:off x="0" y="203938"/>
                              <a:ext cx="4493415" cy="536598"/>
                            </a:xfrm>
                            <a:prstGeom prst="rect">
                              <a:avLst/>
                            </a:prstGeom>
                            <a:noFill/>
                          </wps:spPr>
                          <wps:txbx>
                            <w:txbxContent>
                              <w:p w14:paraId="39556164" w14:textId="77777777" w:rsidR="004F1264" w:rsidRDefault="004F1264" w:rsidP="004F1264">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088653187" name="Picture 1088653187" descr="Brainstorming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36E03CD" id="_x0000_s2992"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">
                <v:group id="Group 619261055" o:spid="_x0000_s2993"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">
                  <v:shape id="TextBox 4" o:spid="_x0000_s2994"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" filled="f" stroked="f">
                    <v:textbox style="mso-fit-shape-to-text:t">
                      <w:txbxContent>
                        <w:p w14:paraId="7FE24E35" w14:textId="77777777" w:rsidR="004F1264" w:rsidRDefault="004F1264" w:rsidP="004F1264">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088653185" o:spid="_x0000_s2995"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" fillcolor="#168489" stroked="f" strokeweight="1pt">
                    <v:stroke joinstyle="miter"/>
                  </v:roundrect>
                  <v:shape id="TextBox 7" o:spid="_x0000_s2996"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" filled="f" stroked="f">
                    <v:textbox style="mso-fit-shape-to-text:t">
                      <w:txbxContent>
                        <w:p w14:paraId="39556164" w14:textId="77777777" w:rsidR="004F1264" w:rsidRDefault="004F1264" w:rsidP="004F1264">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088653187" o:spid="_x0000_s2997"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">
                  <v:imagedata r:id="rId91" o:title="Brainstorming "/>
                </v:shape>
                <w10:anchorlock/>
              </v:group>
            </w:pict>
          </mc:Fallback>
        </mc:AlternateContent>
      </w:r>
    </w:p>
    <w:p w14:paraId="0CBFC98E" w14:textId="0E1ACD44" w:rsidR="004F1264" w:rsidRDefault="004F1264" w:rsidP="004F1264">
      <w:pPr>
        <w:rPr>
          <w:rtl/>
        </w:rPr>
      </w:pPr>
      <w:r w:rsidRPr="00E67690">
        <w:rPr>
          <w:noProof/>
          <w:sz w:val="34"/>
        </w:rPr>
        <w:drawing>
          <wp:anchor distT="0" distB="0" distL="114300" distR="114300" simplePos="0" relativeHeight="252830720" behindDoc="0" locked="0" layoutInCell="1" allowOverlap="1" wp14:anchorId="21C9BD74" wp14:editId="5375C702">
            <wp:simplePos x="0" y="0"/>
            <wp:positionH relativeFrom="margin">
              <wp:align>right</wp:align>
            </wp:positionH>
            <wp:positionV relativeFrom="paragraph">
              <wp:posOffset>11801</wp:posOffset>
            </wp:positionV>
            <wp:extent cx="457200" cy="457200"/>
            <wp:effectExtent l="0" t="0" r="0" b="0"/>
            <wp:wrapSquare wrapText="bothSides"/>
            <wp:docPr id="1088653188" name="Picture 1088653188"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4733E9">
        <w:rPr>
          <w:rtl/>
        </w:rPr>
        <w:t>كيف يمكن للذكاء الاصطناعي أن يعزّز أداء فرقكم دون أن يسبّب القلق بين الموظّفين؟</w:t>
      </w:r>
    </w:p>
    <w:p w14:paraId="5CDB5F58" w14:textId="254F8667" w:rsidR="004F1264" w:rsidRDefault="00BF50C1" w:rsidP="00BF50C1">
      <w:pPr>
        <w:ind w:left="-897"/>
        <w:jc w:val="center"/>
        <w:rPr>
          <w:noProof/>
        </w:rPr>
      </w:pPr>
      <w:r>
        <w:rPr>
          <w:noProof/>
        </w:rPr>
        <mc:AlternateContent>
          <mc:Choice Requires="wps">
            <w:drawing>
              <wp:inline distT="0" distB="0" distL="0" distR="0" wp14:anchorId="76E3DC34" wp14:editId="39D1420A">
                <wp:extent cx="6722110" cy="5835650"/>
                <wp:effectExtent l="0" t="0" r="21590" b="12700"/>
                <wp:docPr id="116438135"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2110" cy="5835650"/>
                        </a:xfrm>
                        <a:prstGeom prst="roundRect">
                          <a:avLst>
                            <a:gd name="adj" fmla="val 16667"/>
                          </a:avLst>
                        </a:prstGeom>
                        <a:solidFill>
                          <a:srgbClr val="EAF4E4"/>
                        </a:solidFill>
                        <a:ln w="12700">
                          <a:solidFill>
                            <a:schemeClr val="accent6"/>
                          </a:solidFill>
                          <a:miter lim="800000"/>
                          <a:headEnd/>
                          <a:tailEnd/>
                        </a:ln>
                      </wps:spPr>
                      <wps:txbx>
                        <w:txbxContent>
                          <w:p w14:paraId="786E108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17E036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A55954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04DBA1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0E8B54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A7F7C7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7D613D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AC393D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C0C7C0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5FFAE6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CD186C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D2D057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338944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C9C678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73C0DF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5F1975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048158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86E16C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26DE35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CB70F7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5D83A8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34AADD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2FB74D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3BEE36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D26CB3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44E22C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4989EBA"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76E3DC34" id="_x0000_s2998" style="width:529.3pt;height:45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" fillcolor="#eaf4e4" strokecolor="#70ad47 [3209]" strokeweight="1pt">
                <v:stroke joinstyle="miter"/>
                <v:textbox inset="0,3mm,0">
                  <w:txbxContent>
                    <w:p w14:paraId="786E108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17E036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A55954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04DBA1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0E8B54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A7F7C7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7D613D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AC393D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C0C7C0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5FFAE6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CD186C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D2D057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338944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C9C678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73C0DF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5F1975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048158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86E16C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26DE35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CB70F7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5D83A8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34AADD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2FB74D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3BEE36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D26CB3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44E22C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4989EBA" w14:textId="77777777" w:rsidR="00BF50C1" w:rsidRDefault="00BF50C1" w:rsidP="00BF50C1">
                      <w:pPr>
                        <w:jc w:val="center"/>
                        <w:rPr>
                          <w:sz w:val="22"/>
                          <w:szCs w:val="28"/>
                          <w:rtl/>
                          <w:lang w:bidi="ar-SY"/>
                        </w:rPr>
                      </w:pPr>
                    </w:p>
                  </w:txbxContent>
                </v:textbox>
                <w10:anchorlock/>
              </v:roundrect>
            </w:pict>
          </mc:Fallback>
        </mc:AlternateContent>
      </w:r>
    </w:p>
    <w:p w14:paraId="048BBD1A" w14:textId="4EE5DC77" w:rsidR="004F1264" w:rsidRDefault="004F1264" w:rsidP="00385875">
      <w:pPr>
        <w:jc w:val="center"/>
        <w:rPr>
          <w:rtl/>
        </w:rPr>
      </w:pPr>
      <w:r>
        <w:rPr>
          <w:noProof/>
        </w:rPr>
        <w:drawing>
          <wp:inline distT="0" distB="0" distL="0" distR="0" wp14:anchorId="737ABACC" wp14:editId="465D1720">
            <wp:extent cx="1216025" cy="1216025"/>
            <wp:effectExtent l="0" t="0" r="0" b="0"/>
            <wp:docPr id="1088653191" name="Picture 1088653191"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4E9AD496" w14:textId="0B352C40" w:rsidR="006B59BE" w:rsidRDefault="004F1264" w:rsidP="006B59BE">
      <w:pPr>
        <w:rPr>
          <w:rFonts w:ascii="Sakkal Majalla" w:hAnsi="Sakkal Majalla"/>
          <w:sz w:val="32"/>
          <w:szCs w:val="32"/>
          <w:rtl/>
        </w:rPr>
      </w:pPr>
      <w:r>
        <w:rPr>
          <w:rFonts w:ascii="Sakkal Majalla" w:hAnsi="Sakkal Majalla"/>
          <w:noProof/>
          <w:color w:val="002060"/>
          <w:sz w:val="34"/>
        </w:rPr>
        <w:lastRenderedPageBreak/>
        <w:t xml:space="preserve">تأثير </w:t>
      </w:r>
      <w:hyperlink r:id="rId483">
        <w:r>
          <w:rPr>
            <w:rStyle w:val="Hyperlink"/>
            <w:rFonts w:ascii="Sakkal Majalla" w:hAnsi="Sakkal Majalla"/>
            <w:noProof/>
            <w:color w:val="002060"/>
            <w:sz w:val="34"/>
          </w:rPr>
          <w:t>الذكاء الاصطناعي</w:t>
        </w:r>
      </w:hyperlink>
      <w:r>
        <w:rPr>
          <w:rFonts w:ascii="Sakkal Majalla" w:hAnsi="Sakkal Majalla"/>
          <w:noProof/>
          <w:color w:val="002060"/>
          <w:sz w:val="34"/>
        </w:rPr>
        <w:t xml:space="preserve"> على الوظائف والمهاراتتأثير </w:t>
      </w:r>
      <w:hyperlink r:id="rId484">
        <w:r>
          <w:rPr>
            <w:rStyle w:val="Hyperlink"/>
            <w:rFonts w:ascii="Sakkal Majalla" w:hAnsi="Sakkal Majalla"/>
            <w:noProof/>
            <w:color w:val="002060"/>
            <w:sz w:val="34"/>
          </w:rPr>
          <w:t>الذكاء الاصطناعي</w:t>
        </w:r>
      </w:hyperlink>
      <w:r>
        <w:rPr>
          <w:rFonts w:ascii="Sakkal Majalla" w:hAnsi="Sakkal Majalla"/>
          <w:noProof/>
          <w:color w:val="002060"/>
          <w:sz w:val="34"/>
        </w:rPr>
        <w:t xml:space="preserve"> على الوظائف والمهارات</w:t>
      </w:r>
    </w:p>
    <w:p w14:paraId="6A8C433E" w14:textId="77777777" w:rsidR="006B59BE" w:rsidRPr="009F77D3" w:rsidRDefault="006B59BE" w:rsidP="009F77D3">
      <w:pPr>
        <w:pStyle w:val="ad"/>
        <w:rPr>
          <w:b w:val="0"/>
          <w:bCs/>
          <w:color w:val="168489"/>
          <w:rtl/>
        </w:rPr>
      </w:pPr>
      <w:r>
        <w:rPr>
          <w:b w:val="0"/>
          <w:bCs/>
          <w:color w:val="168489"/>
          <w:rtl/>
        </w:rPr>
        <w:t xml:space="preserve">التحوّل الوظيفي في عصر </w:t>
      </w:r>
      <w:hyperlink r:id="rId485">
        <w:r>
          <w:rPr>
            <w:rStyle w:val="Hyperlink"/>
            <w:b w:val="0"/>
            <w:bCs/>
            <w:color w:val="168489"/>
            <w:rtl/>
          </w:rPr>
          <w:t>الذكاء الاصطناعي</w:t>
        </w:r>
      </w:hyperlink>
    </w:p>
    <w:p w14:paraId="21FC94C4" w14:textId="40508747" w:rsidR="006B59BE" w:rsidRPr="004733E9" w:rsidRDefault="008E0B6C" w:rsidP="00D91E23">
      <w:pPr>
        <w:rPr>
          <w:rtl/>
        </w:rPr>
      </w:pPr>
      <w:r>
        <w:rPr>
          <w:noProof/>
        </w:rPr>
        <w:drawing>
          <wp:anchor distT="0" distB="0" distL="114300" distR="114300" simplePos="0" relativeHeight="252953600" behindDoc="0" locked="0" layoutInCell="1" allowOverlap="1" wp14:anchorId="404AA6DC" wp14:editId="6C6297B1">
            <wp:simplePos x="0" y="0"/>
            <wp:positionH relativeFrom="margin">
              <wp:align>left</wp:align>
            </wp:positionH>
            <wp:positionV relativeFrom="paragraph">
              <wp:posOffset>49087</wp:posOffset>
            </wp:positionV>
            <wp:extent cx="1223010" cy="1223010"/>
            <wp:effectExtent l="0" t="0" r="0" b="0"/>
            <wp:wrapSquare wrapText="bothSides"/>
            <wp:docPr id="1973968310" name="Picture 1973968310" descr="Leadershi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Leadership "/>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Pr>
          <w:rtl/>
        </w:rPr>
        <w:t xml:space="preserve">يشهد سوق العمل تحوّلاً جذرياً بفعل تقنيات </w:t>
      </w:r>
      <w:hyperlink r:id="rId487">
        <w:r>
          <w:rPr>
            <w:rStyle w:val="Hyperlink"/>
            <w:rtl/>
          </w:rPr>
          <w:t>الذكاء الاصطناعي</w:t>
        </w:r>
      </w:hyperlink>
      <w:r>
        <w:rPr>
          <w:rtl/>
        </w:rPr>
        <w:t>. وفقاً لتقرير منتدى الاقتصاد العالمي لعام 2023، فإنّ 85 مليون وظيفة قد تختفي بسبب الأتمتة بحلول عام 2025، لكن في المقابل، سيتمّ استحداث 97 مليون وظيفة جديدة. هذا يعني أنّنا نشهد تحوّلاً في طبيعة الوظائف أكثر من كونه اختفاءً لها.</w:t>
      </w:r>
      <w:r>
        <w:t xml:space="preserve"> </w:t>
      </w:r>
    </w:p>
    <w:p w14:paraId="71E3E49D" w14:textId="14835C6E" w:rsidR="006B59BE" w:rsidRPr="009F77D3" w:rsidRDefault="006B59BE" w:rsidP="009F77D3">
      <w:pPr>
        <w:pStyle w:val="ad"/>
        <w:rPr>
          <w:b w:val="0"/>
          <w:bCs/>
          <w:color w:val="168489"/>
          <w:rtl/>
        </w:rPr>
      </w:pPr>
      <w:r w:rsidRPr="009F77D3">
        <w:rPr>
          <w:b w:val="0"/>
          <w:bCs/>
          <w:color w:val="168489"/>
          <w:rtl/>
        </w:rPr>
        <w:t>المهارات المطلوبة في المستقبل</w:t>
      </w:r>
      <w:r w:rsidR="008E0B6C" w:rsidRPr="008E0B6C">
        <w:t xml:space="preserve"> </w:t>
      </w:r>
    </w:p>
    <w:p w14:paraId="4EC64AD4" w14:textId="0E7DB3B7" w:rsidR="006B59BE" w:rsidRPr="004733E9" w:rsidRDefault="008E0B6C" w:rsidP="00D91E23">
      <w:pPr>
        <w:rPr>
          <w:rtl/>
        </w:rPr>
      </w:pPr>
      <w:r>
        <w:rPr>
          <w:noProof/>
        </w:rPr>
        <w:drawing>
          <wp:anchor distT="0" distB="0" distL="114300" distR="114300" simplePos="0" relativeHeight="252954624" behindDoc="0" locked="0" layoutInCell="1" allowOverlap="1" wp14:anchorId="66BADE26" wp14:editId="07643F76">
            <wp:simplePos x="0" y="0"/>
            <wp:positionH relativeFrom="margin">
              <wp:align>left</wp:align>
            </wp:positionH>
            <wp:positionV relativeFrom="paragraph">
              <wp:posOffset>89372</wp:posOffset>
            </wp:positionV>
            <wp:extent cx="1223010" cy="1223010"/>
            <wp:effectExtent l="0" t="0" r="0" b="0"/>
            <wp:wrapSquare wrapText="bothSides"/>
            <wp:docPr id="1973968311" name="Picture 1973968311" descr="Skil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Skill "/>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Pr>
          <w:rtl/>
        </w:rPr>
        <w:t xml:space="preserve">تتغيّر المهارات المطلوبة في سوق العمل مع انتشار </w:t>
      </w:r>
      <w:hyperlink r:id="rId489">
        <w:r>
          <w:rPr>
            <w:rStyle w:val="Hyperlink"/>
            <w:rtl/>
          </w:rPr>
          <w:t>الذكاء الاصطناعي</w:t>
        </w:r>
      </w:hyperlink>
      <w:r>
        <w:rPr>
          <w:rtl/>
        </w:rPr>
        <w:t>:</w:t>
      </w:r>
    </w:p>
    <w:p w14:paraId="28318128" w14:textId="77777777" w:rsidR="006B59BE" w:rsidRPr="004733E9" w:rsidRDefault="006B59BE" w:rsidP="00D91E23">
      <w:pPr>
        <w:rPr>
          <w:rtl/>
        </w:rPr>
      </w:pPr>
      <w:r>
        <w:rPr>
          <w:color w:val="168489"/>
          <w:rtl/>
        </w:rPr>
        <w:t>1. المهارات التقنية:</w:t>
      </w:r>
      <w:r>
        <w:rPr>
          <w:rtl/>
        </w:rPr>
        <w:t xml:space="preserve"> فهم أساسيات </w:t>
      </w:r>
      <w:hyperlink r:id="rId490">
        <w:r>
          <w:rPr>
            <w:rStyle w:val="Hyperlink"/>
            <w:rtl/>
          </w:rPr>
          <w:t>الذكاء الاصطناعي</w:t>
        </w:r>
      </w:hyperlink>
      <w:r>
        <w:rPr>
          <w:rtl/>
        </w:rPr>
        <w:t>، تحليل البيانات، والبرمجة الأساسية.</w:t>
      </w:r>
    </w:p>
    <w:p w14:paraId="0E34A2B7" w14:textId="77777777" w:rsidR="006B59BE" w:rsidRPr="004733E9" w:rsidRDefault="006B59BE" w:rsidP="00D91E23">
      <w:pPr>
        <w:rPr>
          <w:rtl/>
        </w:rPr>
      </w:pPr>
      <w:r w:rsidRPr="009F77D3">
        <w:rPr>
          <w:color w:val="168489"/>
          <w:rtl/>
        </w:rPr>
        <w:t>2. المهارات الإنسانية:</w:t>
      </w:r>
      <w:r w:rsidRPr="004733E9">
        <w:rPr>
          <w:rtl/>
        </w:rPr>
        <w:t xml:space="preserve"> الذكاء العاطفي، التفكير النقدي، الإبداع، والقدرة على حلّ المشكلات المعقّدة.</w:t>
      </w:r>
    </w:p>
    <w:p w14:paraId="14530F64" w14:textId="77777777" w:rsidR="006B59BE" w:rsidRPr="004733E9" w:rsidRDefault="006B59BE" w:rsidP="00D91E23">
      <w:pPr>
        <w:rPr>
          <w:rtl/>
        </w:rPr>
      </w:pPr>
      <w:r w:rsidRPr="009F77D3">
        <w:rPr>
          <w:color w:val="168489"/>
          <w:rtl/>
        </w:rPr>
        <w:t xml:space="preserve">3. مهارات التعلّم المستمر: </w:t>
      </w:r>
      <w:r w:rsidRPr="004733E9">
        <w:rPr>
          <w:rtl/>
        </w:rPr>
        <w:t>القدرة على التكيّف وتعلّم مهارات جديدة باستمرار.</w:t>
      </w:r>
    </w:p>
    <w:p w14:paraId="518218B0" w14:textId="0D8A3599" w:rsidR="006B59BE" w:rsidRPr="009F77D3" w:rsidRDefault="009F77D3" w:rsidP="009F77D3">
      <w:pPr>
        <w:pStyle w:val="ad"/>
        <w:rPr>
          <w:b w:val="0"/>
          <w:bCs/>
          <w:color w:val="168489"/>
          <w:rtl/>
        </w:rPr>
      </w:pPr>
      <w:r w:rsidRPr="00E42DAD">
        <w:rPr>
          <w:noProof/>
        </w:rPr>
        <mc:AlternateContent>
          <mc:Choice Requires="wpg">
            <w:drawing>
              <wp:anchor distT="0" distB="0" distL="114300" distR="114300" simplePos="0" relativeHeight="252881920" behindDoc="0" locked="0" layoutInCell="1" allowOverlap="1" wp14:anchorId="0A36DBFE" wp14:editId="52583299">
                <wp:simplePos x="0" y="0"/>
                <wp:positionH relativeFrom="margin">
                  <wp:posOffset>4995545</wp:posOffset>
                </wp:positionH>
                <wp:positionV relativeFrom="paragraph">
                  <wp:posOffset>10765</wp:posOffset>
                </wp:positionV>
                <wp:extent cx="735965" cy="661670"/>
                <wp:effectExtent l="0" t="0" r="6985" b="5080"/>
                <wp:wrapSquare wrapText="bothSides"/>
                <wp:docPr id="968432727"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968432728" name="Picture 968432728"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968432729" name="Rectangle: Rounded Corners 968432729"/>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5414F2C6" id="Group 20" o:spid="_x0000_s1026" style="position:absolute;margin-left:393.35pt;margin-top:.85pt;width:57.95pt;height:52.1pt;z-index:252881920;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">
                <v:shape id="Picture 968432728"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">
                  <v:imagedata r:id="rId122" o:title="Reference "/>
                </v:shape>
                <v:roundrect id="Rectangle: Rounded Corners 96843272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" fillcolor="#168489" strokecolor="#168489" strokeweight="1pt">
                  <v:stroke joinstyle="miter"/>
                </v:roundrect>
                <w10:wrap type="square" anchorx="margin"/>
              </v:group>
            </w:pict>
          </mc:Fallback>
        </mc:AlternateContent>
      </w:r>
      <w:r w:rsidR="006B59BE" w:rsidRPr="009F77D3">
        <w:rPr>
          <w:b w:val="0"/>
          <w:bCs/>
          <w:color w:val="168489"/>
          <w:rtl/>
        </w:rPr>
        <w:t xml:space="preserve"> حالة دراس</w:t>
      </w:r>
      <w:r w:rsidR="006B59BE" w:rsidRPr="009F77D3">
        <w:rPr>
          <w:rFonts w:hint="cs"/>
          <w:b w:val="0"/>
          <w:bCs/>
          <w:color w:val="168489"/>
          <w:rtl/>
        </w:rPr>
        <w:t>ي</w:t>
      </w:r>
      <w:r w:rsidR="006B59BE" w:rsidRPr="009F77D3">
        <w:rPr>
          <w:b w:val="0"/>
          <w:bCs/>
          <w:color w:val="168489"/>
          <w:rtl/>
        </w:rPr>
        <w:t xml:space="preserve">ة: </w:t>
      </w:r>
    </w:p>
    <w:p w14:paraId="06F9FBF8" w14:textId="472672B7" w:rsidR="006B59BE" w:rsidRPr="009F77D3" w:rsidRDefault="008E0B6C" w:rsidP="009F77D3">
      <w:pPr>
        <w:pStyle w:val="ad"/>
        <w:rPr>
          <w:b w:val="0"/>
          <w:bCs/>
          <w:rtl/>
        </w:rPr>
      </w:pPr>
      <w:r>
        <w:rPr>
          <w:noProof/>
        </w:rPr>
        <w:drawing>
          <wp:anchor distT="0" distB="0" distL="114300" distR="114300" simplePos="0" relativeHeight="252955648" behindDoc="0" locked="0" layoutInCell="1" allowOverlap="1" wp14:anchorId="025AAC9B" wp14:editId="1743BA3D">
            <wp:simplePos x="0" y="0"/>
            <wp:positionH relativeFrom="margin">
              <wp:align>left</wp:align>
            </wp:positionH>
            <wp:positionV relativeFrom="paragraph">
              <wp:posOffset>134383</wp:posOffset>
            </wp:positionV>
            <wp:extent cx="1506220" cy="1562735"/>
            <wp:effectExtent l="0" t="0" r="0" b="0"/>
            <wp:wrapSquare wrapText="bothSides"/>
            <wp:docPr id="1973968312" name="Picture 1973968312" descr="AT&amp;T Logo PNG Transparent &amp; SVG Vector - Freebie Supp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AT&amp;T Logo PNG Transparent &amp; SVG Vector - Freebie Supply"/>
                    <pic:cNvPicPr>
                      <a:picLocks noChangeAspect="1" noChangeArrowheads="1"/>
                    </pic:cNvPicPr>
                  </pic:nvPicPr>
                  <pic:blipFill rotWithShape="1">
                    <a:blip r:embed="rId491" cstate="print">
                      <a:extLst>
                        <a:ext uri="{28A0092B-C50C-407E-A947-70E740481C1C}">
                          <a14:useLocalDpi xmlns:a14="http://schemas.microsoft.com/office/drawing/2010/main" val="0"/>
                        </a:ext>
                      </a:extLst>
                    </a:blip>
                    <a:srcRect l="3108" r="57332"/>
                    <a:stretch/>
                  </pic:blipFill>
                  <pic:spPr bwMode="auto">
                    <a:xfrm>
                      <a:off x="0" y="0"/>
                      <a:ext cx="1506220" cy="15627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59BE" w:rsidRPr="009F77D3">
        <w:rPr>
          <w:b w:val="0"/>
          <w:bCs/>
          <w:rtl/>
        </w:rPr>
        <w:t xml:space="preserve">شركة </w:t>
      </w:r>
      <w:r w:rsidR="006B59BE" w:rsidRPr="009F77D3">
        <w:rPr>
          <w:b w:val="0"/>
          <w:bCs/>
        </w:rPr>
        <w:t>AT&amp;T</w:t>
      </w:r>
      <w:r w:rsidR="006B59BE" w:rsidRPr="009F77D3">
        <w:rPr>
          <w:b w:val="0"/>
          <w:bCs/>
          <w:rtl/>
        </w:rPr>
        <w:t xml:space="preserve"> وإعادة تأهيل القوى العاملة</w:t>
      </w:r>
      <w:r w:rsidRPr="008E0B6C">
        <w:t xml:space="preserve"> </w:t>
      </w:r>
    </w:p>
    <w:p w14:paraId="3F441F60" w14:textId="77777777" w:rsidR="006B59BE" w:rsidRDefault="006B59BE" w:rsidP="00D91E23">
      <w:pPr>
        <w:rPr>
          <w:rtl/>
        </w:rPr>
      </w:pPr>
      <w:r w:rsidRPr="004733E9">
        <w:rPr>
          <w:rtl/>
        </w:rPr>
        <w:t xml:space="preserve">اكتشفت شركة </w:t>
      </w:r>
      <w:r w:rsidRPr="004733E9">
        <w:t>AT&amp;T</w:t>
      </w:r>
      <w:r w:rsidRPr="004733E9">
        <w:rPr>
          <w:rtl/>
        </w:rPr>
        <w:t xml:space="preserve"> الأمريكية أنّ 100,000 من موظّفيها يشغلون وظائف ستصبح غير مطلوبة في غضون عشر سنوات بسبب التطوّر التكنولوجي. بدلاً من الاستغناء عنهم، أطلقت الشركة برنامج "</w:t>
      </w:r>
      <w:r w:rsidRPr="004733E9">
        <w:t>Future Ready</w:t>
      </w:r>
      <w:r w:rsidRPr="004733E9">
        <w:rPr>
          <w:rtl/>
        </w:rPr>
        <w:t xml:space="preserve">" بميزانية مليار دولار لإعادة تأهيلهم. </w:t>
      </w:r>
    </w:p>
    <w:p w14:paraId="33748E40" w14:textId="77777777" w:rsidR="006B59BE" w:rsidRPr="004733E9" w:rsidRDefault="006B59BE" w:rsidP="00D91E23">
      <w:pPr>
        <w:rPr>
          <w:rtl/>
        </w:rPr>
      </w:pPr>
      <w:r w:rsidRPr="004733E9">
        <w:rPr>
          <w:rtl/>
        </w:rPr>
        <w:t>تضمّن البرنامج تحليلاً للمهارات المستقبلية المطلوبة، وتوفير منصّات تعلّم إلكترونية، وشراكات مع جامعات مرموقة. النتيجة كانت الاحتفاظ بالمواهب وتجنّب تكاليف التوظيف الباهظة.</w:t>
      </w:r>
    </w:p>
    <w:p w14:paraId="19820811" w14:textId="43C754E5" w:rsidR="006B59BE" w:rsidRDefault="00D91E23" w:rsidP="00D91E23">
      <w:pPr>
        <w:rPr>
          <w:rtl/>
        </w:rPr>
      </w:pPr>
      <w:r w:rsidRPr="002A078C">
        <w:rPr>
          <w:rFonts w:ascii="Sakkal Majalla" w:hAnsi="Sakkal Majalla"/>
          <w:noProof/>
          <w:color w:val="002060"/>
          <w:sz w:val="34"/>
        </w:rPr>
        <mc:AlternateContent>
          <mc:Choice Requires="wpg">
            <w:drawing>
              <wp:inline distT="0" distB="0" distL="0" distR="0" wp14:anchorId="5110BCD1" wp14:editId="25F2207B">
                <wp:extent cx="5731510" cy="895350"/>
                <wp:effectExtent l="0" t="0" r="21590" b="19050"/>
                <wp:docPr id="108865319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88653193"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88653194" name="مجموعة 39"/>
                        <wpg:cNvGrpSpPr/>
                        <wpg:grpSpPr>
                          <a:xfrm>
                            <a:off x="0" y="0"/>
                            <a:ext cx="5731510" cy="895350"/>
                            <a:chOff x="0" y="0"/>
                            <a:chExt cx="5878196" cy="918845"/>
                          </a:xfrm>
                        </wpg:grpSpPr>
                        <wpg:grpSp>
                          <wpg:cNvPr id="1088653195" name="مجموعة 40"/>
                          <wpg:cNvGrpSpPr/>
                          <wpg:grpSpPr>
                            <a:xfrm>
                              <a:off x="0" y="0"/>
                              <a:ext cx="5878196" cy="918845"/>
                              <a:chOff x="0" y="0"/>
                              <a:chExt cx="6240348" cy="919070"/>
                            </a:xfrm>
                          </wpg:grpSpPr>
                          <wpg:grpSp>
                            <wpg:cNvPr id="1088653196" name="مجموعة 41"/>
                            <wpg:cNvGrpSpPr/>
                            <wpg:grpSpPr>
                              <a:xfrm>
                                <a:off x="0" y="169208"/>
                                <a:ext cx="5433072" cy="580613"/>
                                <a:chOff x="0" y="169208"/>
                                <a:chExt cx="5433072" cy="580613"/>
                              </a:xfrm>
                            </wpg:grpSpPr>
                            <wps:wsp>
                              <wps:cNvPr id="108865319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19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19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00" name="مربع نص 41"/>
                          <wps:cNvSpPr txBox="1"/>
                          <wps:spPr>
                            <a:xfrm>
                              <a:off x="204484" y="257055"/>
                              <a:ext cx="4616071" cy="387740"/>
                            </a:xfrm>
                            <a:prstGeom prst="rect">
                              <a:avLst/>
                            </a:prstGeom>
                            <a:noFill/>
                          </wps:spPr>
                          <wps:txbx>
                            <w:txbxContent>
                              <w:p w14:paraId="477B79EF" w14:textId="254160D5" w:rsidR="00D91E23" w:rsidRDefault="009F77D3" w:rsidP="00D91E23">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القيادة الإنسانية في بيئات العمل الذكية</w:t>
                                </w:r>
                              </w:p>
                            </w:txbxContent>
                          </wps:txbx>
                          <wps:bodyPr wrap="square" rtlCol="1">
                            <a:spAutoFit/>
                          </wps:bodyPr>
                        </wps:wsp>
                      </wpg:grpSp>
                    </wpg:wgp>
                  </a:graphicData>
                </a:graphic>
              </wp:inline>
            </w:drawing>
          </mc:Choice>
          <mc:Fallback>
            <w:pict>
              <v:group w14:anchorId="5110BCD1" id="_x0000_s299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">
                <v:shape id="صورة 38" o:spid="_x0000_s300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">
                  <v:imagedata r:id="rId95" o:title=""/>
                </v:shape>
                <v:group id="مجموعة 39" o:spid="_x0000_s300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">
                  <v:group id="مجموعة 40" o:spid="_x0000_s300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">
                    <v:group id="مجموعة 41" o:spid="_x0000_s300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">
                      <v:shape id="شكل حر 42" o:spid="_x0000_s300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00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" fillcolor="#168489" stroked="f" strokeweight="1pt">
                        <v:stroke joinstyle="miter"/>
                      </v:roundrect>
                    </v:group>
                    <v:oval id="شكل بيضاوي 44" o:spid="_x0000_s300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" filled="f" strokecolor="#a5a5a5 [2092]" strokeweight="1pt">
                      <v:stroke joinstyle="miter"/>
                    </v:oval>
                  </v:group>
                  <v:shape id="مربع نص 41" o:spid="_x0000_s300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" filled="f" stroked="f">
                    <v:textbox style="mso-fit-shape-to-text:t">
                      <w:txbxContent>
                        <w:p w14:paraId="477B79EF" w14:textId="254160D5" w:rsidR="00D91E23" w:rsidRDefault="009F77D3" w:rsidP="00D91E23">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القيادة الإنسانية في بيئات العمل الذكية</w:t>
                          </w:r>
                        </w:p>
                      </w:txbxContent>
                    </v:textbox>
                  </v:shape>
                </v:group>
                <w10:anchorlock/>
              </v:group>
            </w:pict>
          </mc:Fallback>
        </mc:AlternateContent>
      </w:r>
    </w:p>
    <w:p w14:paraId="32E47983" w14:textId="1CF4B7AE" w:rsidR="006B59BE" w:rsidRPr="009F77D3" w:rsidRDefault="008E0B6C" w:rsidP="009F77D3">
      <w:pPr>
        <w:pStyle w:val="ad"/>
        <w:rPr>
          <w:b w:val="0"/>
          <w:bCs/>
          <w:color w:val="168489"/>
          <w:rtl/>
        </w:rPr>
      </w:pPr>
      <w:r>
        <w:rPr>
          <w:noProof/>
        </w:rPr>
        <w:lastRenderedPageBreak/>
        <w:drawing>
          <wp:anchor distT="0" distB="0" distL="114300" distR="114300" simplePos="0" relativeHeight="252956672" behindDoc="0" locked="0" layoutInCell="1" allowOverlap="1" wp14:anchorId="5A497C57" wp14:editId="7337414F">
            <wp:simplePos x="0" y="0"/>
            <wp:positionH relativeFrom="margin">
              <wp:align>left</wp:align>
            </wp:positionH>
            <wp:positionV relativeFrom="paragraph">
              <wp:posOffset>305701</wp:posOffset>
            </wp:positionV>
            <wp:extent cx="1223010" cy="1223010"/>
            <wp:effectExtent l="0" t="0" r="0" b="0"/>
            <wp:wrapSquare wrapText="bothSides"/>
            <wp:docPr id="1973968313" name="Picture 1973968313" descr="Autom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descr="Automation "/>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9F77D3">
        <w:rPr>
          <w:b w:val="0"/>
          <w:bCs/>
          <w:color w:val="168489"/>
          <w:rtl/>
        </w:rPr>
        <w:t>أهمية العنصر البشري في عصر الأتمتة</w:t>
      </w:r>
    </w:p>
    <w:p w14:paraId="021669B0" w14:textId="2188ECE4" w:rsidR="006B59BE" w:rsidRPr="004733E9" w:rsidRDefault="006B59BE" w:rsidP="00D91E23">
      <w:pPr>
        <w:rPr>
          <w:rtl/>
        </w:rPr>
      </w:pPr>
      <w:r w:rsidRPr="004733E9">
        <w:rPr>
          <w:rtl/>
        </w:rPr>
        <w:t>على الرغم من التقدّم التكنولوجي، تظلّ القيادة الإنسانية عاملاً حاسماً في نجاح المؤسّسات. يقول ساتيا ناديلا، الرئيس التنفيذي لشركة مايكروسوفت: "يجب أن نتذكّر أنّ التكنولوجيا موجودة لخدمة البشر، وليس العكس."</w:t>
      </w:r>
      <w:r w:rsidR="008E0B6C" w:rsidRPr="008E0B6C">
        <w:t xml:space="preserve"> </w:t>
      </w:r>
    </w:p>
    <w:p w14:paraId="30E14946" w14:textId="77777777" w:rsidR="006B59BE" w:rsidRDefault="006B59BE" w:rsidP="009F77D3">
      <w:pPr>
        <w:pStyle w:val="ad"/>
        <w:rPr>
          <w:b w:val="0"/>
          <w:bCs/>
          <w:color w:val="168489"/>
          <w:rtl/>
        </w:rPr>
      </w:pPr>
      <w:r w:rsidRPr="009F77D3">
        <w:rPr>
          <w:b w:val="0"/>
          <w:bCs/>
          <w:color w:val="168489"/>
          <w:rtl/>
        </w:rPr>
        <w:t>خصائص القائد الفعّال في بيئة العمل الذكية:</w:t>
      </w:r>
    </w:p>
    <w:p w14:paraId="618C55DA" w14:textId="2DBB1ED4" w:rsidR="008E0B6C" w:rsidRPr="009F77D3" w:rsidRDefault="008E0B6C" w:rsidP="008E0B6C">
      <w:pPr>
        <w:pStyle w:val="ad"/>
        <w:rPr>
          <w:b w:val="0"/>
          <w:bCs/>
          <w:color w:val="168489"/>
          <w:rtl/>
        </w:rPr>
      </w:pPr>
      <w:r w:rsidRPr="008E0B6C">
        <w:rPr>
          <w:b w:val="0"/>
          <w:bCs/>
          <w:noProof/>
          <w:color w:val="168489"/>
        </w:rPr>
        <mc:AlternateContent>
          <mc:Choice Requires="wpg">
            <w:drawing>
              <wp:inline distT="0" distB="0" distL="0" distR="0" wp14:anchorId="7E9A83E1" wp14:editId="459F7CE3">
                <wp:extent cx="6109364" cy="1894498"/>
                <wp:effectExtent l="0" t="19050" r="0" b="0"/>
                <wp:docPr id="1973968314" name="Group 4527"/>
                <wp:cNvGraphicFramePr/>
                <a:graphic xmlns:a="http://schemas.openxmlformats.org/drawingml/2006/main">
                  <a:graphicData uri="http://schemas.microsoft.com/office/word/2010/wordprocessingGroup">
                    <wpg:wgp>
                      <wpg:cNvGrpSpPr/>
                      <wpg:grpSpPr>
                        <a:xfrm>
                          <a:off x="0" y="0"/>
                          <a:ext cx="6109364" cy="1894498"/>
                          <a:chOff x="0" y="0"/>
                          <a:chExt cx="6194573" cy="1921401"/>
                        </a:xfrm>
                      </wpg:grpSpPr>
                      <wpg:grpSp>
                        <wpg:cNvPr id="1973968315" name="Group 1973968315"/>
                        <wpg:cNvGrpSpPr/>
                        <wpg:grpSpPr>
                          <a:xfrm>
                            <a:off x="0" y="0"/>
                            <a:ext cx="6194573" cy="1921401"/>
                            <a:chOff x="0" y="0"/>
                            <a:chExt cx="6194573" cy="1921401"/>
                          </a:xfrm>
                        </wpg:grpSpPr>
                        <wpg:grpSp>
                          <wpg:cNvPr id="1973968316" name="Group 1973968316"/>
                          <wpg:cNvGrpSpPr/>
                          <wpg:grpSpPr>
                            <a:xfrm rot="10800000">
                              <a:off x="2863481" y="251587"/>
                              <a:ext cx="741139" cy="775879"/>
                              <a:chOff x="2863481" y="213487"/>
                              <a:chExt cx="812800" cy="850900"/>
                            </a:xfrm>
                          </wpg:grpSpPr>
                          <wps:wsp>
                            <wps:cNvPr id="1973968317" name="Freeform 5"/>
                            <wps:cNvSpPr/>
                            <wps:spPr>
                              <a:xfrm>
                                <a:off x="2863481" y="251587"/>
                                <a:ext cx="812800" cy="812800"/>
                              </a:xfrm>
                              <a:custGeom>
                                <a:avLst/>
                                <a:gdLst/>
                                <a:ahLst/>
                                <a:cxnLst/>
                                <a:rect l="l" t="t" r="r" b="b"/>
                                <a:pathLst>
                                  <a:path w="812800" h="812800">
                                    <a:moveTo>
                                      <a:pt x="39250" y="0"/>
                                    </a:moveTo>
                                    <a:lnTo>
                                      <a:pt x="773550" y="0"/>
                                    </a:lnTo>
                                    <a:cubicBezTo>
                                      <a:pt x="783960" y="0"/>
                                      <a:pt x="793943" y="4135"/>
                                      <a:pt x="801304" y="11496"/>
                                    </a:cubicBezTo>
                                    <a:cubicBezTo>
                                      <a:pt x="808665" y="18857"/>
                                      <a:pt x="812800" y="28840"/>
                                      <a:pt x="812800" y="39250"/>
                                    </a:cubicBezTo>
                                    <a:lnTo>
                                      <a:pt x="812800" y="773550"/>
                                    </a:lnTo>
                                    <a:cubicBezTo>
                                      <a:pt x="812800" y="783960"/>
                                      <a:pt x="808665" y="793943"/>
                                      <a:pt x="801304" y="801304"/>
                                    </a:cubicBezTo>
                                    <a:cubicBezTo>
                                      <a:pt x="793943" y="808665"/>
                                      <a:pt x="783960" y="812800"/>
                                      <a:pt x="773550" y="812800"/>
                                    </a:cubicBezTo>
                                    <a:lnTo>
                                      <a:pt x="39250" y="812800"/>
                                    </a:lnTo>
                                    <a:cubicBezTo>
                                      <a:pt x="28840" y="812800"/>
                                      <a:pt x="18857" y="808665"/>
                                      <a:pt x="11496" y="801304"/>
                                    </a:cubicBezTo>
                                    <a:cubicBezTo>
                                      <a:pt x="4135" y="793943"/>
                                      <a:pt x="0" y="783960"/>
                                      <a:pt x="0" y="773550"/>
                                    </a:cubicBezTo>
                                    <a:lnTo>
                                      <a:pt x="0" y="39250"/>
                                    </a:lnTo>
                                    <a:cubicBezTo>
                                      <a:pt x="0" y="28840"/>
                                      <a:pt x="4135" y="18857"/>
                                      <a:pt x="11496" y="11496"/>
                                    </a:cubicBezTo>
                                    <a:cubicBezTo>
                                      <a:pt x="18857" y="4135"/>
                                      <a:pt x="28840" y="0"/>
                                      <a:pt x="39250" y="0"/>
                                    </a:cubicBezTo>
                                    <a:close/>
                                  </a:path>
                                </a:pathLst>
                              </a:custGeom>
                              <a:solidFill>
                                <a:srgbClr val="DFE4E4"/>
                              </a:solidFill>
                            </wps:spPr>
                            <wps:bodyPr/>
                          </wps:wsp>
                          <wps:wsp>
                            <wps:cNvPr id="1973968318" name="TextBox 6"/>
                            <wps:cNvSpPr txBox="1"/>
                            <wps:spPr>
                              <a:xfrm>
                                <a:off x="2863481" y="213487"/>
                                <a:ext cx="812800" cy="850900"/>
                              </a:xfrm>
                              <a:prstGeom prst="rect">
                                <a:avLst/>
                              </a:prstGeom>
                            </wps:spPr>
                            <wps:bodyPr lIns="18298" tIns="18298" rIns="18298" bIns="18298" rtlCol="0" anchor="ctr"/>
                          </wps:wsp>
                        </wpg:grpSp>
                        <wpg:grpSp>
                          <wpg:cNvPr id="1973968319" name="Group 1973968319"/>
                          <wpg:cNvGrpSpPr/>
                          <wpg:grpSpPr>
                            <a:xfrm rot="10800000">
                              <a:off x="2947816" y="987417"/>
                              <a:ext cx="322507" cy="322507"/>
                              <a:chOff x="2947816" y="987417"/>
                              <a:chExt cx="812800" cy="812800"/>
                            </a:xfrm>
                          </wpg:grpSpPr>
                          <wps:wsp>
                            <wps:cNvPr id="1973968320" name="Freeform 8"/>
                            <wps:cNvSpPr/>
                            <wps:spPr>
                              <a:xfrm>
                                <a:off x="2947816" y="987417"/>
                                <a:ext cx="812800" cy="812800"/>
                              </a:xfrm>
                              <a:custGeom>
                                <a:avLst/>
                                <a:gdLst/>
                                <a:ahLst/>
                                <a:cxnLst/>
                                <a:rect l="l" t="t" r="r" b="b"/>
                                <a:pathLst>
                                  <a:path w="812800" h="812800">
                                    <a:moveTo>
                                      <a:pt x="406400" y="0"/>
                                    </a:moveTo>
                                    <a:lnTo>
                                      <a:pt x="0" y="406400"/>
                                    </a:lnTo>
                                    <a:lnTo>
                                      <a:pt x="203200" y="406400"/>
                                    </a:lnTo>
                                    <a:lnTo>
                                      <a:pt x="203200" y="812800"/>
                                    </a:lnTo>
                                    <a:lnTo>
                                      <a:pt x="609600" y="812800"/>
                                    </a:lnTo>
                                    <a:lnTo>
                                      <a:pt x="609600" y="406400"/>
                                    </a:lnTo>
                                    <a:lnTo>
                                      <a:pt x="812800" y="406400"/>
                                    </a:lnTo>
                                    <a:lnTo>
                                      <a:pt x="406400" y="0"/>
                                    </a:lnTo>
                                    <a:close/>
                                  </a:path>
                                </a:pathLst>
                              </a:custGeom>
                              <a:solidFill>
                                <a:srgbClr val="DFE4E4"/>
                              </a:solidFill>
                            </wps:spPr>
                            <wps:bodyPr/>
                          </wps:wsp>
                          <wps:wsp>
                            <wps:cNvPr id="1973968321" name="TextBox 9"/>
                            <wps:cNvSpPr txBox="1"/>
                            <wps:spPr>
                              <a:xfrm>
                                <a:off x="3151016" y="1041392"/>
                                <a:ext cx="406400" cy="758825"/>
                              </a:xfrm>
                              <a:prstGeom prst="rect">
                                <a:avLst/>
                              </a:prstGeom>
                            </wps:spPr>
                            <wps:bodyPr lIns="25458" tIns="25458" rIns="25458" bIns="25458" rtlCol="0" anchor="ctr"/>
                          </wps:wsp>
                        </wpg:grpSp>
                        <wpg:grpSp>
                          <wpg:cNvPr id="1973968322" name="Group 1973968322"/>
                          <wpg:cNvGrpSpPr/>
                          <wpg:grpSpPr>
                            <a:xfrm rot="10800000">
                              <a:off x="2591273" y="0"/>
                              <a:ext cx="741139" cy="775879"/>
                              <a:chOff x="2591273" y="-38100"/>
                              <a:chExt cx="812800" cy="850900"/>
                            </a:xfrm>
                          </wpg:grpSpPr>
                          <wps:wsp>
                            <wps:cNvPr id="1973968323" name="Freeform 11"/>
                            <wps:cNvSpPr/>
                            <wps:spPr>
                              <a:xfrm>
                                <a:off x="2591273" y="0"/>
                                <a:ext cx="812800" cy="812800"/>
                              </a:xfrm>
                              <a:custGeom>
                                <a:avLst/>
                                <a:gdLst/>
                                <a:ahLst/>
                                <a:cxnLst/>
                                <a:rect l="l" t="t" r="r" b="b"/>
                                <a:pathLst>
                                  <a:path w="812800" h="812800">
                                    <a:moveTo>
                                      <a:pt x="29438" y="0"/>
                                    </a:moveTo>
                                    <a:lnTo>
                                      <a:pt x="783362" y="0"/>
                                    </a:lnTo>
                                    <a:cubicBezTo>
                                      <a:pt x="799620" y="0"/>
                                      <a:pt x="812800" y="13180"/>
                                      <a:pt x="812800" y="29438"/>
                                    </a:cubicBezTo>
                                    <a:lnTo>
                                      <a:pt x="812800" y="783362"/>
                                    </a:lnTo>
                                    <a:cubicBezTo>
                                      <a:pt x="812800" y="799620"/>
                                      <a:pt x="799620" y="812800"/>
                                      <a:pt x="783362" y="812800"/>
                                    </a:cubicBezTo>
                                    <a:lnTo>
                                      <a:pt x="29438" y="812800"/>
                                    </a:lnTo>
                                    <a:cubicBezTo>
                                      <a:pt x="13180" y="812800"/>
                                      <a:pt x="0" y="799620"/>
                                      <a:pt x="0" y="783362"/>
                                    </a:cubicBezTo>
                                    <a:lnTo>
                                      <a:pt x="0" y="29438"/>
                                    </a:lnTo>
                                    <a:cubicBezTo>
                                      <a:pt x="0" y="13180"/>
                                      <a:pt x="13180" y="0"/>
                                      <a:pt x="29438" y="0"/>
                                    </a:cubicBezTo>
                                    <a:close/>
                                  </a:path>
                                </a:pathLst>
                              </a:custGeom>
                              <a:solidFill>
                                <a:srgbClr val="FFFFFF"/>
                              </a:solidFill>
                              <a:ln w="28575" cap="sq">
                                <a:solidFill>
                                  <a:srgbClr val="DFE4E4"/>
                                </a:solidFill>
                                <a:prstDash val="dash"/>
                                <a:miter/>
                              </a:ln>
                            </wps:spPr>
                            <wps:bodyPr/>
                          </wps:wsp>
                          <wps:wsp>
                            <wps:cNvPr id="1973968324" name="TextBox 12"/>
                            <wps:cNvSpPr txBox="1"/>
                            <wps:spPr>
                              <a:xfrm>
                                <a:off x="2591273" y="-38100"/>
                                <a:ext cx="812800" cy="850900"/>
                              </a:xfrm>
                              <a:prstGeom prst="rect">
                                <a:avLst/>
                              </a:prstGeom>
                            </wps:spPr>
                            <wps:bodyPr lIns="24341" tIns="24341" rIns="24341" bIns="24341" rtlCol="0" anchor="ctr"/>
                          </wps:wsp>
                        </wpg:grpSp>
                        <wpg:grpSp>
                          <wpg:cNvPr id="1973968325" name="Group 1973968325"/>
                          <wpg:cNvGrpSpPr/>
                          <wpg:grpSpPr>
                            <a:xfrm rot="10800000">
                              <a:off x="2739750" y="140229"/>
                              <a:ext cx="741139" cy="775879"/>
                              <a:chOff x="2739750" y="102129"/>
                              <a:chExt cx="812800" cy="850900"/>
                            </a:xfrm>
                          </wpg:grpSpPr>
                          <wps:wsp>
                            <wps:cNvPr id="1973968326" name="Freeform 14"/>
                            <wps:cNvSpPr/>
                            <wps:spPr>
                              <a:xfrm>
                                <a:off x="2739750" y="140229"/>
                                <a:ext cx="812800" cy="812800"/>
                              </a:xfrm>
                              <a:custGeom>
                                <a:avLst/>
                                <a:gdLst/>
                                <a:ahLst/>
                                <a:cxnLst/>
                                <a:rect l="l" t="t" r="r" b="b"/>
                                <a:pathLst>
                                  <a:path w="812800" h="812800">
                                    <a:moveTo>
                                      <a:pt x="49063" y="0"/>
                                    </a:moveTo>
                                    <a:lnTo>
                                      <a:pt x="763737" y="0"/>
                                    </a:lnTo>
                                    <a:cubicBezTo>
                                      <a:pt x="776749" y="0"/>
                                      <a:pt x="789229" y="5169"/>
                                      <a:pt x="798430" y="14370"/>
                                    </a:cubicBezTo>
                                    <a:cubicBezTo>
                                      <a:pt x="807631" y="23571"/>
                                      <a:pt x="812800" y="36051"/>
                                      <a:pt x="812800" y="49063"/>
                                    </a:cubicBezTo>
                                    <a:lnTo>
                                      <a:pt x="812800" y="763737"/>
                                    </a:lnTo>
                                    <a:cubicBezTo>
                                      <a:pt x="812800" y="776749"/>
                                      <a:pt x="807631" y="789229"/>
                                      <a:pt x="798430" y="798430"/>
                                    </a:cubicBezTo>
                                    <a:cubicBezTo>
                                      <a:pt x="789229" y="807631"/>
                                      <a:pt x="776749" y="812800"/>
                                      <a:pt x="763737" y="812800"/>
                                    </a:cubicBezTo>
                                    <a:lnTo>
                                      <a:pt x="49063" y="812800"/>
                                    </a:lnTo>
                                    <a:cubicBezTo>
                                      <a:pt x="36051" y="812800"/>
                                      <a:pt x="23571" y="807631"/>
                                      <a:pt x="14370" y="798430"/>
                                    </a:cubicBezTo>
                                    <a:cubicBezTo>
                                      <a:pt x="5169" y="789229"/>
                                      <a:pt x="0" y="776749"/>
                                      <a:pt x="0" y="763737"/>
                                    </a:cubicBezTo>
                                    <a:lnTo>
                                      <a:pt x="0" y="49063"/>
                                    </a:lnTo>
                                    <a:cubicBezTo>
                                      <a:pt x="0" y="36051"/>
                                      <a:pt x="5169" y="23571"/>
                                      <a:pt x="14370" y="14370"/>
                                    </a:cubicBezTo>
                                    <a:cubicBezTo>
                                      <a:pt x="23571" y="5169"/>
                                      <a:pt x="36051" y="0"/>
                                      <a:pt x="49063" y="0"/>
                                    </a:cubicBezTo>
                                    <a:close/>
                                  </a:path>
                                </a:pathLst>
                              </a:custGeom>
                              <a:solidFill>
                                <a:srgbClr val="FFD366"/>
                              </a:solidFill>
                              <a:ln cap="sq">
                                <a:noFill/>
                                <a:prstDash val="solid"/>
                                <a:miter/>
                              </a:ln>
                            </wps:spPr>
                            <wps:bodyPr/>
                          </wps:wsp>
                          <wps:wsp>
                            <wps:cNvPr id="1973968327" name="TextBox 15"/>
                            <wps:cNvSpPr txBox="1"/>
                            <wps:spPr>
                              <a:xfrm>
                                <a:off x="2739750" y="102129"/>
                                <a:ext cx="812800" cy="850900"/>
                              </a:xfrm>
                              <a:prstGeom prst="rect">
                                <a:avLst/>
                              </a:prstGeom>
                            </wps:spPr>
                            <wps:bodyPr lIns="24341" tIns="24341" rIns="24341" bIns="24341" rtlCol="0" anchor="ctr"/>
                          </wps:wsp>
                        </wpg:grpSp>
                        <wpg:grpSp>
                          <wpg:cNvPr id="1973968328" name="Group 1973968328"/>
                          <wpg:cNvGrpSpPr/>
                          <wpg:grpSpPr>
                            <a:xfrm rot="10800000">
                              <a:off x="4120825" y="251587"/>
                              <a:ext cx="741139" cy="775879"/>
                              <a:chOff x="4120825" y="213487"/>
                              <a:chExt cx="812800" cy="850900"/>
                            </a:xfrm>
                          </wpg:grpSpPr>
                          <wps:wsp>
                            <wps:cNvPr id="1973968329" name="Freeform 17"/>
                            <wps:cNvSpPr/>
                            <wps:spPr>
                              <a:xfrm>
                                <a:off x="4120825" y="251587"/>
                                <a:ext cx="812800" cy="812800"/>
                              </a:xfrm>
                              <a:custGeom>
                                <a:avLst/>
                                <a:gdLst/>
                                <a:ahLst/>
                                <a:cxnLst/>
                                <a:rect l="l" t="t" r="r" b="b"/>
                                <a:pathLst>
                                  <a:path w="812800" h="812800">
                                    <a:moveTo>
                                      <a:pt x="39250" y="0"/>
                                    </a:moveTo>
                                    <a:lnTo>
                                      <a:pt x="773550" y="0"/>
                                    </a:lnTo>
                                    <a:cubicBezTo>
                                      <a:pt x="783960" y="0"/>
                                      <a:pt x="793943" y="4135"/>
                                      <a:pt x="801304" y="11496"/>
                                    </a:cubicBezTo>
                                    <a:cubicBezTo>
                                      <a:pt x="808665" y="18857"/>
                                      <a:pt x="812800" y="28840"/>
                                      <a:pt x="812800" y="39250"/>
                                    </a:cubicBezTo>
                                    <a:lnTo>
                                      <a:pt x="812800" y="773550"/>
                                    </a:lnTo>
                                    <a:cubicBezTo>
                                      <a:pt x="812800" y="783960"/>
                                      <a:pt x="808665" y="793943"/>
                                      <a:pt x="801304" y="801304"/>
                                    </a:cubicBezTo>
                                    <a:cubicBezTo>
                                      <a:pt x="793943" y="808665"/>
                                      <a:pt x="783960" y="812800"/>
                                      <a:pt x="773550" y="812800"/>
                                    </a:cubicBezTo>
                                    <a:lnTo>
                                      <a:pt x="39250" y="812800"/>
                                    </a:lnTo>
                                    <a:cubicBezTo>
                                      <a:pt x="28840" y="812800"/>
                                      <a:pt x="18857" y="808665"/>
                                      <a:pt x="11496" y="801304"/>
                                    </a:cubicBezTo>
                                    <a:cubicBezTo>
                                      <a:pt x="4135" y="793943"/>
                                      <a:pt x="0" y="783960"/>
                                      <a:pt x="0" y="773550"/>
                                    </a:cubicBezTo>
                                    <a:lnTo>
                                      <a:pt x="0" y="39250"/>
                                    </a:lnTo>
                                    <a:cubicBezTo>
                                      <a:pt x="0" y="28840"/>
                                      <a:pt x="4135" y="18857"/>
                                      <a:pt x="11496" y="11496"/>
                                    </a:cubicBezTo>
                                    <a:cubicBezTo>
                                      <a:pt x="18857" y="4135"/>
                                      <a:pt x="28840" y="0"/>
                                      <a:pt x="39250" y="0"/>
                                    </a:cubicBezTo>
                                    <a:close/>
                                  </a:path>
                                </a:pathLst>
                              </a:custGeom>
                              <a:solidFill>
                                <a:srgbClr val="DFE4E4"/>
                              </a:solidFill>
                            </wps:spPr>
                            <wps:bodyPr/>
                          </wps:wsp>
                          <wps:wsp>
                            <wps:cNvPr id="1973968330" name="TextBox 18"/>
                            <wps:cNvSpPr txBox="1"/>
                            <wps:spPr>
                              <a:xfrm>
                                <a:off x="4120825" y="213487"/>
                                <a:ext cx="812800" cy="850900"/>
                              </a:xfrm>
                              <a:prstGeom prst="rect">
                                <a:avLst/>
                              </a:prstGeom>
                            </wps:spPr>
                            <wps:bodyPr lIns="18298" tIns="18298" rIns="18298" bIns="18298" rtlCol="0" anchor="ctr"/>
                          </wps:wsp>
                        </wpg:grpSp>
                        <wpg:grpSp>
                          <wpg:cNvPr id="1973968331" name="Group 1973968331"/>
                          <wpg:cNvGrpSpPr/>
                          <wpg:grpSpPr>
                            <a:xfrm rot="10800000">
                              <a:off x="4205160" y="987417"/>
                              <a:ext cx="322507" cy="322507"/>
                              <a:chOff x="4205160" y="987417"/>
                              <a:chExt cx="812800" cy="812800"/>
                            </a:xfrm>
                          </wpg:grpSpPr>
                          <wps:wsp>
                            <wps:cNvPr id="1973968332" name="Freeform 20"/>
                            <wps:cNvSpPr/>
                            <wps:spPr>
                              <a:xfrm>
                                <a:off x="4205160" y="987417"/>
                                <a:ext cx="812800" cy="812800"/>
                              </a:xfrm>
                              <a:custGeom>
                                <a:avLst/>
                                <a:gdLst/>
                                <a:ahLst/>
                                <a:cxnLst/>
                                <a:rect l="l" t="t" r="r" b="b"/>
                                <a:pathLst>
                                  <a:path w="812800" h="812800">
                                    <a:moveTo>
                                      <a:pt x="406400" y="0"/>
                                    </a:moveTo>
                                    <a:lnTo>
                                      <a:pt x="0" y="406400"/>
                                    </a:lnTo>
                                    <a:lnTo>
                                      <a:pt x="203200" y="406400"/>
                                    </a:lnTo>
                                    <a:lnTo>
                                      <a:pt x="203200" y="812800"/>
                                    </a:lnTo>
                                    <a:lnTo>
                                      <a:pt x="609600" y="812800"/>
                                    </a:lnTo>
                                    <a:lnTo>
                                      <a:pt x="609600" y="406400"/>
                                    </a:lnTo>
                                    <a:lnTo>
                                      <a:pt x="812800" y="406400"/>
                                    </a:lnTo>
                                    <a:lnTo>
                                      <a:pt x="406400" y="0"/>
                                    </a:lnTo>
                                    <a:close/>
                                  </a:path>
                                </a:pathLst>
                              </a:custGeom>
                              <a:solidFill>
                                <a:srgbClr val="DFE4E4"/>
                              </a:solidFill>
                            </wps:spPr>
                            <wps:bodyPr/>
                          </wps:wsp>
                          <wps:wsp>
                            <wps:cNvPr id="1973968333" name="TextBox 21"/>
                            <wps:cNvSpPr txBox="1"/>
                            <wps:spPr>
                              <a:xfrm>
                                <a:off x="4408360" y="1041392"/>
                                <a:ext cx="406400" cy="758825"/>
                              </a:xfrm>
                              <a:prstGeom prst="rect">
                                <a:avLst/>
                              </a:prstGeom>
                            </wps:spPr>
                            <wps:bodyPr lIns="25458" tIns="25458" rIns="25458" bIns="25458" rtlCol="0" anchor="ctr"/>
                          </wps:wsp>
                        </wpg:grpSp>
                        <wpg:grpSp>
                          <wpg:cNvPr id="1973968334" name="Group 1973968334"/>
                          <wpg:cNvGrpSpPr/>
                          <wpg:grpSpPr>
                            <a:xfrm rot="10800000">
                              <a:off x="3848616" y="0"/>
                              <a:ext cx="741139" cy="775879"/>
                              <a:chOff x="3848616" y="-38100"/>
                              <a:chExt cx="812800" cy="850900"/>
                            </a:xfrm>
                          </wpg:grpSpPr>
                          <wps:wsp>
                            <wps:cNvPr id="1973968335" name="Freeform 23"/>
                            <wps:cNvSpPr/>
                            <wps:spPr>
                              <a:xfrm>
                                <a:off x="3848616" y="0"/>
                                <a:ext cx="812800" cy="812800"/>
                              </a:xfrm>
                              <a:custGeom>
                                <a:avLst/>
                                <a:gdLst/>
                                <a:ahLst/>
                                <a:cxnLst/>
                                <a:rect l="l" t="t" r="r" b="b"/>
                                <a:pathLst>
                                  <a:path w="812800" h="812800">
                                    <a:moveTo>
                                      <a:pt x="29438" y="0"/>
                                    </a:moveTo>
                                    <a:lnTo>
                                      <a:pt x="783362" y="0"/>
                                    </a:lnTo>
                                    <a:cubicBezTo>
                                      <a:pt x="799620" y="0"/>
                                      <a:pt x="812800" y="13180"/>
                                      <a:pt x="812800" y="29438"/>
                                    </a:cubicBezTo>
                                    <a:lnTo>
                                      <a:pt x="812800" y="783362"/>
                                    </a:lnTo>
                                    <a:cubicBezTo>
                                      <a:pt x="812800" y="799620"/>
                                      <a:pt x="799620" y="812800"/>
                                      <a:pt x="783362" y="812800"/>
                                    </a:cubicBezTo>
                                    <a:lnTo>
                                      <a:pt x="29438" y="812800"/>
                                    </a:lnTo>
                                    <a:cubicBezTo>
                                      <a:pt x="13180" y="812800"/>
                                      <a:pt x="0" y="799620"/>
                                      <a:pt x="0" y="783362"/>
                                    </a:cubicBezTo>
                                    <a:lnTo>
                                      <a:pt x="0" y="29438"/>
                                    </a:lnTo>
                                    <a:cubicBezTo>
                                      <a:pt x="0" y="13180"/>
                                      <a:pt x="13180" y="0"/>
                                      <a:pt x="29438" y="0"/>
                                    </a:cubicBezTo>
                                    <a:close/>
                                  </a:path>
                                </a:pathLst>
                              </a:custGeom>
                              <a:solidFill>
                                <a:srgbClr val="FFFFFF"/>
                              </a:solidFill>
                              <a:ln w="28575" cap="sq">
                                <a:solidFill>
                                  <a:srgbClr val="DFE4E4"/>
                                </a:solidFill>
                                <a:prstDash val="dash"/>
                                <a:miter/>
                              </a:ln>
                            </wps:spPr>
                            <wps:bodyPr/>
                          </wps:wsp>
                          <wps:wsp>
                            <wps:cNvPr id="1973968336" name="TextBox 24"/>
                            <wps:cNvSpPr txBox="1"/>
                            <wps:spPr>
                              <a:xfrm>
                                <a:off x="3848616" y="-38100"/>
                                <a:ext cx="812800" cy="850900"/>
                              </a:xfrm>
                              <a:prstGeom prst="rect">
                                <a:avLst/>
                              </a:prstGeom>
                            </wps:spPr>
                            <wps:bodyPr lIns="24341" tIns="24341" rIns="24341" bIns="24341" rtlCol="0" anchor="ctr"/>
                          </wps:wsp>
                        </wpg:grpSp>
                        <wpg:grpSp>
                          <wpg:cNvPr id="1973968337" name="Group 1973968337"/>
                          <wpg:cNvGrpSpPr/>
                          <wpg:grpSpPr>
                            <a:xfrm rot="10800000">
                              <a:off x="3997094" y="140229"/>
                              <a:ext cx="741139" cy="775879"/>
                              <a:chOff x="3997094" y="102129"/>
                              <a:chExt cx="812800" cy="850900"/>
                            </a:xfrm>
                          </wpg:grpSpPr>
                          <wps:wsp>
                            <wps:cNvPr id="1973968338" name="Freeform 26"/>
                            <wps:cNvSpPr/>
                            <wps:spPr>
                              <a:xfrm>
                                <a:off x="3997094" y="140229"/>
                                <a:ext cx="812800" cy="812800"/>
                              </a:xfrm>
                              <a:custGeom>
                                <a:avLst/>
                                <a:gdLst/>
                                <a:ahLst/>
                                <a:cxnLst/>
                                <a:rect l="l" t="t" r="r" b="b"/>
                                <a:pathLst>
                                  <a:path w="812800" h="812800">
                                    <a:moveTo>
                                      <a:pt x="49063" y="0"/>
                                    </a:moveTo>
                                    <a:lnTo>
                                      <a:pt x="763737" y="0"/>
                                    </a:lnTo>
                                    <a:cubicBezTo>
                                      <a:pt x="776749" y="0"/>
                                      <a:pt x="789229" y="5169"/>
                                      <a:pt x="798430" y="14370"/>
                                    </a:cubicBezTo>
                                    <a:cubicBezTo>
                                      <a:pt x="807631" y="23571"/>
                                      <a:pt x="812800" y="36051"/>
                                      <a:pt x="812800" y="49063"/>
                                    </a:cubicBezTo>
                                    <a:lnTo>
                                      <a:pt x="812800" y="763737"/>
                                    </a:lnTo>
                                    <a:cubicBezTo>
                                      <a:pt x="812800" y="776749"/>
                                      <a:pt x="807631" y="789229"/>
                                      <a:pt x="798430" y="798430"/>
                                    </a:cubicBezTo>
                                    <a:cubicBezTo>
                                      <a:pt x="789229" y="807631"/>
                                      <a:pt x="776749" y="812800"/>
                                      <a:pt x="763737" y="812800"/>
                                    </a:cubicBezTo>
                                    <a:lnTo>
                                      <a:pt x="49063" y="812800"/>
                                    </a:lnTo>
                                    <a:cubicBezTo>
                                      <a:pt x="36051" y="812800"/>
                                      <a:pt x="23571" y="807631"/>
                                      <a:pt x="14370" y="798430"/>
                                    </a:cubicBezTo>
                                    <a:cubicBezTo>
                                      <a:pt x="5169" y="789229"/>
                                      <a:pt x="0" y="776749"/>
                                      <a:pt x="0" y="763737"/>
                                    </a:cubicBezTo>
                                    <a:lnTo>
                                      <a:pt x="0" y="49063"/>
                                    </a:lnTo>
                                    <a:cubicBezTo>
                                      <a:pt x="0" y="36051"/>
                                      <a:pt x="5169" y="23571"/>
                                      <a:pt x="14370" y="14370"/>
                                    </a:cubicBezTo>
                                    <a:cubicBezTo>
                                      <a:pt x="23571" y="5169"/>
                                      <a:pt x="36051" y="0"/>
                                      <a:pt x="49063" y="0"/>
                                    </a:cubicBezTo>
                                    <a:close/>
                                  </a:path>
                                </a:pathLst>
                              </a:custGeom>
                              <a:solidFill>
                                <a:schemeClr val="bg1">
                                  <a:lumMod val="50000"/>
                                </a:schemeClr>
                              </a:solidFill>
                              <a:ln cap="sq">
                                <a:noFill/>
                                <a:prstDash val="solid"/>
                                <a:miter/>
                              </a:ln>
                            </wps:spPr>
                            <wps:bodyPr/>
                          </wps:wsp>
                          <wps:wsp>
                            <wps:cNvPr id="1973968339" name="TextBox 27"/>
                            <wps:cNvSpPr txBox="1"/>
                            <wps:spPr>
                              <a:xfrm>
                                <a:off x="3997094" y="102129"/>
                                <a:ext cx="812800" cy="850900"/>
                              </a:xfrm>
                              <a:prstGeom prst="rect">
                                <a:avLst/>
                              </a:prstGeom>
                            </wps:spPr>
                            <wps:bodyPr lIns="24341" tIns="24341" rIns="24341" bIns="24341" rtlCol="0" anchor="ctr"/>
                          </wps:wsp>
                        </wpg:grpSp>
                        <wpg:grpSp>
                          <wpg:cNvPr id="1973968340" name="Group 1973968340"/>
                          <wpg:cNvGrpSpPr/>
                          <wpg:grpSpPr>
                            <a:xfrm rot="10800000">
                              <a:off x="5378168" y="251587"/>
                              <a:ext cx="741139" cy="775879"/>
                              <a:chOff x="5378168" y="213487"/>
                              <a:chExt cx="812800" cy="850900"/>
                            </a:xfrm>
                          </wpg:grpSpPr>
                          <wps:wsp>
                            <wps:cNvPr id="1973968341" name="Freeform 29"/>
                            <wps:cNvSpPr/>
                            <wps:spPr>
                              <a:xfrm>
                                <a:off x="5378168" y="251587"/>
                                <a:ext cx="812800" cy="812800"/>
                              </a:xfrm>
                              <a:custGeom>
                                <a:avLst/>
                                <a:gdLst/>
                                <a:ahLst/>
                                <a:cxnLst/>
                                <a:rect l="l" t="t" r="r" b="b"/>
                                <a:pathLst>
                                  <a:path w="812800" h="812800">
                                    <a:moveTo>
                                      <a:pt x="39250" y="0"/>
                                    </a:moveTo>
                                    <a:lnTo>
                                      <a:pt x="773550" y="0"/>
                                    </a:lnTo>
                                    <a:cubicBezTo>
                                      <a:pt x="783960" y="0"/>
                                      <a:pt x="793943" y="4135"/>
                                      <a:pt x="801304" y="11496"/>
                                    </a:cubicBezTo>
                                    <a:cubicBezTo>
                                      <a:pt x="808665" y="18857"/>
                                      <a:pt x="812800" y="28840"/>
                                      <a:pt x="812800" y="39250"/>
                                    </a:cubicBezTo>
                                    <a:lnTo>
                                      <a:pt x="812800" y="773550"/>
                                    </a:lnTo>
                                    <a:cubicBezTo>
                                      <a:pt x="812800" y="783960"/>
                                      <a:pt x="808665" y="793943"/>
                                      <a:pt x="801304" y="801304"/>
                                    </a:cubicBezTo>
                                    <a:cubicBezTo>
                                      <a:pt x="793943" y="808665"/>
                                      <a:pt x="783960" y="812800"/>
                                      <a:pt x="773550" y="812800"/>
                                    </a:cubicBezTo>
                                    <a:lnTo>
                                      <a:pt x="39250" y="812800"/>
                                    </a:lnTo>
                                    <a:cubicBezTo>
                                      <a:pt x="28840" y="812800"/>
                                      <a:pt x="18857" y="808665"/>
                                      <a:pt x="11496" y="801304"/>
                                    </a:cubicBezTo>
                                    <a:cubicBezTo>
                                      <a:pt x="4135" y="793943"/>
                                      <a:pt x="0" y="783960"/>
                                      <a:pt x="0" y="773550"/>
                                    </a:cubicBezTo>
                                    <a:lnTo>
                                      <a:pt x="0" y="39250"/>
                                    </a:lnTo>
                                    <a:cubicBezTo>
                                      <a:pt x="0" y="28840"/>
                                      <a:pt x="4135" y="18857"/>
                                      <a:pt x="11496" y="11496"/>
                                    </a:cubicBezTo>
                                    <a:cubicBezTo>
                                      <a:pt x="18857" y="4135"/>
                                      <a:pt x="28840" y="0"/>
                                      <a:pt x="39250" y="0"/>
                                    </a:cubicBezTo>
                                    <a:close/>
                                  </a:path>
                                </a:pathLst>
                              </a:custGeom>
                              <a:solidFill>
                                <a:srgbClr val="DFE4E4"/>
                              </a:solidFill>
                            </wps:spPr>
                            <wps:bodyPr/>
                          </wps:wsp>
                          <wps:wsp>
                            <wps:cNvPr id="1973968342" name="TextBox 30"/>
                            <wps:cNvSpPr txBox="1"/>
                            <wps:spPr>
                              <a:xfrm>
                                <a:off x="5378168" y="213487"/>
                                <a:ext cx="812800" cy="850900"/>
                              </a:xfrm>
                              <a:prstGeom prst="rect">
                                <a:avLst/>
                              </a:prstGeom>
                            </wps:spPr>
                            <wps:bodyPr lIns="18298" tIns="18298" rIns="18298" bIns="18298" rtlCol="0" anchor="ctr"/>
                          </wps:wsp>
                        </wpg:grpSp>
                        <wpg:grpSp>
                          <wpg:cNvPr id="1973968343" name="Group 1973968343"/>
                          <wpg:cNvGrpSpPr/>
                          <wpg:grpSpPr>
                            <a:xfrm rot="10800000">
                              <a:off x="5462503" y="987417"/>
                              <a:ext cx="322507" cy="322507"/>
                              <a:chOff x="5462503" y="987417"/>
                              <a:chExt cx="812800" cy="812800"/>
                            </a:xfrm>
                          </wpg:grpSpPr>
                          <wps:wsp>
                            <wps:cNvPr id="1973968344" name="Freeform 32"/>
                            <wps:cNvSpPr/>
                            <wps:spPr>
                              <a:xfrm>
                                <a:off x="5462503" y="987417"/>
                                <a:ext cx="812800" cy="812800"/>
                              </a:xfrm>
                              <a:custGeom>
                                <a:avLst/>
                                <a:gdLst/>
                                <a:ahLst/>
                                <a:cxnLst/>
                                <a:rect l="l" t="t" r="r" b="b"/>
                                <a:pathLst>
                                  <a:path w="812800" h="812800">
                                    <a:moveTo>
                                      <a:pt x="406400" y="0"/>
                                    </a:moveTo>
                                    <a:lnTo>
                                      <a:pt x="0" y="406400"/>
                                    </a:lnTo>
                                    <a:lnTo>
                                      <a:pt x="203200" y="406400"/>
                                    </a:lnTo>
                                    <a:lnTo>
                                      <a:pt x="203200" y="812800"/>
                                    </a:lnTo>
                                    <a:lnTo>
                                      <a:pt x="609600" y="812800"/>
                                    </a:lnTo>
                                    <a:lnTo>
                                      <a:pt x="609600" y="406400"/>
                                    </a:lnTo>
                                    <a:lnTo>
                                      <a:pt x="812800" y="406400"/>
                                    </a:lnTo>
                                    <a:lnTo>
                                      <a:pt x="406400" y="0"/>
                                    </a:lnTo>
                                    <a:close/>
                                  </a:path>
                                </a:pathLst>
                              </a:custGeom>
                              <a:solidFill>
                                <a:srgbClr val="DFE4E4"/>
                              </a:solidFill>
                            </wps:spPr>
                            <wps:bodyPr/>
                          </wps:wsp>
                          <wps:wsp>
                            <wps:cNvPr id="1973968345" name="TextBox 33"/>
                            <wps:cNvSpPr txBox="1"/>
                            <wps:spPr>
                              <a:xfrm>
                                <a:off x="5665703" y="1041392"/>
                                <a:ext cx="406400" cy="758825"/>
                              </a:xfrm>
                              <a:prstGeom prst="rect">
                                <a:avLst/>
                              </a:prstGeom>
                            </wps:spPr>
                            <wps:bodyPr lIns="25458" tIns="25458" rIns="25458" bIns="25458" rtlCol="0" anchor="ctr"/>
                          </wps:wsp>
                        </wpg:grpSp>
                        <wpg:grpSp>
                          <wpg:cNvPr id="1973968346" name="Group 1973968346"/>
                          <wpg:cNvGrpSpPr/>
                          <wpg:grpSpPr>
                            <a:xfrm rot="10800000">
                              <a:off x="5105960" y="0"/>
                              <a:ext cx="741139" cy="775879"/>
                              <a:chOff x="5105960" y="-38100"/>
                              <a:chExt cx="812800" cy="850900"/>
                            </a:xfrm>
                          </wpg:grpSpPr>
                          <wps:wsp>
                            <wps:cNvPr id="1973968347" name="Freeform 35"/>
                            <wps:cNvSpPr/>
                            <wps:spPr>
                              <a:xfrm>
                                <a:off x="5105960" y="0"/>
                                <a:ext cx="812800" cy="812800"/>
                              </a:xfrm>
                              <a:custGeom>
                                <a:avLst/>
                                <a:gdLst/>
                                <a:ahLst/>
                                <a:cxnLst/>
                                <a:rect l="l" t="t" r="r" b="b"/>
                                <a:pathLst>
                                  <a:path w="812800" h="812800">
                                    <a:moveTo>
                                      <a:pt x="29438" y="0"/>
                                    </a:moveTo>
                                    <a:lnTo>
                                      <a:pt x="783362" y="0"/>
                                    </a:lnTo>
                                    <a:cubicBezTo>
                                      <a:pt x="799620" y="0"/>
                                      <a:pt x="812800" y="13180"/>
                                      <a:pt x="812800" y="29438"/>
                                    </a:cubicBezTo>
                                    <a:lnTo>
                                      <a:pt x="812800" y="783362"/>
                                    </a:lnTo>
                                    <a:cubicBezTo>
                                      <a:pt x="812800" y="799620"/>
                                      <a:pt x="799620" y="812800"/>
                                      <a:pt x="783362" y="812800"/>
                                    </a:cubicBezTo>
                                    <a:lnTo>
                                      <a:pt x="29438" y="812800"/>
                                    </a:lnTo>
                                    <a:cubicBezTo>
                                      <a:pt x="13180" y="812800"/>
                                      <a:pt x="0" y="799620"/>
                                      <a:pt x="0" y="783362"/>
                                    </a:cubicBezTo>
                                    <a:lnTo>
                                      <a:pt x="0" y="29438"/>
                                    </a:lnTo>
                                    <a:cubicBezTo>
                                      <a:pt x="0" y="13180"/>
                                      <a:pt x="13180" y="0"/>
                                      <a:pt x="29438" y="0"/>
                                    </a:cubicBezTo>
                                    <a:close/>
                                  </a:path>
                                </a:pathLst>
                              </a:custGeom>
                              <a:solidFill>
                                <a:srgbClr val="FFFFFF"/>
                              </a:solidFill>
                              <a:ln w="28575" cap="sq">
                                <a:solidFill>
                                  <a:srgbClr val="DFE4E4"/>
                                </a:solidFill>
                                <a:prstDash val="dash"/>
                                <a:miter/>
                              </a:ln>
                            </wps:spPr>
                            <wps:bodyPr/>
                          </wps:wsp>
                          <wps:wsp>
                            <wps:cNvPr id="1973968348" name="TextBox 36"/>
                            <wps:cNvSpPr txBox="1"/>
                            <wps:spPr>
                              <a:xfrm>
                                <a:off x="5105960" y="-38100"/>
                                <a:ext cx="812800" cy="850900"/>
                              </a:xfrm>
                              <a:prstGeom prst="rect">
                                <a:avLst/>
                              </a:prstGeom>
                            </wps:spPr>
                            <wps:bodyPr lIns="24341" tIns="24341" rIns="24341" bIns="24341" rtlCol="0" anchor="ctr"/>
                          </wps:wsp>
                        </wpg:grpSp>
                        <wpg:grpSp>
                          <wpg:cNvPr id="1973968349" name="Group 1973968349"/>
                          <wpg:cNvGrpSpPr/>
                          <wpg:grpSpPr>
                            <a:xfrm rot="10800000">
                              <a:off x="5262054" y="140229"/>
                              <a:ext cx="741139" cy="775879"/>
                              <a:chOff x="5262054" y="102129"/>
                              <a:chExt cx="812800" cy="850900"/>
                            </a:xfrm>
                          </wpg:grpSpPr>
                          <wps:wsp>
                            <wps:cNvPr id="1973968350" name="Freeform 38"/>
                            <wps:cNvSpPr/>
                            <wps:spPr>
                              <a:xfrm>
                                <a:off x="5262054" y="140229"/>
                                <a:ext cx="812800" cy="812800"/>
                              </a:xfrm>
                              <a:custGeom>
                                <a:avLst/>
                                <a:gdLst/>
                                <a:ahLst/>
                                <a:cxnLst/>
                                <a:rect l="l" t="t" r="r" b="b"/>
                                <a:pathLst>
                                  <a:path w="812800" h="812800">
                                    <a:moveTo>
                                      <a:pt x="49063" y="0"/>
                                    </a:moveTo>
                                    <a:lnTo>
                                      <a:pt x="763737" y="0"/>
                                    </a:lnTo>
                                    <a:cubicBezTo>
                                      <a:pt x="776749" y="0"/>
                                      <a:pt x="789229" y="5169"/>
                                      <a:pt x="798430" y="14370"/>
                                    </a:cubicBezTo>
                                    <a:cubicBezTo>
                                      <a:pt x="807631" y="23571"/>
                                      <a:pt x="812800" y="36051"/>
                                      <a:pt x="812800" y="49063"/>
                                    </a:cubicBezTo>
                                    <a:lnTo>
                                      <a:pt x="812800" y="763737"/>
                                    </a:lnTo>
                                    <a:cubicBezTo>
                                      <a:pt x="812800" y="776749"/>
                                      <a:pt x="807631" y="789229"/>
                                      <a:pt x="798430" y="798430"/>
                                    </a:cubicBezTo>
                                    <a:cubicBezTo>
                                      <a:pt x="789229" y="807631"/>
                                      <a:pt x="776749" y="812800"/>
                                      <a:pt x="763737" y="812800"/>
                                    </a:cubicBezTo>
                                    <a:lnTo>
                                      <a:pt x="49063" y="812800"/>
                                    </a:lnTo>
                                    <a:cubicBezTo>
                                      <a:pt x="36051" y="812800"/>
                                      <a:pt x="23571" y="807631"/>
                                      <a:pt x="14370" y="798430"/>
                                    </a:cubicBezTo>
                                    <a:cubicBezTo>
                                      <a:pt x="5169" y="789229"/>
                                      <a:pt x="0" y="776749"/>
                                      <a:pt x="0" y="763737"/>
                                    </a:cubicBezTo>
                                    <a:lnTo>
                                      <a:pt x="0" y="49063"/>
                                    </a:lnTo>
                                    <a:cubicBezTo>
                                      <a:pt x="0" y="36051"/>
                                      <a:pt x="5169" y="23571"/>
                                      <a:pt x="14370" y="14370"/>
                                    </a:cubicBezTo>
                                    <a:cubicBezTo>
                                      <a:pt x="23571" y="5169"/>
                                      <a:pt x="36051" y="0"/>
                                      <a:pt x="49063" y="0"/>
                                    </a:cubicBezTo>
                                    <a:close/>
                                  </a:path>
                                </a:pathLst>
                              </a:custGeom>
                              <a:solidFill>
                                <a:srgbClr val="168489"/>
                              </a:solidFill>
                              <a:ln cap="sq">
                                <a:noFill/>
                                <a:prstDash val="solid"/>
                                <a:miter/>
                              </a:ln>
                            </wps:spPr>
                            <wps:bodyPr/>
                          </wps:wsp>
                          <wps:wsp>
                            <wps:cNvPr id="1973968351" name="TextBox 39"/>
                            <wps:cNvSpPr txBox="1"/>
                            <wps:spPr>
                              <a:xfrm>
                                <a:off x="5262054" y="102129"/>
                                <a:ext cx="812800" cy="850900"/>
                              </a:xfrm>
                              <a:prstGeom prst="rect">
                                <a:avLst/>
                              </a:prstGeom>
                            </wps:spPr>
                            <wps:bodyPr lIns="24341" tIns="24341" rIns="24341" bIns="24341" rtlCol="0" anchor="ctr"/>
                          </wps:wsp>
                        </wpg:grpSp>
                        <wpg:grpSp>
                          <wpg:cNvPr id="1973968352" name="Group 1973968352"/>
                          <wpg:cNvGrpSpPr/>
                          <wpg:grpSpPr>
                            <a:xfrm rot="10800000">
                              <a:off x="292416" y="251587"/>
                              <a:ext cx="741139" cy="775879"/>
                              <a:chOff x="292416" y="213487"/>
                              <a:chExt cx="812800" cy="850900"/>
                            </a:xfrm>
                          </wpg:grpSpPr>
                          <wps:wsp>
                            <wps:cNvPr id="1973968353" name="Freeform 41"/>
                            <wps:cNvSpPr/>
                            <wps:spPr>
                              <a:xfrm>
                                <a:off x="292416" y="251587"/>
                                <a:ext cx="812800" cy="812800"/>
                              </a:xfrm>
                              <a:custGeom>
                                <a:avLst/>
                                <a:gdLst/>
                                <a:ahLst/>
                                <a:cxnLst/>
                                <a:rect l="l" t="t" r="r" b="b"/>
                                <a:pathLst>
                                  <a:path w="812800" h="812800">
                                    <a:moveTo>
                                      <a:pt x="39250" y="0"/>
                                    </a:moveTo>
                                    <a:lnTo>
                                      <a:pt x="773550" y="0"/>
                                    </a:lnTo>
                                    <a:cubicBezTo>
                                      <a:pt x="783960" y="0"/>
                                      <a:pt x="793943" y="4135"/>
                                      <a:pt x="801304" y="11496"/>
                                    </a:cubicBezTo>
                                    <a:cubicBezTo>
                                      <a:pt x="808665" y="18857"/>
                                      <a:pt x="812800" y="28840"/>
                                      <a:pt x="812800" y="39250"/>
                                    </a:cubicBezTo>
                                    <a:lnTo>
                                      <a:pt x="812800" y="773550"/>
                                    </a:lnTo>
                                    <a:cubicBezTo>
                                      <a:pt x="812800" y="783960"/>
                                      <a:pt x="808665" y="793943"/>
                                      <a:pt x="801304" y="801304"/>
                                    </a:cubicBezTo>
                                    <a:cubicBezTo>
                                      <a:pt x="793943" y="808665"/>
                                      <a:pt x="783960" y="812800"/>
                                      <a:pt x="773550" y="812800"/>
                                    </a:cubicBezTo>
                                    <a:lnTo>
                                      <a:pt x="39250" y="812800"/>
                                    </a:lnTo>
                                    <a:cubicBezTo>
                                      <a:pt x="28840" y="812800"/>
                                      <a:pt x="18857" y="808665"/>
                                      <a:pt x="11496" y="801304"/>
                                    </a:cubicBezTo>
                                    <a:cubicBezTo>
                                      <a:pt x="4135" y="793943"/>
                                      <a:pt x="0" y="783960"/>
                                      <a:pt x="0" y="773550"/>
                                    </a:cubicBezTo>
                                    <a:lnTo>
                                      <a:pt x="0" y="39250"/>
                                    </a:lnTo>
                                    <a:cubicBezTo>
                                      <a:pt x="0" y="28840"/>
                                      <a:pt x="4135" y="18857"/>
                                      <a:pt x="11496" y="11496"/>
                                    </a:cubicBezTo>
                                    <a:cubicBezTo>
                                      <a:pt x="18857" y="4135"/>
                                      <a:pt x="28840" y="0"/>
                                      <a:pt x="39250" y="0"/>
                                    </a:cubicBezTo>
                                    <a:close/>
                                  </a:path>
                                </a:pathLst>
                              </a:custGeom>
                              <a:solidFill>
                                <a:srgbClr val="DFE4E4"/>
                              </a:solidFill>
                            </wps:spPr>
                            <wps:bodyPr/>
                          </wps:wsp>
                          <wps:wsp>
                            <wps:cNvPr id="1973968354" name="TextBox 42"/>
                            <wps:cNvSpPr txBox="1"/>
                            <wps:spPr>
                              <a:xfrm>
                                <a:off x="292416" y="213487"/>
                                <a:ext cx="812800" cy="850900"/>
                              </a:xfrm>
                              <a:prstGeom prst="rect">
                                <a:avLst/>
                              </a:prstGeom>
                            </wps:spPr>
                            <wps:bodyPr lIns="18298" tIns="18298" rIns="18298" bIns="18298" rtlCol="0" anchor="ctr"/>
                          </wps:wsp>
                        </wpg:grpSp>
                        <wpg:grpSp>
                          <wpg:cNvPr id="1973968355" name="Group 1973968355"/>
                          <wpg:cNvGrpSpPr/>
                          <wpg:grpSpPr>
                            <a:xfrm rot="10800000">
                              <a:off x="376751" y="987417"/>
                              <a:ext cx="322507" cy="322507"/>
                              <a:chOff x="376751" y="987417"/>
                              <a:chExt cx="812800" cy="812800"/>
                            </a:xfrm>
                          </wpg:grpSpPr>
                          <wps:wsp>
                            <wps:cNvPr id="1973968356" name="Freeform 44"/>
                            <wps:cNvSpPr/>
                            <wps:spPr>
                              <a:xfrm>
                                <a:off x="376751" y="987417"/>
                                <a:ext cx="812800" cy="812800"/>
                              </a:xfrm>
                              <a:custGeom>
                                <a:avLst/>
                                <a:gdLst/>
                                <a:ahLst/>
                                <a:cxnLst/>
                                <a:rect l="l" t="t" r="r" b="b"/>
                                <a:pathLst>
                                  <a:path w="812800" h="812800">
                                    <a:moveTo>
                                      <a:pt x="406400" y="0"/>
                                    </a:moveTo>
                                    <a:lnTo>
                                      <a:pt x="0" y="406400"/>
                                    </a:lnTo>
                                    <a:lnTo>
                                      <a:pt x="203200" y="406400"/>
                                    </a:lnTo>
                                    <a:lnTo>
                                      <a:pt x="203200" y="812800"/>
                                    </a:lnTo>
                                    <a:lnTo>
                                      <a:pt x="609600" y="812800"/>
                                    </a:lnTo>
                                    <a:lnTo>
                                      <a:pt x="609600" y="406400"/>
                                    </a:lnTo>
                                    <a:lnTo>
                                      <a:pt x="812800" y="406400"/>
                                    </a:lnTo>
                                    <a:lnTo>
                                      <a:pt x="406400" y="0"/>
                                    </a:lnTo>
                                    <a:close/>
                                  </a:path>
                                </a:pathLst>
                              </a:custGeom>
                              <a:solidFill>
                                <a:srgbClr val="DFE4E4"/>
                              </a:solidFill>
                            </wps:spPr>
                            <wps:bodyPr/>
                          </wps:wsp>
                          <wps:wsp>
                            <wps:cNvPr id="1973968357" name="TextBox 45"/>
                            <wps:cNvSpPr txBox="1"/>
                            <wps:spPr>
                              <a:xfrm>
                                <a:off x="579951" y="1041392"/>
                                <a:ext cx="406400" cy="758825"/>
                              </a:xfrm>
                              <a:prstGeom prst="rect">
                                <a:avLst/>
                              </a:prstGeom>
                            </wps:spPr>
                            <wps:bodyPr lIns="25458" tIns="25458" rIns="25458" bIns="25458" rtlCol="0" anchor="ctr"/>
                          </wps:wsp>
                        </wpg:grpSp>
                        <wpg:grpSp>
                          <wpg:cNvPr id="1973968358" name="Group 1973968358"/>
                          <wpg:cNvGrpSpPr/>
                          <wpg:grpSpPr>
                            <a:xfrm rot="10800000">
                              <a:off x="20208" y="0"/>
                              <a:ext cx="741139" cy="775879"/>
                              <a:chOff x="20208" y="-38100"/>
                              <a:chExt cx="812800" cy="850900"/>
                            </a:xfrm>
                          </wpg:grpSpPr>
                          <wps:wsp>
                            <wps:cNvPr id="1973968359" name="Freeform 47"/>
                            <wps:cNvSpPr/>
                            <wps:spPr>
                              <a:xfrm>
                                <a:off x="20208" y="0"/>
                                <a:ext cx="812800" cy="812800"/>
                              </a:xfrm>
                              <a:custGeom>
                                <a:avLst/>
                                <a:gdLst/>
                                <a:ahLst/>
                                <a:cxnLst/>
                                <a:rect l="l" t="t" r="r" b="b"/>
                                <a:pathLst>
                                  <a:path w="812800" h="812800">
                                    <a:moveTo>
                                      <a:pt x="29438" y="0"/>
                                    </a:moveTo>
                                    <a:lnTo>
                                      <a:pt x="783362" y="0"/>
                                    </a:lnTo>
                                    <a:cubicBezTo>
                                      <a:pt x="799620" y="0"/>
                                      <a:pt x="812800" y="13180"/>
                                      <a:pt x="812800" y="29438"/>
                                    </a:cubicBezTo>
                                    <a:lnTo>
                                      <a:pt x="812800" y="783362"/>
                                    </a:lnTo>
                                    <a:cubicBezTo>
                                      <a:pt x="812800" y="799620"/>
                                      <a:pt x="799620" y="812800"/>
                                      <a:pt x="783362" y="812800"/>
                                    </a:cubicBezTo>
                                    <a:lnTo>
                                      <a:pt x="29438" y="812800"/>
                                    </a:lnTo>
                                    <a:cubicBezTo>
                                      <a:pt x="13180" y="812800"/>
                                      <a:pt x="0" y="799620"/>
                                      <a:pt x="0" y="783362"/>
                                    </a:cubicBezTo>
                                    <a:lnTo>
                                      <a:pt x="0" y="29438"/>
                                    </a:lnTo>
                                    <a:cubicBezTo>
                                      <a:pt x="0" y="13180"/>
                                      <a:pt x="13180" y="0"/>
                                      <a:pt x="29438" y="0"/>
                                    </a:cubicBezTo>
                                    <a:close/>
                                  </a:path>
                                </a:pathLst>
                              </a:custGeom>
                              <a:solidFill>
                                <a:srgbClr val="FFFFFF"/>
                              </a:solidFill>
                              <a:ln w="28575" cap="sq">
                                <a:solidFill>
                                  <a:srgbClr val="DFE4E4"/>
                                </a:solidFill>
                                <a:prstDash val="dash"/>
                                <a:miter/>
                              </a:ln>
                            </wps:spPr>
                            <wps:bodyPr/>
                          </wps:wsp>
                          <wps:wsp>
                            <wps:cNvPr id="1973968360" name="TextBox 48"/>
                            <wps:cNvSpPr txBox="1"/>
                            <wps:spPr>
                              <a:xfrm>
                                <a:off x="20208" y="-38100"/>
                                <a:ext cx="812800" cy="850900"/>
                              </a:xfrm>
                              <a:prstGeom prst="rect">
                                <a:avLst/>
                              </a:prstGeom>
                            </wps:spPr>
                            <wps:bodyPr lIns="24341" tIns="24341" rIns="24341" bIns="24341" rtlCol="0" anchor="ctr"/>
                          </wps:wsp>
                        </wpg:grpSp>
                        <wpg:grpSp>
                          <wpg:cNvPr id="1973968361" name="Group 1973968361"/>
                          <wpg:cNvGrpSpPr/>
                          <wpg:grpSpPr>
                            <a:xfrm rot="10800000">
                              <a:off x="168685" y="140229"/>
                              <a:ext cx="741139" cy="775879"/>
                              <a:chOff x="168685" y="102129"/>
                              <a:chExt cx="812800" cy="850900"/>
                            </a:xfrm>
                          </wpg:grpSpPr>
                          <wps:wsp>
                            <wps:cNvPr id="1973968362" name="Freeform 50"/>
                            <wps:cNvSpPr/>
                            <wps:spPr>
                              <a:xfrm>
                                <a:off x="168685" y="140229"/>
                                <a:ext cx="812800" cy="812800"/>
                              </a:xfrm>
                              <a:custGeom>
                                <a:avLst/>
                                <a:gdLst/>
                                <a:ahLst/>
                                <a:cxnLst/>
                                <a:rect l="l" t="t" r="r" b="b"/>
                                <a:pathLst>
                                  <a:path w="812800" h="812800">
                                    <a:moveTo>
                                      <a:pt x="49063" y="0"/>
                                    </a:moveTo>
                                    <a:lnTo>
                                      <a:pt x="763737" y="0"/>
                                    </a:lnTo>
                                    <a:cubicBezTo>
                                      <a:pt x="776749" y="0"/>
                                      <a:pt x="789229" y="5169"/>
                                      <a:pt x="798430" y="14370"/>
                                    </a:cubicBezTo>
                                    <a:cubicBezTo>
                                      <a:pt x="807631" y="23571"/>
                                      <a:pt x="812800" y="36051"/>
                                      <a:pt x="812800" y="49063"/>
                                    </a:cubicBezTo>
                                    <a:lnTo>
                                      <a:pt x="812800" y="763737"/>
                                    </a:lnTo>
                                    <a:cubicBezTo>
                                      <a:pt x="812800" y="776749"/>
                                      <a:pt x="807631" y="789229"/>
                                      <a:pt x="798430" y="798430"/>
                                    </a:cubicBezTo>
                                    <a:cubicBezTo>
                                      <a:pt x="789229" y="807631"/>
                                      <a:pt x="776749" y="812800"/>
                                      <a:pt x="763737" y="812800"/>
                                    </a:cubicBezTo>
                                    <a:lnTo>
                                      <a:pt x="49063" y="812800"/>
                                    </a:lnTo>
                                    <a:cubicBezTo>
                                      <a:pt x="36051" y="812800"/>
                                      <a:pt x="23571" y="807631"/>
                                      <a:pt x="14370" y="798430"/>
                                    </a:cubicBezTo>
                                    <a:cubicBezTo>
                                      <a:pt x="5169" y="789229"/>
                                      <a:pt x="0" y="776749"/>
                                      <a:pt x="0" y="763737"/>
                                    </a:cubicBezTo>
                                    <a:lnTo>
                                      <a:pt x="0" y="49063"/>
                                    </a:lnTo>
                                    <a:cubicBezTo>
                                      <a:pt x="0" y="36051"/>
                                      <a:pt x="5169" y="23571"/>
                                      <a:pt x="14370" y="14370"/>
                                    </a:cubicBezTo>
                                    <a:cubicBezTo>
                                      <a:pt x="23571" y="5169"/>
                                      <a:pt x="36051" y="0"/>
                                      <a:pt x="49063" y="0"/>
                                    </a:cubicBezTo>
                                    <a:close/>
                                  </a:path>
                                </a:pathLst>
                              </a:custGeom>
                              <a:solidFill>
                                <a:srgbClr val="168489"/>
                              </a:solidFill>
                              <a:ln cap="sq">
                                <a:noFill/>
                                <a:prstDash val="solid"/>
                                <a:miter/>
                              </a:ln>
                            </wps:spPr>
                            <wps:bodyPr/>
                          </wps:wsp>
                          <wps:wsp>
                            <wps:cNvPr id="1973968363" name="TextBox 51"/>
                            <wps:cNvSpPr txBox="1"/>
                            <wps:spPr>
                              <a:xfrm>
                                <a:off x="168685" y="102129"/>
                                <a:ext cx="812800" cy="850900"/>
                              </a:xfrm>
                              <a:prstGeom prst="rect">
                                <a:avLst/>
                              </a:prstGeom>
                            </wps:spPr>
                            <wps:bodyPr lIns="24341" tIns="24341" rIns="24341" bIns="24341" rtlCol="0" anchor="ctr"/>
                          </wps:wsp>
                        </wpg:grpSp>
                        <wpg:grpSp>
                          <wpg:cNvPr id="1973968364" name="Group 1973968364"/>
                          <wpg:cNvGrpSpPr/>
                          <wpg:grpSpPr>
                            <a:xfrm rot="10800000">
                              <a:off x="1549760" y="251587"/>
                              <a:ext cx="741139" cy="775879"/>
                              <a:chOff x="1549760" y="213487"/>
                              <a:chExt cx="812800" cy="850900"/>
                            </a:xfrm>
                          </wpg:grpSpPr>
                          <wps:wsp>
                            <wps:cNvPr id="1973968365" name="Freeform 53"/>
                            <wps:cNvSpPr/>
                            <wps:spPr>
                              <a:xfrm>
                                <a:off x="1549760" y="251587"/>
                                <a:ext cx="812800" cy="812800"/>
                              </a:xfrm>
                              <a:custGeom>
                                <a:avLst/>
                                <a:gdLst/>
                                <a:ahLst/>
                                <a:cxnLst/>
                                <a:rect l="l" t="t" r="r" b="b"/>
                                <a:pathLst>
                                  <a:path w="812800" h="812800">
                                    <a:moveTo>
                                      <a:pt x="39250" y="0"/>
                                    </a:moveTo>
                                    <a:lnTo>
                                      <a:pt x="773550" y="0"/>
                                    </a:lnTo>
                                    <a:cubicBezTo>
                                      <a:pt x="783960" y="0"/>
                                      <a:pt x="793943" y="4135"/>
                                      <a:pt x="801304" y="11496"/>
                                    </a:cubicBezTo>
                                    <a:cubicBezTo>
                                      <a:pt x="808665" y="18857"/>
                                      <a:pt x="812800" y="28840"/>
                                      <a:pt x="812800" y="39250"/>
                                    </a:cubicBezTo>
                                    <a:lnTo>
                                      <a:pt x="812800" y="773550"/>
                                    </a:lnTo>
                                    <a:cubicBezTo>
                                      <a:pt x="812800" y="783960"/>
                                      <a:pt x="808665" y="793943"/>
                                      <a:pt x="801304" y="801304"/>
                                    </a:cubicBezTo>
                                    <a:cubicBezTo>
                                      <a:pt x="793943" y="808665"/>
                                      <a:pt x="783960" y="812800"/>
                                      <a:pt x="773550" y="812800"/>
                                    </a:cubicBezTo>
                                    <a:lnTo>
                                      <a:pt x="39250" y="812800"/>
                                    </a:lnTo>
                                    <a:cubicBezTo>
                                      <a:pt x="28840" y="812800"/>
                                      <a:pt x="18857" y="808665"/>
                                      <a:pt x="11496" y="801304"/>
                                    </a:cubicBezTo>
                                    <a:cubicBezTo>
                                      <a:pt x="4135" y="793943"/>
                                      <a:pt x="0" y="783960"/>
                                      <a:pt x="0" y="773550"/>
                                    </a:cubicBezTo>
                                    <a:lnTo>
                                      <a:pt x="0" y="39250"/>
                                    </a:lnTo>
                                    <a:cubicBezTo>
                                      <a:pt x="0" y="28840"/>
                                      <a:pt x="4135" y="18857"/>
                                      <a:pt x="11496" y="11496"/>
                                    </a:cubicBezTo>
                                    <a:cubicBezTo>
                                      <a:pt x="18857" y="4135"/>
                                      <a:pt x="28840" y="0"/>
                                      <a:pt x="39250" y="0"/>
                                    </a:cubicBezTo>
                                    <a:close/>
                                  </a:path>
                                </a:pathLst>
                              </a:custGeom>
                              <a:solidFill>
                                <a:srgbClr val="DFE4E4"/>
                              </a:solidFill>
                            </wps:spPr>
                            <wps:bodyPr/>
                          </wps:wsp>
                          <wps:wsp>
                            <wps:cNvPr id="1973968366" name="TextBox 54"/>
                            <wps:cNvSpPr txBox="1"/>
                            <wps:spPr>
                              <a:xfrm>
                                <a:off x="1549760" y="213487"/>
                                <a:ext cx="812800" cy="850900"/>
                              </a:xfrm>
                              <a:prstGeom prst="rect">
                                <a:avLst/>
                              </a:prstGeom>
                            </wps:spPr>
                            <wps:bodyPr lIns="18298" tIns="18298" rIns="18298" bIns="18298" rtlCol="0" anchor="ctr"/>
                          </wps:wsp>
                        </wpg:grpSp>
                        <wpg:grpSp>
                          <wpg:cNvPr id="1973968367" name="Group 1973968367"/>
                          <wpg:cNvGrpSpPr/>
                          <wpg:grpSpPr>
                            <a:xfrm rot="10800000">
                              <a:off x="1634095" y="987417"/>
                              <a:ext cx="322507" cy="322507"/>
                              <a:chOff x="1634095" y="987417"/>
                              <a:chExt cx="812800" cy="812800"/>
                            </a:xfrm>
                          </wpg:grpSpPr>
                          <wps:wsp>
                            <wps:cNvPr id="1973968368" name="Freeform 56"/>
                            <wps:cNvSpPr/>
                            <wps:spPr>
                              <a:xfrm>
                                <a:off x="1634095" y="987417"/>
                                <a:ext cx="812800" cy="812800"/>
                              </a:xfrm>
                              <a:custGeom>
                                <a:avLst/>
                                <a:gdLst/>
                                <a:ahLst/>
                                <a:cxnLst/>
                                <a:rect l="l" t="t" r="r" b="b"/>
                                <a:pathLst>
                                  <a:path w="812800" h="812800">
                                    <a:moveTo>
                                      <a:pt x="406400" y="0"/>
                                    </a:moveTo>
                                    <a:lnTo>
                                      <a:pt x="0" y="406400"/>
                                    </a:lnTo>
                                    <a:lnTo>
                                      <a:pt x="203200" y="406400"/>
                                    </a:lnTo>
                                    <a:lnTo>
                                      <a:pt x="203200" y="812800"/>
                                    </a:lnTo>
                                    <a:lnTo>
                                      <a:pt x="609600" y="812800"/>
                                    </a:lnTo>
                                    <a:lnTo>
                                      <a:pt x="609600" y="406400"/>
                                    </a:lnTo>
                                    <a:lnTo>
                                      <a:pt x="812800" y="406400"/>
                                    </a:lnTo>
                                    <a:lnTo>
                                      <a:pt x="406400" y="0"/>
                                    </a:lnTo>
                                    <a:close/>
                                  </a:path>
                                </a:pathLst>
                              </a:custGeom>
                              <a:solidFill>
                                <a:srgbClr val="DFE4E4"/>
                              </a:solidFill>
                            </wps:spPr>
                            <wps:bodyPr/>
                          </wps:wsp>
                          <wps:wsp>
                            <wps:cNvPr id="1973968369" name="TextBox 57"/>
                            <wps:cNvSpPr txBox="1"/>
                            <wps:spPr>
                              <a:xfrm>
                                <a:off x="1837295" y="1041392"/>
                                <a:ext cx="406400" cy="758825"/>
                              </a:xfrm>
                              <a:prstGeom prst="rect">
                                <a:avLst/>
                              </a:prstGeom>
                            </wps:spPr>
                            <wps:bodyPr lIns="25458" tIns="25458" rIns="25458" bIns="25458" rtlCol="0" anchor="ctr"/>
                          </wps:wsp>
                        </wpg:grpSp>
                        <wpg:grpSp>
                          <wpg:cNvPr id="1973968370" name="Group 1973968370"/>
                          <wpg:cNvGrpSpPr/>
                          <wpg:grpSpPr>
                            <a:xfrm rot="10800000">
                              <a:off x="1277552" y="0"/>
                              <a:ext cx="741139" cy="775879"/>
                              <a:chOff x="1277552" y="-38100"/>
                              <a:chExt cx="812800" cy="850900"/>
                            </a:xfrm>
                          </wpg:grpSpPr>
                          <wps:wsp>
                            <wps:cNvPr id="1973968371" name="Freeform 59"/>
                            <wps:cNvSpPr/>
                            <wps:spPr>
                              <a:xfrm>
                                <a:off x="1277552" y="0"/>
                                <a:ext cx="812800" cy="812800"/>
                              </a:xfrm>
                              <a:custGeom>
                                <a:avLst/>
                                <a:gdLst/>
                                <a:ahLst/>
                                <a:cxnLst/>
                                <a:rect l="l" t="t" r="r" b="b"/>
                                <a:pathLst>
                                  <a:path w="812800" h="812800">
                                    <a:moveTo>
                                      <a:pt x="29438" y="0"/>
                                    </a:moveTo>
                                    <a:lnTo>
                                      <a:pt x="783362" y="0"/>
                                    </a:lnTo>
                                    <a:cubicBezTo>
                                      <a:pt x="799620" y="0"/>
                                      <a:pt x="812800" y="13180"/>
                                      <a:pt x="812800" y="29438"/>
                                    </a:cubicBezTo>
                                    <a:lnTo>
                                      <a:pt x="812800" y="783362"/>
                                    </a:lnTo>
                                    <a:cubicBezTo>
                                      <a:pt x="812800" y="799620"/>
                                      <a:pt x="799620" y="812800"/>
                                      <a:pt x="783362" y="812800"/>
                                    </a:cubicBezTo>
                                    <a:lnTo>
                                      <a:pt x="29438" y="812800"/>
                                    </a:lnTo>
                                    <a:cubicBezTo>
                                      <a:pt x="13180" y="812800"/>
                                      <a:pt x="0" y="799620"/>
                                      <a:pt x="0" y="783362"/>
                                    </a:cubicBezTo>
                                    <a:lnTo>
                                      <a:pt x="0" y="29438"/>
                                    </a:lnTo>
                                    <a:cubicBezTo>
                                      <a:pt x="0" y="13180"/>
                                      <a:pt x="13180" y="0"/>
                                      <a:pt x="29438" y="0"/>
                                    </a:cubicBezTo>
                                    <a:close/>
                                  </a:path>
                                </a:pathLst>
                              </a:custGeom>
                              <a:solidFill>
                                <a:srgbClr val="FFFFFF"/>
                              </a:solidFill>
                              <a:ln w="28575" cap="sq">
                                <a:solidFill>
                                  <a:srgbClr val="DFE4E4"/>
                                </a:solidFill>
                                <a:prstDash val="dash"/>
                                <a:miter/>
                              </a:ln>
                            </wps:spPr>
                            <wps:bodyPr/>
                          </wps:wsp>
                          <wps:wsp>
                            <wps:cNvPr id="1973968372" name="TextBox 60"/>
                            <wps:cNvSpPr txBox="1"/>
                            <wps:spPr>
                              <a:xfrm>
                                <a:off x="1277552" y="-38100"/>
                                <a:ext cx="812800" cy="850900"/>
                              </a:xfrm>
                              <a:prstGeom prst="rect">
                                <a:avLst/>
                              </a:prstGeom>
                            </wps:spPr>
                            <wps:bodyPr lIns="24341" tIns="24341" rIns="24341" bIns="24341" rtlCol="0" anchor="ctr"/>
                          </wps:wsp>
                        </wpg:grpSp>
                        <wpg:grpSp>
                          <wpg:cNvPr id="1973968373" name="Group 1973968373"/>
                          <wpg:cNvGrpSpPr/>
                          <wpg:grpSpPr>
                            <a:xfrm rot="10800000">
                              <a:off x="1433646" y="140229"/>
                              <a:ext cx="741139" cy="775879"/>
                              <a:chOff x="1433646" y="102129"/>
                              <a:chExt cx="812800" cy="850900"/>
                            </a:xfrm>
                          </wpg:grpSpPr>
                          <wps:wsp>
                            <wps:cNvPr id="1973968374" name="Freeform 62"/>
                            <wps:cNvSpPr/>
                            <wps:spPr>
                              <a:xfrm>
                                <a:off x="1433646" y="140229"/>
                                <a:ext cx="812800" cy="812800"/>
                              </a:xfrm>
                              <a:custGeom>
                                <a:avLst/>
                                <a:gdLst/>
                                <a:ahLst/>
                                <a:cxnLst/>
                                <a:rect l="l" t="t" r="r" b="b"/>
                                <a:pathLst>
                                  <a:path w="812800" h="812800">
                                    <a:moveTo>
                                      <a:pt x="49063" y="0"/>
                                    </a:moveTo>
                                    <a:lnTo>
                                      <a:pt x="763737" y="0"/>
                                    </a:lnTo>
                                    <a:cubicBezTo>
                                      <a:pt x="776749" y="0"/>
                                      <a:pt x="789229" y="5169"/>
                                      <a:pt x="798430" y="14370"/>
                                    </a:cubicBezTo>
                                    <a:cubicBezTo>
                                      <a:pt x="807631" y="23571"/>
                                      <a:pt x="812800" y="36051"/>
                                      <a:pt x="812800" y="49063"/>
                                    </a:cubicBezTo>
                                    <a:lnTo>
                                      <a:pt x="812800" y="763737"/>
                                    </a:lnTo>
                                    <a:cubicBezTo>
                                      <a:pt x="812800" y="776749"/>
                                      <a:pt x="807631" y="789229"/>
                                      <a:pt x="798430" y="798430"/>
                                    </a:cubicBezTo>
                                    <a:cubicBezTo>
                                      <a:pt x="789229" y="807631"/>
                                      <a:pt x="776749" y="812800"/>
                                      <a:pt x="763737" y="812800"/>
                                    </a:cubicBezTo>
                                    <a:lnTo>
                                      <a:pt x="49063" y="812800"/>
                                    </a:lnTo>
                                    <a:cubicBezTo>
                                      <a:pt x="36051" y="812800"/>
                                      <a:pt x="23571" y="807631"/>
                                      <a:pt x="14370" y="798430"/>
                                    </a:cubicBezTo>
                                    <a:cubicBezTo>
                                      <a:pt x="5169" y="789229"/>
                                      <a:pt x="0" y="776749"/>
                                      <a:pt x="0" y="763737"/>
                                    </a:cubicBezTo>
                                    <a:lnTo>
                                      <a:pt x="0" y="49063"/>
                                    </a:lnTo>
                                    <a:cubicBezTo>
                                      <a:pt x="0" y="36051"/>
                                      <a:pt x="5169" y="23571"/>
                                      <a:pt x="14370" y="14370"/>
                                    </a:cubicBezTo>
                                    <a:cubicBezTo>
                                      <a:pt x="23571" y="5169"/>
                                      <a:pt x="36051" y="0"/>
                                      <a:pt x="49063" y="0"/>
                                    </a:cubicBezTo>
                                    <a:close/>
                                  </a:path>
                                </a:pathLst>
                              </a:custGeom>
                              <a:solidFill>
                                <a:schemeClr val="accent5">
                                  <a:lumMod val="75000"/>
                                </a:schemeClr>
                              </a:solidFill>
                              <a:ln cap="sq">
                                <a:noFill/>
                                <a:prstDash val="solid"/>
                                <a:miter/>
                              </a:ln>
                            </wps:spPr>
                            <wps:bodyPr/>
                          </wps:wsp>
                          <wps:wsp>
                            <wps:cNvPr id="1973968375" name="TextBox 63"/>
                            <wps:cNvSpPr txBox="1"/>
                            <wps:spPr>
                              <a:xfrm>
                                <a:off x="1433646" y="102129"/>
                                <a:ext cx="812800" cy="850900"/>
                              </a:xfrm>
                              <a:prstGeom prst="rect">
                                <a:avLst/>
                              </a:prstGeom>
                            </wps:spPr>
                            <wps:bodyPr lIns="24341" tIns="24341" rIns="24341" bIns="24341" rtlCol="0" anchor="ctr"/>
                          </wps:wsp>
                        </wpg:grpSp>
                        <wps:wsp>
                          <wps:cNvPr id="1973968376" name="TextBox 82"/>
                          <wps:cNvSpPr txBox="1"/>
                          <wps:spPr>
                            <a:xfrm>
                              <a:off x="3736098" y="1507884"/>
                              <a:ext cx="1179830" cy="286385"/>
                            </a:xfrm>
                            <a:prstGeom prst="rect">
                              <a:avLst/>
                            </a:prstGeom>
                          </wps:spPr>
                          <wps:txbx>
                            <w:txbxContent>
                              <w:p w14:paraId="6BE5B86F" w14:textId="77777777" w:rsidR="008E0B6C" w:rsidRDefault="008E0B6C" w:rsidP="008E0B6C">
                                <w:pPr>
                                  <w:jc w:val="center"/>
                                  <w:rPr>
                                    <w:rFonts w:ascii="Adobe Arabic" w:hAnsi="Adobe Arabic" w:cs="Adobe Arabic"/>
                                    <w:b/>
                                    <w:bCs/>
                                    <w:color w:val="7F7F7F"/>
                                    <w:kern w:val="24"/>
                                    <w:sz w:val="36"/>
                                    <w:szCs w:val="36"/>
                                  </w:rPr>
                                </w:pPr>
                                <w:r>
                                  <w:rPr>
                                    <w:rFonts w:ascii="Adobe Arabic" w:hAnsi="Adobe Arabic" w:cs="Adobe Arabic"/>
                                    <w:b/>
                                    <w:bCs/>
                                    <w:color w:val="7F7F7F"/>
                                    <w:kern w:val="24"/>
                                    <w:sz w:val="36"/>
                                    <w:szCs w:val="36"/>
                                    <w:rtl/>
                                  </w:rPr>
                                  <w:t>الذكاء العاطفي</w:t>
                                </w:r>
                              </w:p>
                            </w:txbxContent>
                          </wps:txbx>
                          <wps:bodyPr wrap="square" lIns="0" tIns="0" rIns="0" bIns="0" rtlCol="0" anchor="t">
                            <a:noAutofit/>
                          </wps:bodyPr>
                        </wps:wsp>
                        <wps:wsp>
                          <wps:cNvPr id="1973968377" name="TextBox 83"/>
                          <wps:cNvSpPr txBox="1"/>
                          <wps:spPr>
                            <a:xfrm>
                              <a:off x="2525607" y="1507884"/>
                              <a:ext cx="1106805" cy="286385"/>
                            </a:xfrm>
                            <a:prstGeom prst="rect">
                              <a:avLst/>
                            </a:prstGeom>
                          </wps:spPr>
                          <wps:txbx>
                            <w:txbxContent>
                              <w:p w14:paraId="72DBA226" w14:textId="77777777" w:rsidR="008E0B6C" w:rsidRDefault="008E0B6C" w:rsidP="008E0B6C">
                                <w:pPr>
                                  <w:jc w:val="center"/>
                                  <w:rPr>
                                    <w:rFonts w:ascii="Adobe Arabic" w:hAnsi="Adobe Arabic" w:cs="Adobe Arabic"/>
                                    <w:b/>
                                    <w:bCs/>
                                    <w:color w:val="FFD366"/>
                                    <w:kern w:val="24"/>
                                    <w:sz w:val="36"/>
                                    <w:szCs w:val="36"/>
                                  </w:rPr>
                                </w:pPr>
                                <w:r>
                                  <w:rPr>
                                    <w:rFonts w:ascii="Adobe Arabic" w:hAnsi="Adobe Arabic" w:cs="Adobe Arabic"/>
                                    <w:b/>
                                    <w:bCs/>
                                    <w:color w:val="FFD366"/>
                                    <w:kern w:val="24"/>
                                    <w:sz w:val="36"/>
                                    <w:szCs w:val="36"/>
                                    <w:rtl/>
                                  </w:rPr>
                                  <w:t>التفكير المستقبلي</w:t>
                                </w:r>
                              </w:p>
                            </w:txbxContent>
                          </wps:txbx>
                          <wps:bodyPr wrap="square" lIns="0" tIns="0" rIns="0" bIns="0" rtlCol="0" anchor="t">
                            <a:noAutofit/>
                          </wps:bodyPr>
                        </wps:wsp>
                        <wps:wsp>
                          <wps:cNvPr id="1973968378" name="TextBox 84"/>
                          <wps:cNvSpPr txBox="1"/>
                          <wps:spPr>
                            <a:xfrm>
                              <a:off x="1298121" y="1348631"/>
                              <a:ext cx="1001395" cy="572770"/>
                            </a:xfrm>
                            <a:prstGeom prst="rect">
                              <a:avLst/>
                            </a:prstGeom>
                          </wps:spPr>
                          <wps:txbx>
                            <w:txbxContent>
                              <w:p w14:paraId="6A195CDA" w14:textId="77777777" w:rsidR="008E0B6C" w:rsidRDefault="008E0B6C" w:rsidP="008E0B6C">
                                <w:pPr>
                                  <w:jc w:val="center"/>
                                  <w:rPr>
                                    <w:rFonts w:ascii="Adobe Arabic" w:hAnsi="Adobe Arabic" w:cs="Adobe Arabic"/>
                                    <w:b/>
                                    <w:bCs/>
                                    <w:color w:val="2E74B5" w:themeColor="accent5" w:themeShade="BF"/>
                                    <w:kern w:val="24"/>
                                    <w:sz w:val="36"/>
                                    <w:szCs w:val="36"/>
                                  </w:rPr>
                                </w:pPr>
                                <w:r>
                                  <w:rPr>
                                    <w:rFonts w:ascii="Adobe Arabic" w:hAnsi="Adobe Arabic" w:cs="Adobe Arabic"/>
                                    <w:b/>
                                    <w:bCs/>
                                    <w:color w:val="2E74B5" w:themeColor="accent5" w:themeShade="BF"/>
                                    <w:kern w:val="24"/>
                                    <w:sz w:val="36"/>
                                    <w:szCs w:val="36"/>
                                    <w:rtl/>
                                  </w:rPr>
                                  <w:t>المرونة والقدرة على التكيّف</w:t>
                                </w:r>
                              </w:p>
                            </w:txbxContent>
                          </wps:txbx>
                          <wps:bodyPr wrap="square" lIns="0" tIns="0" rIns="0" bIns="0" rtlCol="0" anchor="t">
                            <a:noAutofit/>
                          </wps:bodyPr>
                        </wps:wsp>
                        <wps:wsp>
                          <wps:cNvPr id="1973968379" name="TextBox 85"/>
                          <wps:cNvSpPr txBox="1"/>
                          <wps:spPr>
                            <a:xfrm>
                              <a:off x="0" y="1348631"/>
                              <a:ext cx="1170305" cy="572770"/>
                            </a:xfrm>
                            <a:prstGeom prst="rect">
                              <a:avLst/>
                            </a:prstGeom>
                          </wps:spPr>
                          <wps:txbx>
                            <w:txbxContent>
                              <w:p w14:paraId="6D1873A8" w14:textId="77777777" w:rsidR="008E0B6C" w:rsidRDefault="008E0B6C" w:rsidP="008E0B6C">
                                <w:pPr>
                                  <w:jc w:val="center"/>
                                  <w:rPr>
                                    <w:rFonts w:ascii="Adobe Arabic" w:hAnsi="Adobe Arabic" w:cs="Adobe Arabic"/>
                                    <w:b/>
                                    <w:bCs/>
                                    <w:color w:val="168489"/>
                                    <w:kern w:val="24"/>
                                    <w:sz w:val="36"/>
                                    <w:szCs w:val="36"/>
                                  </w:rPr>
                                </w:pPr>
                                <w:r>
                                  <w:rPr>
                                    <w:rFonts w:ascii="Adobe Arabic" w:hAnsi="Adobe Arabic" w:cs="Adobe Arabic"/>
                                    <w:b/>
                                    <w:bCs/>
                                    <w:color w:val="168489"/>
                                    <w:kern w:val="24"/>
                                    <w:sz w:val="36"/>
                                    <w:szCs w:val="36"/>
                                    <w:rtl/>
                                  </w:rPr>
                                  <w:t>الشفافية والتواصل المفتوح</w:t>
                                </w:r>
                              </w:p>
                            </w:txbxContent>
                          </wps:txbx>
                          <wps:bodyPr wrap="square" lIns="0" tIns="0" rIns="0" bIns="0" rtlCol="0" anchor="t">
                            <a:noAutofit/>
                          </wps:bodyPr>
                        </wps:wsp>
                        <wps:wsp>
                          <wps:cNvPr id="1973968380" name="TextBox 86"/>
                          <wps:cNvSpPr txBox="1"/>
                          <wps:spPr>
                            <a:xfrm>
                              <a:off x="5019823" y="1507667"/>
                              <a:ext cx="1174750" cy="286385"/>
                            </a:xfrm>
                            <a:prstGeom prst="rect">
                              <a:avLst/>
                            </a:prstGeom>
                          </wps:spPr>
                          <wps:txbx>
                            <w:txbxContent>
                              <w:p w14:paraId="208863EA" w14:textId="77777777" w:rsidR="008E0B6C" w:rsidRDefault="008E0B6C" w:rsidP="008E0B6C">
                                <w:pPr>
                                  <w:jc w:val="center"/>
                                  <w:rPr>
                                    <w:rFonts w:ascii="Adobe Arabic" w:hAnsi="Adobe Arabic" w:cs="Adobe Arabic"/>
                                    <w:b/>
                                    <w:bCs/>
                                    <w:color w:val="168489"/>
                                    <w:kern w:val="24"/>
                                    <w:sz w:val="36"/>
                                    <w:szCs w:val="36"/>
                                  </w:rPr>
                                </w:pPr>
                                <w:r>
                                  <w:rPr>
                                    <w:rFonts w:ascii="Adobe Arabic" w:hAnsi="Adobe Arabic" w:cs="Adobe Arabic"/>
                                    <w:b/>
                                    <w:bCs/>
                                    <w:color w:val="168489"/>
                                    <w:kern w:val="24"/>
                                    <w:sz w:val="36"/>
                                    <w:szCs w:val="36"/>
                                    <w:rtl/>
                                  </w:rPr>
                                  <w:t>الذكاء التكنولوجي</w:t>
                                </w:r>
                              </w:p>
                            </w:txbxContent>
                          </wps:txbx>
                          <wps:bodyPr wrap="square" lIns="0" tIns="0" rIns="0" bIns="0" rtlCol="0" anchor="t">
                            <a:noAutofit/>
                          </wps:bodyPr>
                        </wps:wsp>
                      </wpg:grpSp>
                      <wps:wsp>
                        <wps:cNvPr id="1973968381" name="Freeform 80"/>
                        <wps:cNvSpPr/>
                        <wps:spPr>
                          <a:xfrm>
                            <a:off x="5410190" y="213256"/>
                            <a:ext cx="529924" cy="599191"/>
                          </a:xfrm>
                          <a:custGeom>
                            <a:avLst/>
                            <a:gdLst/>
                            <a:ahLst/>
                            <a:cxnLst/>
                            <a:rect l="l" t="t" r="r" b="b"/>
                            <a:pathLst>
                              <a:path w="1372510" h="1262709">
                                <a:moveTo>
                                  <a:pt x="0" y="0"/>
                                </a:moveTo>
                                <a:lnTo>
                                  <a:pt x="1372509" y="0"/>
                                </a:lnTo>
                                <a:lnTo>
                                  <a:pt x="1372509" y="1262709"/>
                                </a:lnTo>
                                <a:lnTo>
                                  <a:pt x="0" y="1262709"/>
                                </a:lnTo>
                                <a:lnTo>
                                  <a:pt x="0" y="0"/>
                                </a:lnTo>
                                <a:close/>
                              </a:path>
                            </a:pathLst>
                          </a:custGeom>
                          <a:blipFill>
                            <a:blip r:embed="rId493" cstate="email">
                              <a:extLst>
                                <a:ext uri="{28A0092B-C50C-407E-A947-70E740481C1C}">
                                  <a14:useLocalDpi xmlns:a14="http://schemas.microsoft.com/office/drawing/2010/main"/>
                                </a:ext>
                                <a:ext uri="{96DAC541-7B7A-43D3-8B79-37D633B846F1}">
                                  <asvg:svgBlip xmlns:asvg="http://schemas.microsoft.com/office/drawing/2016/SVG/main" r:embed="rId494"/>
                                </a:ext>
                              </a:extLst>
                            </a:blip>
                            <a:stretch>
                              <a:fillRect/>
                            </a:stretch>
                          </a:blipFill>
                          <a:ln cap="sq">
                            <a:noFill/>
                            <a:prstDash val="solid"/>
                            <a:miter/>
                          </a:ln>
                        </wps:spPr>
                        <wps:bodyPr/>
                      </wps:wsp>
                      <wps:wsp>
                        <wps:cNvPr id="1973968382" name="Freeform 44"/>
                        <wps:cNvSpPr/>
                        <wps:spPr>
                          <a:xfrm>
                            <a:off x="2895508" y="249738"/>
                            <a:ext cx="418605" cy="478406"/>
                          </a:xfrm>
                          <a:custGeom>
                            <a:avLst/>
                            <a:gdLst/>
                            <a:ahLst/>
                            <a:cxnLst/>
                            <a:rect l="l" t="t" r="r" b="b"/>
                            <a:pathLst>
                              <a:path w="1141775" h="1304886">
                                <a:moveTo>
                                  <a:pt x="0" y="0"/>
                                </a:moveTo>
                                <a:lnTo>
                                  <a:pt x="1141775" y="0"/>
                                </a:lnTo>
                                <a:lnTo>
                                  <a:pt x="1141775" y="1304887"/>
                                </a:lnTo>
                                <a:lnTo>
                                  <a:pt x="0" y="1304887"/>
                                </a:lnTo>
                                <a:lnTo>
                                  <a:pt x="0" y="0"/>
                                </a:lnTo>
                                <a:close/>
                              </a:path>
                            </a:pathLst>
                          </a:custGeom>
                          <a:blipFill>
                            <a:blip r:embed="rId495" cstate="email">
                              <a:extLst>
                                <a:ext uri="{28A0092B-C50C-407E-A947-70E740481C1C}">
                                  <a14:useLocalDpi xmlns:a14="http://schemas.microsoft.com/office/drawing/2010/main"/>
                                </a:ext>
                                <a:ext uri="{96DAC541-7B7A-43D3-8B79-37D633B846F1}">
                                  <asvg:svgBlip xmlns:asvg="http://schemas.microsoft.com/office/drawing/2016/SVG/main" r:embed="rId496"/>
                                </a:ext>
                              </a:extLst>
                            </a:blip>
                            <a:stretch>
                              <a:fillRect/>
                            </a:stretch>
                          </a:blipFill>
                          <a:ln cap="sq">
                            <a:noFill/>
                            <a:prstDash val="solid"/>
                            <a:miter/>
                          </a:ln>
                        </wps:spPr>
                        <wps:bodyPr/>
                      </wps:wsp>
                      <pic:pic xmlns:pic="http://schemas.openxmlformats.org/drawingml/2006/picture">
                        <pic:nvPicPr>
                          <pic:cNvPr id="1973968383" name="Graphic 12" descr="Questions with solid fill"/>
                          <pic:cNvPicPr>
                            <a:picLocks noChangeAspect="1"/>
                          </pic:cNvPicPr>
                        </pic:nvPicPr>
                        <pic:blipFill>
                          <a:blip r:embed="rId497" cstate="print">
                            <a:extLst>
                              <a:ext uri="{28A0092B-C50C-407E-A947-70E740481C1C}">
                                <a14:useLocalDpi xmlns:a14="http://schemas.microsoft.com/office/drawing/2010/main" val="0"/>
                              </a:ext>
                              <a:ext uri="{96DAC541-7B7A-43D3-8B79-37D633B846F1}">
                                <asvg:svgBlip xmlns:asvg="http://schemas.microsoft.com/office/drawing/2016/SVG/main" r:embed="rId498"/>
                              </a:ext>
                            </a:extLst>
                          </a:blip>
                          <a:stretch>
                            <a:fillRect/>
                          </a:stretch>
                        </pic:blipFill>
                        <pic:spPr>
                          <a:xfrm>
                            <a:off x="1514603" y="197211"/>
                            <a:ext cx="597715" cy="597715"/>
                          </a:xfrm>
                          <a:prstGeom prst="rect">
                            <a:avLst/>
                          </a:prstGeom>
                        </pic:spPr>
                      </pic:pic>
                      <pic:pic xmlns:pic="http://schemas.openxmlformats.org/drawingml/2006/picture">
                        <pic:nvPicPr>
                          <pic:cNvPr id="1973968384" name="رسم 12" descr="قاعة مجلس الإدارة"/>
                          <pic:cNvPicPr>
                            <a:picLocks noChangeAspect="1"/>
                          </pic:cNvPicPr>
                        </pic:nvPicPr>
                        <pic:blipFill>
                          <a:blip r:embed="rId499" cstate="print">
                            <a:extLst>
                              <a:ext uri="{28A0092B-C50C-407E-A947-70E740481C1C}">
                                <a14:useLocalDpi xmlns:a14="http://schemas.microsoft.com/office/drawing/2010/main" val="0"/>
                              </a:ext>
                              <a:ext uri="{96DAC541-7B7A-43D3-8B79-37D633B846F1}">
                                <asvg:svgBlip xmlns:asvg="http://schemas.microsoft.com/office/drawing/2016/SVG/main" r:embed="rId500"/>
                              </a:ext>
                            </a:extLst>
                          </a:blip>
                          <a:stretch>
                            <a:fillRect/>
                          </a:stretch>
                        </pic:blipFill>
                        <pic:spPr>
                          <a:xfrm>
                            <a:off x="214938" y="231348"/>
                            <a:ext cx="612261" cy="612261"/>
                          </a:xfrm>
                          <a:prstGeom prst="rect">
                            <a:avLst/>
                          </a:prstGeom>
                        </pic:spPr>
                      </pic:pic>
                      <pic:pic xmlns:pic="http://schemas.openxmlformats.org/drawingml/2006/picture">
                        <pic:nvPicPr>
                          <pic:cNvPr id="1973968385" name="Graphic 4520" descr="Heart"/>
                          <pic:cNvPicPr>
                            <a:picLocks noChangeAspect="1"/>
                          </pic:cNvPicPr>
                        </pic:nvPicPr>
                        <pic:blipFill>
                          <a:blip r:embed="rId108" cstate="print">
                            <a:extLst>
                              <a:ext uri="{28A0092B-C50C-407E-A947-70E740481C1C}">
                                <a14:useLocalDpi xmlns:a14="http://schemas.microsoft.com/office/drawing/2010/main" val="0"/>
                              </a:ext>
                              <a:ext uri="{96DAC541-7B7A-43D3-8B79-37D633B846F1}">
                                <asvg:svgBlip xmlns:asvg="http://schemas.microsoft.com/office/drawing/2016/SVG/main" r:embed="rId109"/>
                              </a:ext>
                            </a:extLst>
                          </a:blip>
                          <a:stretch>
                            <a:fillRect/>
                          </a:stretch>
                        </pic:blipFill>
                        <pic:spPr>
                          <a:xfrm>
                            <a:off x="4106767" y="265198"/>
                            <a:ext cx="557227" cy="557227"/>
                          </a:xfrm>
                          <a:prstGeom prst="rect">
                            <a:avLst/>
                          </a:prstGeom>
                        </pic:spPr>
                      </pic:pic>
                    </wpg:wgp>
                  </a:graphicData>
                </a:graphic>
              </wp:inline>
            </w:drawing>
          </mc:Choice>
          <mc:Fallback>
            <w:pict>
              <v:group w14:anchorId="7E9A83E1" id="Group 4527" o:spid="_x0000_s3008" style="width:481.05pt;height:149.15pt;mso-position-horizontal-relative:char;mso-position-vertical-relative:line" coordsize="61945,19214"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">
                <v:group id="Group 1973968315" o:spid="_x0000_s3009" style="position:absolute;width:61945;height:19214" coordsize="61945,19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">
                  <v:group id="Group 1973968316" o:spid="_x0000_s3010" style="position:absolute;left:28634;top:2515;width:7412;height:7759;rotation:180" coordorigin="28634,2134"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">
                    <v:shape id="Freeform 5" o:spid="_x0000_s3011" style="position:absolute;left:28634;top:2515;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" path="m39250,l773550,v10410,,20393,4135,27754,11496c808665,18857,812800,28840,812800,39250r,734300c812800,783960,808665,793943,801304,801304v-7361,7361,-17344,11496,-27754,11496l39250,812800v-10410,,-20393,-4135,-27754,-11496c4135,793943,,783960,,773550l,39250c,28840,4135,18857,11496,11496,18857,4135,28840,,39250,xe" fillcolor="#dfe4e4" stroked="f">
                      <v:path arrowok="t"/>
                    </v:shape>
                    <v:shape id="TextBox 6" o:spid="_x0000_s3012" type="#_x0000_t202" style="position:absolute;left:28634;top:2134;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" filled="f" stroked="f">
                      <v:textbox inset=".50828mm,.50828mm,.50828mm,.50828mm"/>
                    </v:shape>
                  </v:group>
                  <v:group id="Group 1973968319" o:spid="_x0000_s3013" style="position:absolute;left:29478;top:9874;width:3225;height:3225;rotation:180" coordorigin="29478,9874"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">
                    <v:shape id="Freeform 8" o:spid="_x0000_s3014" style="position:absolute;left:29478;top:9874;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" path="m406400,l,406400r203200,l203200,812800r406400,l609600,406400r203200,l406400,xe" fillcolor="#dfe4e4" stroked="f">
                      <v:path arrowok="t"/>
                    </v:shape>
                    <v:shape id="TextBox 9" o:spid="_x0000_s3015" type="#_x0000_t202" style="position:absolute;left:31510;top:10413;width:4064;height:75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" filled="f" stroked="f">
                      <v:textbox inset=".70717mm,.70717mm,.70717mm,.70717mm"/>
                    </v:shape>
                  </v:group>
                  <v:group id="Group 1973968322" o:spid="_x0000_s3016" style="position:absolute;left:25912;width:7412;height:7758;rotation:180" coordorigin="25912,-38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">
                    <v:shape id="Freeform 11" o:spid="_x0000_s3017" style="position:absolute;left:2591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" path="m29438,l783362,v16258,,29438,13180,29438,29438l812800,783362v,16258,-13180,29438,-29438,29438l29438,812800c13180,812800,,799620,,783362l,29438c,13180,13180,,29438,xe" strokecolor="#dfe4e4" strokeweight="2.25pt">
                      <v:stroke dashstyle="dash" joinstyle="miter" endcap="square"/>
                      <v:path arrowok="t"/>
                    </v:shape>
                    <v:shape id="TextBox 12" o:spid="_x0000_s3018" type="#_x0000_t202" style="position:absolute;left:25912;top:-38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" filled="f" stroked="f">
                      <v:textbox inset=".67614mm,.67614mm,.67614mm,.67614mm"/>
                    </v:shape>
                  </v:group>
                  <v:group id="Group 1973968325" o:spid="_x0000_s3019" style="position:absolute;left:27397;top:1402;width:7411;height:7759;rotation:180" coordorigin="27397,102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">
                    <v:shape id="Freeform 14" o:spid="_x0000_s3020" style="position:absolute;left:27397;top:140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" path="m49063,l763737,v13012,,25492,5169,34693,14370c807631,23571,812800,36051,812800,49063r,714674c812800,776749,807631,789229,798430,798430v-9201,9201,-21681,14370,-34693,14370l49063,812800v-13012,,-25492,-5169,-34693,-14370c5169,789229,,776749,,763737l,49063c,36051,5169,23571,14370,14370,23571,5169,36051,,49063,xe" fillcolor="#ffd366" stroked="f">
                      <v:stroke joinstyle="miter" endcap="square"/>
                      <v:path arrowok="t"/>
                    </v:shape>
                    <v:shape id="TextBox 15" o:spid="_x0000_s3021" type="#_x0000_t202" style="position:absolute;left:27397;top:102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" filled="f" stroked="f">
                      <v:textbox inset=".67614mm,.67614mm,.67614mm,.67614mm"/>
                    </v:shape>
                  </v:group>
                  <v:group id="Group 1973968328" o:spid="_x0000_s3022" style="position:absolute;left:41208;top:2515;width:7411;height:7759;rotation:180" coordorigin="41208,2134"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">
                    <v:shape id="Freeform 17" o:spid="_x0000_s3023" style="position:absolute;left:41208;top:2515;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" path="m39250,l773550,v10410,,20393,4135,27754,11496c808665,18857,812800,28840,812800,39250r,734300c812800,783960,808665,793943,801304,801304v-7361,7361,-17344,11496,-27754,11496l39250,812800v-10410,,-20393,-4135,-27754,-11496c4135,793943,,783960,,773550l,39250c,28840,4135,18857,11496,11496,18857,4135,28840,,39250,xe" fillcolor="#dfe4e4" stroked="f">
                      <v:path arrowok="t"/>
                    </v:shape>
                    <v:shape id="TextBox 18" o:spid="_x0000_s3024" type="#_x0000_t202" style="position:absolute;left:41208;top:2134;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" filled="f" stroked="f">
                      <v:textbox inset=".50828mm,.50828mm,.50828mm,.50828mm"/>
                    </v:shape>
                  </v:group>
                  <v:group id="Group 1973968331" o:spid="_x0000_s3025" style="position:absolute;left:42051;top:9874;width:3225;height:3225;rotation:180" coordorigin="42051,9874"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">
                    <v:shape id="Freeform 20" o:spid="_x0000_s3026" style="position:absolute;left:42051;top:9874;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" path="m406400,l,406400r203200,l203200,812800r406400,l609600,406400r203200,l406400,xe" fillcolor="#dfe4e4" stroked="f">
                      <v:path arrowok="t"/>
                    </v:shape>
                    <v:shape id="TextBox 21" o:spid="_x0000_s3027" type="#_x0000_t202" style="position:absolute;left:44083;top:10413;width:4064;height:75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" filled="f" stroked="f">
                      <v:textbox inset=".70717mm,.70717mm,.70717mm,.70717mm"/>
                    </v:shape>
                  </v:group>
                  <v:group id="Group 1973968334" o:spid="_x0000_s3028" style="position:absolute;left:38486;width:7411;height:7758;rotation:180" coordorigin="38486,-38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">
                    <v:shape id="Freeform 23" o:spid="_x0000_s3029" style="position:absolute;left:38486;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" path="m29438,l783362,v16258,,29438,13180,29438,29438l812800,783362v,16258,-13180,29438,-29438,29438l29438,812800c13180,812800,,799620,,783362l,29438c,13180,13180,,29438,xe" strokecolor="#dfe4e4" strokeweight="2.25pt">
                      <v:stroke dashstyle="dash" joinstyle="miter" endcap="square"/>
                      <v:path arrowok="t"/>
                    </v:shape>
                    <v:shape id="TextBox 24" o:spid="_x0000_s3030" type="#_x0000_t202" style="position:absolute;left:38486;top:-38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" filled="f" stroked="f">
                      <v:textbox inset=".67614mm,.67614mm,.67614mm,.67614mm"/>
                    </v:shape>
                  </v:group>
                  <v:group id="Group 1973968337" o:spid="_x0000_s3031" style="position:absolute;left:39970;top:1402;width:7412;height:7759;rotation:180" coordorigin="39970,102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">
                    <v:shape id="Freeform 26" o:spid="_x0000_s3032" style="position:absolute;left:39970;top:140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" path="m49063,l763737,v13012,,25492,5169,34693,14370c807631,23571,812800,36051,812800,49063r,714674c812800,776749,807631,789229,798430,798430v-9201,9201,-21681,14370,-34693,14370l49063,812800v-13012,,-25492,-5169,-34693,-14370c5169,789229,,776749,,763737l,49063c,36051,5169,23571,14370,14370,23571,5169,36051,,49063,xe" fillcolor="#7f7f7f [1612]" stroked="f">
                      <v:stroke joinstyle="miter" endcap="square"/>
                      <v:path arrowok="t"/>
                    </v:shape>
                    <v:shape id="TextBox 27" o:spid="_x0000_s3033" type="#_x0000_t202" style="position:absolute;left:39970;top:102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" filled="f" stroked="f">
                      <v:textbox inset=".67614mm,.67614mm,.67614mm,.67614mm"/>
                    </v:shape>
                  </v:group>
                  <v:group id="Group 1973968340" o:spid="_x0000_s3034" style="position:absolute;left:53781;top:2515;width:7412;height:7759;rotation:180" coordorigin="53781,2134"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">
                    <v:shape id="Freeform 29" o:spid="_x0000_s3035" style="position:absolute;left:53781;top:2515;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" path="m39250,l773550,v10410,,20393,4135,27754,11496c808665,18857,812800,28840,812800,39250r,734300c812800,783960,808665,793943,801304,801304v-7361,7361,-17344,11496,-27754,11496l39250,812800v-10410,,-20393,-4135,-27754,-11496c4135,793943,,783960,,773550l,39250c,28840,4135,18857,11496,11496,18857,4135,28840,,39250,xe" fillcolor="#dfe4e4" stroked="f">
                      <v:path arrowok="t"/>
                    </v:shape>
                    <v:shape id="TextBox 30" o:spid="_x0000_s3036" type="#_x0000_t202" style="position:absolute;left:53781;top:2134;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" filled="f" stroked="f">
                      <v:textbox inset=".50828mm,.50828mm,.50828mm,.50828mm"/>
                    </v:shape>
                  </v:group>
                  <v:group id="Group 1973968343" o:spid="_x0000_s3037" style="position:absolute;left:54625;top:9874;width:3225;height:3225;rotation:180" coordorigin="54625,9874"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">
                    <v:shape id="Freeform 32" o:spid="_x0000_s3038" style="position:absolute;left:54625;top:9874;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" path="m406400,l,406400r203200,l203200,812800r406400,l609600,406400r203200,l406400,xe" fillcolor="#dfe4e4" stroked="f">
                      <v:path arrowok="t"/>
                    </v:shape>
                    <v:shape id="TextBox 33" o:spid="_x0000_s3039" type="#_x0000_t202" style="position:absolute;left:56657;top:10413;width:4064;height:75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" filled="f" stroked="f">
                      <v:textbox inset=".70717mm,.70717mm,.70717mm,.70717mm"/>
                    </v:shape>
                  </v:group>
                  <v:group id="Group 1973968346" o:spid="_x0000_s3040" style="position:absolute;left:51059;width:7411;height:7758;rotation:180" coordorigin="51059,-38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">
                    <v:shape id="Freeform 35" o:spid="_x0000_s3041" style="position:absolute;left:51059;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" path="m29438,l783362,v16258,,29438,13180,29438,29438l812800,783362v,16258,-13180,29438,-29438,29438l29438,812800c13180,812800,,799620,,783362l,29438c,13180,13180,,29438,xe" strokecolor="#dfe4e4" strokeweight="2.25pt">
                      <v:stroke dashstyle="dash" joinstyle="miter" endcap="square"/>
                      <v:path arrowok="t"/>
                    </v:shape>
                    <v:shape id="TextBox 36" o:spid="_x0000_s3042" type="#_x0000_t202" style="position:absolute;left:51059;top:-38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" filled="f" stroked="f">
                      <v:textbox inset=".67614mm,.67614mm,.67614mm,.67614mm"/>
                    </v:shape>
                  </v:group>
                  <v:group id="Group 1973968349" o:spid="_x0000_s3043" style="position:absolute;left:52620;top:1402;width:7411;height:7759;rotation:180" coordorigin="52620,102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">
                    <v:shape id="Freeform 38" o:spid="_x0000_s3044" style="position:absolute;left:52620;top:140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" path="m49063,l763737,v13012,,25492,5169,34693,14370c807631,23571,812800,36051,812800,49063r,714674c812800,776749,807631,789229,798430,798430v-9201,9201,-21681,14370,-34693,14370l49063,812800v-13012,,-25492,-5169,-34693,-14370c5169,789229,,776749,,763737l,49063c,36051,5169,23571,14370,14370,23571,5169,36051,,49063,xe" fillcolor="#168489" stroked="f">
                      <v:stroke joinstyle="miter" endcap="square"/>
                      <v:path arrowok="t"/>
                    </v:shape>
                    <v:shape id="TextBox 39" o:spid="_x0000_s3045" type="#_x0000_t202" style="position:absolute;left:52620;top:102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" filled="f" stroked="f">
                      <v:textbox inset=".67614mm,.67614mm,.67614mm,.67614mm"/>
                    </v:shape>
                  </v:group>
                  <v:group id="Group 1973968352" o:spid="_x0000_s3046" style="position:absolute;left:2924;top:2515;width:7411;height:7759;rotation:180" coordorigin="2924,2134"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">
                    <v:shape id="Freeform 41" o:spid="_x0000_s3047" style="position:absolute;left:2924;top:2515;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" path="m39250,l773550,v10410,,20393,4135,27754,11496c808665,18857,812800,28840,812800,39250r,734300c812800,783960,808665,793943,801304,801304v-7361,7361,-17344,11496,-27754,11496l39250,812800v-10410,,-20393,-4135,-27754,-11496c4135,793943,,783960,,773550l,39250c,28840,4135,18857,11496,11496,18857,4135,28840,,39250,xe" fillcolor="#dfe4e4" stroked="f">
                      <v:path arrowok="t"/>
                    </v:shape>
                    <v:shape id="TextBox 42" o:spid="_x0000_s3048" type="#_x0000_t202" style="position:absolute;left:2924;top:2134;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" filled="f" stroked="f">
                      <v:textbox inset=".50828mm,.50828mm,.50828mm,.50828mm"/>
                    </v:shape>
                  </v:group>
                  <v:group id="Group 1973968355" o:spid="_x0000_s3049" style="position:absolute;left:3767;top:9874;width:3225;height:3225;rotation:180" coordorigin="3767,9874"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">
                    <v:shape id="Freeform 44" o:spid="_x0000_s3050" style="position:absolute;left:3767;top:9874;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" path="m406400,l,406400r203200,l203200,812800r406400,l609600,406400r203200,l406400,xe" fillcolor="#dfe4e4" stroked="f">
                      <v:path arrowok="t"/>
                    </v:shape>
                    <v:shape id="TextBox 45" o:spid="_x0000_s3051" type="#_x0000_t202" style="position:absolute;left:5799;top:10413;width:4064;height:75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" filled="f" stroked="f">
                      <v:textbox inset=".70717mm,.70717mm,.70717mm,.70717mm"/>
                    </v:shape>
                  </v:group>
                  <v:group id="Group 1973968358" o:spid="_x0000_s3052" style="position:absolute;left:202;width:7411;height:7758;rotation:180" coordorigin="202,-38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">
                    <v:shape id="Freeform 47" o:spid="_x0000_s3053" style="position:absolute;left:20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" path="m29438,l783362,v16258,,29438,13180,29438,29438l812800,783362v,16258,-13180,29438,-29438,29438l29438,812800c13180,812800,,799620,,783362l,29438c,13180,13180,,29438,xe" strokecolor="#dfe4e4" strokeweight="2.25pt">
                      <v:stroke dashstyle="dash" joinstyle="miter" endcap="square"/>
                      <v:path arrowok="t"/>
                    </v:shape>
                    <v:shape id="TextBox 48" o:spid="_x0000_s3054" type="#_x0000_t202" style="position:absolute;left:202;top:-38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" filled="f" stroked="f">
                      <v:textbox inset=".67614mm,.67614mm,.67614mm,.67614mm"/>
                    </v:shape>
                  </v:group>
                  <v:group id="Group 1973968361" o:spid="_x0000_s3055" style="position:absolute;left:1686;top:1402;width:7412;height:7759;rotation:180" coordorigin="1686,102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">
                    <v:shape id="Freeform 50" o:spid="_x0000_s3056" style="position:absolute;left:1686;top:140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" path="m49063,l763737,v13012,,25492,5169,34693,14370c807631,23571,812800,36051,812800,49063r,714674c812800,776749,807631,789229,798430,798430v-9201,9201,-21681,14370,-34693,14370l49063,812800v-13012,,-25492,-5169,-34693,-14370c5169,789229,,776749,,763737l,49063c,36051,5169,23571,14370,14370,23571,5169,36051,,49063,xe" fillcolor="#168489" stroked="f">
                      <v:stroke joinstyle="miter" endcap="square"/>
                      <v:path arrowok="t"/>
                    </v:shape>
                    <v:shape id="TextBox 51" o:spid="_x0000_s3057" type="#_x0000_t202" style="position:absolute;left:1686;top:102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" filled="f" stroked="f">
                      <v:textbox inset=".67614mm,.67614mm,.67614mm,.67614mm"/>
                    </v:shape>
                  </v:group>
                  <v:group id="Group 1973968364" o:spid="_x0000_s3058" style="position:absolute;left:15497;top:2515;width:7411;height:7759;rotation:180" coordorigin="15497,2134"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">
                    <v:shape id="Freeform 53" o:spid="_x0000_s3059" style="position:absolute;left:15497;top:2515;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" path="m39250,l773550,v10410,,20393,4135,27754,11496c808665,18857,812800,28840,812800,39250r,734300c812800,783960,808665,793943,801304,801304v-7361,7361,-17344,11496,-27754,11496l39250,812800v-10410,,-20393,-4135,-27754,-11496c4135,793943,,783960,,773550l,39250c,28840,4135,18857,11496,11496,18857,4135,28840,,39250,xe" fillcolor="#dfe4e4" stroked="f">
                      <v:path arrowok="t"/>
                    </v:shape>
                    <v:shape id="TextBox 54" o:spid="_x0000_s3060" type="#_x0000_t202" style="position:absolute;left:15497;top:2134;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" filled="f" stroked="f">
                      <v:textbox inset=".50828mm,.50828mm,.50828mm,.50828mm"/>
                    </v:shape>
                  </v:group>
                  <v:group id="Group 1973968367" o:spid="_x0000_s3061" style="position:absolute;left:16340;top:9874;width:3226;height:3225;rotation:180" coordorigin="16340,9874" coordsize="8128,8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">
                    <v:shape id="Freeform 56" o:spid="_x0000_s3062" style="position:absolute;left:16340;top:9874;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" path="m406400,l,406400r203200,l203200,812800r406400,l609600,406400r203200,l406400,xe" fillcolor="#dfe4e4" stroked="f">
                      <v:path arrowok="t"/>
                    </v:shape>
                    <v:shape id="TextBox 57" o:spid="_x0000_s3063" type="#_x0000_t202" style="position:absolute;left:18372;top:10413;width:4064;height:75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" filled="f" stroked="f">
                      <v:textbox inset=".70717mm,.70717mm,.70717mm,.70717mm"/>
                    </v:shape>
                  </v:group>
                  <v:group id="Group 1973968370" o:spid="_x0000_s3064" style="position:absolute;left:12775;width:7411;height:7758;rotation:180" coordorigin="12775,-38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">
                    <v:shape id="Freeform 59" o:spid="_x0000_s3065" style="position:absolute;left:12775;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" path="m29438,l783362,v16258,,29438,13180,29438,29438l812800,783362v,16258,-13180,29438,-29438,29438l29438,812800c13180,812800,,799620,,783362l,29438c,13180,13180,,29438,xe" strokecolor="#dfe4e4" strokeweight="2.25pt">
                      <v:stroke dashstyle="dash" joinstyle="miter" endcap="square"/>
                      <v:path arrowok="t"/>
                    </v:shape>
                    <v:shape id="TextBox 60" o:spid="_x0000_s3066" type="#_x0000_t202" style="position:absolute;left:12775;top:-38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" filled="f" stroked="f">
                      <v:textbox inset=".67614mm,.67614mm,.67614mm,.67614mm"/>
                    </v:shape>
                  </v:group>
                  <v:group id="Group 1973968373" o:spid="_x0000_s3067" style="position:absolute;left:14336;top:1402;width:7411;height:7759;rotation:180" coordorigin="14336,1021" coordsize="8128,85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">
                    <v:shape id="Freeform 62" o:spid="_x0000_s3068" style="position:absolute;left:14336;top:1402;width:8128;height:8128;visibility:visible;mso-wrap-style:square;v-text-anchor:top" coordsize="812800,812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" path="m49063,l763737,v13012,,25492,5169,34693,14370c807631,23571,812800,36051,812800,49063r,714674c812800,776749,807631,789229,798430,798430v-9201,9201,-21681,14370,-34693,14370l49063,812800v-13012,,-25492,-5169,-34693,-14370c5169,789229,,776749,,763737l,49063c,36051,5169,23571,14370,14370,23571,5169,36051,,49063,xe" fillcolor="#2e74b5 [2408]" stroked="f">
                      <v:stroke joinstyle="miter" endcap="square"/>
                      <v:path arrowok="t"/>
                    </v:shape>
                    <v:shape id="TextBox 63" o:spid="_x0000_s3069" type="#_x0000_t202" style="position:absolute;left:14336;top:1021;width:8128;height:8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" filled="f" stroked="f">
                      <v:textbox inset=".67614mm,.67614mm,.67614mm,.67614mm"/>
                    </v:shape>
                  </v:group>
                  <v:shape id="TextBox 82" o:spid="_x0000_s3070" type="#_x0000_t202" style="position:absolute;left:37360;top:15078;width:11799;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" filled="f" stroked="f">
                    <v:textbox inset="0,0,0,0">
                      <w:txbxContent>
                        <w:p w14:paraId="6BE5B86F" w14:textId="77777777" w:rsidR="008E0B6C" w:rsidRDefault="008E0B6C" w:rsidP="008E0B6C">
                          <w:pPr>
                            <w:jc w:val="center"/>
                            <w:rPr>
                              <w:rFonts w:ascii="Adobe Arabic" w:hAnsi="Adobe Arabic" w:cs="Adobe Arabic"/>
                              <w:b/>
                              <w:bCs/>
                              <w:color w:val="7F7F7F"/>
                              <w:kern w:val="24"/>
                              <w:sz w:val="36"/>
                              <w:szCs w:val="36"/>
                            </w:rPr>
                          </w:pPr>
                          <w:r>
                            <w:rPr>
                              <w:rFonts w:ascii="Adobe Arabic" w:hAnsi="Adobe Arabic" w:cs="Adobe Arabic"/>
                              <w:b/>
                              <w:bCs/>
                              <w:color w:val="7F7F7F"/>
                              <w:kern w:val="24"/>
                              <w:sz w:val="36"/>
                              <w:szCs w:val="36"/>
                              <w:rtl/>
                            </w:rPr>
                            <w:t>الذكاء العاطفي</w:t>
                          </w:r>
                        </w:p>
                      </w:txbxContent>
                    </v:textbox>
                  </v:shape>
                  <v:shape id="TextBox 83" o:spid="_x0000_s3071" type="#_x0000_t202" style="position:absolute;left:25256;top:15078;width:11068;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" filled="f" stroked="f">
                    <v:textbox inset="0,0,0,0">
                      <w:txbxContent>
                        <w:p w14:paraId="72DBA226" w14:textId="77777777" w:rsidR="008E0B6C" w:rsidRDefault="008E0B6C" w:rsidP="008E0B6C">
                          <w:pPr>
                            <w:jc w:val="center"/>
                            <w:rPr>
                              <w:rFonts w:ascii="Adobe Arabic" w:hAnsi="Adobe Arabic" w:cs="Adobe Arabic"/>
                              <w:b/>
                              <w:bCs/>
                              <w:color w:val="FFD366"/>
                              <w:kern w:val="24"/>
                              <w:sz w:val="36"/>
                              <w:szCs w:val="36"/>
                            </w:rPr>
                          </w:pPr>
                          <w:r>
                            <w:rPr>
                              <w:rFonts w:ascii="Adobe Arabic" w:hAnsi="Adobe Arabic" w:cs="Adobe Arabic"/>
                              <w:b/>
                              <w:bCs/>
                              <w:color w:val="FFD366"/>
                              <w:kern w:val="24"/>
                              <w:sz w:val="36"/>
                              <w:szCs w:val="36"/>
                              <w:rtl/>
                            </w:rPr>
                            <w:t>التفكير المستقبلي</w:t>
                          </w:r>
                        </w:p>
                      </w:txbxContent>
                    </v:textbox>
                  </v:shape>
                  <v:shape id="TextBox 84" o:spid="_x0000_s3072" type="#_x0000_t202" style="position:absolute;left:12981;top:13486;width:10014;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" filled="f" stroked="f">
                    <v:textbox inset="0,0,0,0">
                      <w:txbxContent>
                        <w:p w14:paraId="6A195CDA" w14:textId="77777777" w:rsidR="008E0B6C" w:rsidRDefault="008E0B6C" w:rsidP="008E0B6C">
                          <w:pPr>
                            <w:jc w:val="center"/>
                            <w:rPr>
                              <w:rFonts w:ascii="Adobe Arabic" w:hAnsi="Adobe Arabic" w:cs="Adobe Arabic"/>
                              <w:b/>
                              <w:bCs/>
                              <w:color w:val="2E74B5" w:themeColor="accent5" w:themeShade="BF"/>
                              <w:kern w:val="24"/>
                              <w:sz w:val="36"/>
                              <w:szCs w:val="36"/>
                            </w:rPr>
                          </w:pPr>
                          <w:r>
                            <w:rPr>
                              <w:rFonts w:ascii="Adobe Arabic" w:hAnsi="Adobe Arabic" w:cs="Adobe Arabic"/>
                              <w:b/>
                              <w:bCs/>
                              <w:color w:val="2E74B5" w:themeColor="accent5" w:themeShade="BF"/>
                              <w:kern w:val="24"/>
                              <w:sz w:val="36"/>
                              <w:szCs w:val="36"/>
                              <w:rtl/>
                            </w:rPr>
                            <w:t>المرونة والقدرة على التكيّف</w:t>
                          </w:r>
                        </w:p>
                      </w:txbxContent>
                    </v:textbox>
                  </v:shape>
                  <v:shape id="TextBox 85" o:spid="_x0000_s3073" type="#_x0000_t202" style="position:absolute;top:13486;width:11703;height:5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" filled="f" stroked="f">
                    <v:textbox inset="0,0,0,0">
                      <w:txbxContent>
                        <w:p w14:paraId="6D1873A8" w14:textId="77777777" w:rsidR="008E0B6C" w:rsidRDefault="008E0B6C" w:rsidP="008E0B6C">
                          <w:pPr>
                            <w:jc w:val="center"/>
                            <w:rPr>
                              <w:rFonts w:ascii="Adobe Arabic" w:hAnsi="Adobe Arabic" w:cs="Adobe Arabic"/>
                              <w:b/>
                              <w:bCs/>
                              <w:color w:val="168489"/>
                              <w:kern w:val="24"/>
                              <w:sz w:val="36"/>
                              <w:szCs w:val="36"/>
                            </w:rPr>
                          </w:pPr>
                          <w:r>
                            <w:rPr>
                              <w:rFonts w:ascii="Adobe Arabic" w:hAnsi="Adobe Arabic" w:cs="Adobe Arabic"/>
                              <w:b/>
                              <w:bCs/>
                              <w:color w:val="168489"/>
                              <w:kern w:val="24"/>
                              <w:sz w:val="36"/>
                              <w:szCs w:val="36"/>
                              <w:rtl/>
                            </w:rPr>
                            <w:t>الشفافية والتواصل المفتوح</w:t>
                          </w:r>
                        </w:p>
                      </w:txbxContent>
                    </v:textbox>
                  </v:shape>
                  <v:shape id="TextBox 86" o:spid="_x0000_s3074" type="#_x0000_t202" style="position:absolute;left:50198;top:15076;width:11747;height:2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" filled="f" stroked="f">
                    <v:textbox inset="0,0,0,0">
                      <w:txbxContent>
                        <w:p w14:paraId="208863EA" w14:textId="77777777" w:rsidR="008E0B6C" w:rsidRDefault="008E0B6C" w:rsidP="008E0B6C">
                          <w:pPr>
                            <w:jc w:val="center"/>
                            <w:rPr>
                              <w:rFonts w:ascii="Adobe Arabic" w:hAnsi="Adobe Arabic" w:cs="Adobe Arabic"/>
                              <w:b/>
                              <w:bCs/>
                              <w:color w:val="168489"/>
                              <w:kern w:val="24"/>
                              <w:sz w:val="36"/>
                              <w:szCs w:val="36"/>
                            </w:rPr>
                          </w:pPr>
                          <w:r>
                            <w:rPr>
                              <w:rFonts w:ascii="Adobe Arabic" w:hAnsi="Adobe Arabic" w:cs="Adobe Arabic"/>
                              <w:b/>
                              <w:bCs/>
                              <w:color w:val="168489"/>
                              <w:kern w:val="24"/>
                              <w:sz w:val="36"/>
                              <w:szCs w:val="36"/>
                              <w:rtl/>
                            </w:rPr>
                            <w:t>الذكاء التكنولوجي</w:t>
                          </w:r>
                        </w:p>
                      </w:txbxContent>
                    </v:textbox>
                  </v:shape>
                </v:group>
                <v:shape id="Freeform 80" o:spid="_x0000_s3075" style="position:absolute;left:54101;top:2132;width:5300;height:5992;visibility:visible;mso-wrap-style:square;v-text-anchor:top" coordsize="1372510,1262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" path="m,l1372509,r,1262709l,1262709,,xe" stroked="f">
                  <v:fill r:id="rId501" o:title="" recolor="t" rotate="t" type="frame"/>
                  <v:stroke joinstyle="miter" endcap="square"/>
                  <v:path arrowok="t"/>
                </v:shape>
                <v:shape id="Freeform 44" o:spid="_x0000_s3076" style="position:absolute;left:28955;top:2497;width:4186;height:4784;visibility:visible;mso-wrap-style:square;v-text-anchor:top" coordsize="1141775,13048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" path="m,l1141775,r,1304887l,1304887,,xe" stroked="f">
                  <v:fill r:id="rId502" o:title="" recolor="t" rotate="t" type="frame"/>
                  <v:stroke joinstyle="miter" endcap="square"/>
                  <v:path arrowok="t"/>
                </v:shape>
                <v:shape id="Graphic 12" o:spid="_x0000_s3077" type="#_x0000_t75" alt="Questions with solid fill" style="position:absolute;left:15146;top:1972;width:5977;height:5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">
                  <v:imagedata r:id="rId503" o:title="Questions with solid fill"/>
                </v:shape>
                <v:shape id="رسم 12" o:spid="_x0000_s3078" type="#_x0000_t75" alt="قاعة مجلس الإدارة" style="position:absolute;left:2149;top:2313;width:6122;height:61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">
                  <v:imagedata r:id="rId504" o:title="قاعة مجلس الإدارة"/>
                </v:shape>
                <v:shape id="Graphic 4520" o:spid="_x0000_s3079" type="#_x0000_t75" alt="Heart" style="position:absolute;left:41067;top:2651;width:5572;height:55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">
                  <v:imagedata r:id="rId115" o:title="Heart"/>
                </v:shape>
                <w10:anchorlock/>
              </v:group>
            </w:pict>
          </mc:Fallback>
        </mc:AlternateContent>
      </w:r>
    </w:p>
    <w:p w14:paraId="4DC4CF15" w14:textId="77777777" w:rsidR="006B59BE" w:rsidRPr="004733E9" w:rsidRDefault="006B59BE" w:rsidP="00D91E23">
      <w:pPr>
        <w:rPr>
          <w:rtl/>
        </w:rPr>
      </w:pPr>
      <w:r w:rsidRPr="009F77D3">
        <w:rPr>
          <w:color w:val="168489"/>
          <w:rtl/>
        </w:rPr>
        <w:t>1. الذكاء التكنولوجي:</w:t>
      </w:r>
      <w:r w:rsidRPr="004733E9">
        <w:rPr>
          <w:rtl/>
        </w:rPr>
        <w:t xml:space="preserve"> القدرة على فهم وتبنّي التقنيات الجديدة.</w:t>
      </w:r>
    </w:p>
    <w:p w14:paraId="12494281" w14:textId="77777777" w:rsidR="006B59BE" w:rsidRPr="004733E9" w:rsidRDefault="006B59BE" w:rsidP="00D91E23">
      <w:pPr>
        <w:rPr>
          <w:rtl/>
        </w:rPr>
      </w:pPr>
      <w:r w:rsidRPr="009F77D3">
        <w:rPr>
          <w:color w:val="168489"/>
          <w:rtl/>
        </w:rPr>
        <w:t>2. الذكاء العاطفي:</w:t>
      </w:r>
      <w:r w:rsidRPr="004733E9">
        <w:rPr>
          <w:rtl/>
        </w:rPr>
        <w:t xml:space="preserve"> فهم مشاعر ومخاوف الفريق، خاصة في فترات التغيير.</w:t>
      </w:r>
    </w:p>
    <w:p w14:paraId="1F891B98" w14:textId="77777777" w:rsidR="006B59BE" w:rsidRPr="004733E9" w:rsidRDefault="006B59BE" w:rsidP="00D91E23">
      <w:pPr>
        <w:rPr>
          <w:rtl/>
        </w:rPr>
      </w:pPr>
      <w:r w:rsidRPr="009F77D3">
        <w:rPr>
          <w:color w:val="168489"/>
          <w:rtl/>
        </w:rPr>
        <w:t>3. التفكير المستقبلي:</w:t>
      </w:r>
      <w:r w:rsidRPr="004733E9">
        <w:rPr>
          <w:rtl/>
        </w:rPr>
        <w:t xml:space="preserve"> استشراف التغييرات المستقبلية والاستعداد لها.</w:t>
      </w:r>
    </w:p>
    <w:p w14:paraId="69F449B1" w14:textId="77777777" w:rsidR="006B59BE" w:rsidRPr="004733E9" w:rsidRDefault="006B59BE" w:rsidP="00D91E23">
      <w:pPr>
        <w:rPr>
          <w:rtl/>
        </w:rPr>
      </w:pPr>
      <w:r w:rsidRPr="009F77D3">
        <w:rPr>
          <w:color w:val="168489"/>
          <w:rtl/>
        </w:rPr>
        <w:t>4. المرونة والقدرة على التكيّف:</w:t>
      </w:r>
      <w:r w:rsidRPr="004733E9">
        <w:rPr>
          <w:rtl/>
        </w:rPr>
        <w:t xml:space="preserve"> تعديل الاستراتيجيات استجابة للتغيّرات المتسارعة.</w:t>
      </w:r>
    </w:p>
    <w:p w14:paraId="5BBC0356" w14:textId="77777777" w:rsidR="006B59BE" w:rsidRPr="004733E9" w:rsidRDefault="006B59BE" w:rsidP="00D91E23">
      <w:pPr>
        <w:rPr>
          <w:rtl/>
        </w:rPr>
      </w:pPr>
      <w:r w:rsidRPr="009F77D3">
        <w:rPr>
          <w:color w:val="168489"/>
          <w:rtl/>
        </w:rPr>
        <w:t xml:space="preserve">5. الشفافية والتواصل المفتوح: </w:t>
      </w:r>
      <w:r w:rsidRPr="004733E9">
        <w:rPr>
          <w:rtl/>
        </w:rPr>
        <w:t>مشاركة المعلومات بشكل واضح مع الفريق.</w:t>
      </w:r>
    </w:p>
    <w:p w14:paraId="56D8D3A1" w14:textId="77777777" w:rsidR="006B59BE" w:rsidRPr="009F77D3" w:rsidRDefault="006B59BE" w:rsidP="009F77D3">
      <w:pPr>
        <w:pStyle w:val="ad"/>
        <w:rPr>
          <w:b w:val="0"/>
          <w:bCs/>
          <w:color w:val="168489"/>
          <w:rtl/>
        </w:rPr>
      </w:pPr>
      <w:r w:rsidRPr="009F77D3">
        <w:rPr>
          <w:b w:val="0"/>
          <w:bCs/>
          <w:color w:val="168489"/>
          <w:rtl/>
        </w:rPr>
        <w:t>أمثلة عملية للقيادة الإنسانية:</w:t>
      </w:r>
    </w:p>
    <w:p w14:paraId="573BBC13" w14:textId="77777777" w:rsidR="006B59BE" w:rsidRPr="004733E9" w:rsidRDefault="006B59BE" w:rsidP="00D91E23">
      <w:pPr>
        <w:rPr>
          <w:rtl/>
        </w:rPr>
      </w:pPr>
      <w:r>
        <w:rPr>
          <w:rtl/>
        </w:rPr>
        <w:t xml:space="preserve">- إشراك الموظّفين في اختيار أدوات </w:t>
      </w:r>
      <w:hyperlink r:id="rId505">
        <w:r>
          <w:rPr>
            <w:rStyle w:val="Hyperlink"/>
            <w:rtl/>
          </w:rPr>
          <w:t>الذكاء الاصطناعي</w:t>
        </w:r>
      </w:hyperlink>
      <w:r>
        <w:rPr>
          <w:rtl/>
        </w:rPr>
        <w:t xml:space="preserve"> التي سيتمّ استخدامها.</w:t>
      </w:r>
    </w:p>
    <w:p w14:paraId="29AB1705" w14:textId="77777777" w:rsidR="006B59BE" w:rsidRPr="004733E9" w:rsidRDefault="006B59BE" w:rsidP="00D91E23">
      <w:pPr>
        <w:rPr>
          <w:rtl/>
        </w:rPr>
      </w:pPr>
      <w:r w:rsidRPr="004733E9">
        <w:rPr>
          <w:rtl/>
        </w:rPr>
        <w:t>- تطوير خطط فردية لتطوير المهارات لكلّ عضو في الفريق.</w:t>
      </w:r>
    </w:p>
    <w:p w14:paraId="239EE6CC" w14:textId="77777777" w:rsidR="006B59BE" w:rsidRPr="004733E9" w:rsidRDefault="006B59BE" w:rsidP="00D91E23">
      <w:pPr>
        <w:rPr>
          <w:rtl/>
        </w:rPr>
      </w:pPr>
      <w:r w:rsidRPr="004733E9">
        <w:rPr>
          <w:rtl/>
        </w:rPr>
        <w:t>- عقد جلسات حوارية منتظمة لمناقشة مخاوف الموظّفين حول التكنولوجيا الجديدة.</w:t>
      </w:r>
    </w:p>
    <w:p w14:paraId="2208DAA1" w14:textId="77777777" w:rsidR="006B59BE" w:rsidRPr="004733E9" w:rsidRDefault="006B59BE" w:rsidP="00D91E23">
      <w:pPr>
        <w:rPr>
          <w:rtl/>
        </w:rPr>
      </w:pPr>
      <w:r>
        <w:rPr>
          <w:rtl/>
        </w:rPr>
        <w:t>- الاحتفاء بالنجاحات التي تحقّقت بفضل التعاون بين البشر و</w:t>
      </w:r>
      <w:hyperlink r:id="rId506">
        <w:r>
          <w:rPr>
            <w:rStyle w:val="Hyperlink"/>
            <w:rtl/>
          </w:rPr>
          <w:t>الذكاء الاصطناعي</w:t>
        </w:r>
      </w:hyperlink>
      <w:r>
        <w:rPr>
          <w:rtl/>
        </w:rPr>
        <w:t>.</w:t>
      </w:r>
    </w:p>
    <w:p w14:paraId="48B82702" w14:textId="317A188F" w:rsidR="006B59BE" w:rsidRDefault="00D91E23" w:rsidP="00D91E23">
      <w:pPr>
        <w:rPr>
          <w:rtl/>
        </w:rPr>
      </w:pPr>
      <w:r>
        <w:rPr>
          <w:rFonts w:ascii="Sakkal Majalla" w:hAnsi="Sakkal Majalla"/>
          <w:noProof/>
          <w:color w:val="002060"/>
          <w:sz w:val="34"/>
        </w:rPr>
        <w:t>تحفيز الفرق في ظل الأتمتة و</w:t>
      </w:r>
      <w:hyperlink r:id="rId507">
        <w:r>
          <w:rPr>
            <w:rStyle w:val="Hyperlink"/>
            <w:rFonts w:ascii="Sakkal Majalla" w:hAnsi="Sakkal Majalla"/>
            <w:noProof/>
            <w:color w:val="002060"/>
            <w:sz w:val="34"/>
          </w:rPr>
          <w:t>الذكاء الاصطناعي</w:t>
        </w:r>
      </w:hyperlink>
      <w:r>
        <w:rPr>
          <w:rFonts w:ascii="Sakkal Majalla" w:hAnsi="Sakkal Majalla"/>
          <w:noProof/>
          <w:color w:val="002060"/>
          <w:sz w:val="34"/>
        </w:rPr>
        <w:t>تحفيز الفرق في ظل الأتمتة و</w:t>
      </w:r>
      <w:hyperlink r:id="rId508">
        <w:r>
          <w:rPr>
            <w:rStyle w:val="Hyperlink"/>
            <w:rFonts w:ascii="Sakkal Majalla" w:hAnsi="Sakkal Majalla"/>
            <w:noProof/>
            <w:color w:val="002060"/>
            <w:sz w:val="34"/>
          </w:rPr>
          <w:t>الذكاء الاصطناعي</w:t>
        </w:r>
      </w:hyperlink>
    </w:p>
    <w:p w14:paraId="084E0098" w14:textId="7144BC12" w:rsidR="006B59BE" w:rsidRPr="009F77D3" w:rsidRDefault="008E0B6C" w:rsidP="009F77D3">
      <w:pPr>
        <w:pStyle w:val="ad"/>
        <w:rPr>
          <w:b w:val="0"/>
          <w:bCs/>
          <w:color w:val="168489"/>
          <w:rtl/>
        </w:rPr>
      </w:pPr>
      <w:r>
        <w:rPr>
          <w:noProof/>
        </w:rPr>
        <w:lastRenderedPageBreak/>
        <w:drawing>
          <wp:anchor distT="0" distB="0" distL="114300" distR="114300" simplePos="0" relativeHeight="252957696" behindDoc="0" locked="0" layoutInCell="1" allowOverlap="1" wp14:anchorId="0E9FDF51" wp14:editId="74EFE437">
            <wp:simplePos x="0" y="0"/>
            <wp:positionH relativeFrom="margin">
              <wp:align>left</wp:align>
            </wp:positionH>
            <wp:positionV relativeFrom="paragraph">
              <wp:posOffset>368965</wp:posOffset>
            </wp:positionV>
            <wp:extent cx="1223010" cy="1223010"/>
            <wp:effectExtent l="0" t="0" r="0" b="0"/>
            <wp:wrapSquare wrapText="bothSides"/>
            <wp:docPr id="1973968386" name="Picture 1973968386" descr="Workspa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descr="Workspace "/>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9F77D3">
        <w:rPr>
          <w:b w:val="0"/>
          <w:bCs/>
          <w:color w:val="168489"/>
          <w:rtl/>
        </w:rPr>
        <w:t>تحدّيات التحفيز في بيئات العمل المؤتمتة:</w:t>
      </w:r>
      <w:r w:rsidRPr="008E0B6C">
        <w:t xml:space="preserve"> </w:t>
      </w:r>
    </w:p>
    <w:p w14:paraId="33797AD8" w14:textId="77777777" w:rsidR="006B59BE" w:rsidRPr="004733E9" w:rsidRDefault="006B59BE" w:rsidP="00D91E23">
      <w:pPr>
        <w:rPr>
          <w:rtl/>
        </w:rPr>
      </w:pPr>
      <w:r w:rsidRPr="008E0B6C">
        <w:rPr>
          <w:color w:val="168489"/>
          <w:rtl/>
        </w:rPr>
        <w:t xml:space="preserve">1. الخوف من الاستبدال: </w:t>
      </w:r>
      <w:r w:rsidRPr="004733E9">
        <w:rPr>
          <w:rtl/>
        </w:rPr>
        <w:t>قلق الموظّفين من فقدان وظائفهم لصالح الآلات.</w:t>
      </w:r>
    </w:p>
    <w:p w14:paraId="566A9014" w14:textId="77777777" w:rsidR="006B59BE" w:rsidRPr="004733E9" w:rsidRDefault="006B59BE" w:rsidP="00D91E23">
      <w:pPr>
        <w:rPr>
          <w:rtl/>
        </w:rPr>
      </w:pPr>
      <w:r w:rsidRPr="008E0B6C">
        <w:rPr>
          <w:color w:val="168489"/>
          <w:rtl/>
        </w:rPr>
        <w:t>2. تغيير طبيعة العمل:</w:t>
      </w:r>
      <w:r w:rsidRPr="004733E9">
        <w:rPr>
          <w:rtl/>
        </w:rPr>
        <w:t xml:space="preserve"> الانتقال من المهام اليدوية إلى المهام الفكرية.</w:t>
      </w:r>
    </w:p>
    <w:p w14:paraId="5126206A" w14:textId="77777777" w:rsidR="006B59BE" w:rsidRPr="004733E9" w:rsidRDefault="006B59BE" w:rsidP="00D91E23">
      <w:pPr>
        <w:rPr>
          <w:rtl/>
        </w:rPr>
      </w:pPr>
      <w:r>
        <w:rPr>
          <w:color w:val="168489"/>
          <w:rtl/>
        </w:rPr>
        <w:t>3. الشعور بفقدان السيطرة:</w:t>
      </w:r>
      <w:r>
        <w:rPr>
          <w:rtl/>
        </w:rPr>
        <w:t xml:space="preserve"> عندما يتولّى </w:t>
      </w:r>
      <w:hyperlink r:id="rId510">
        <w:r>
          <w:rPr>
            <w:rStyle w:val="Hyperlink"/>
            <w:rtl/>
          </w:rPr>
          <w:t>الذكاء الاصطناعي</w:t>
        </w:r>
      </w:hyperlink>
      <w:r>
        <w:rPr>
          <w:rtl/>
        </w:rPr>
        <w:t xml:space="preserve"> اتخاذ قرارات كانت تقليدياً من مسؤولية البشر.</w:t>
      </w:r>
    </w:p>
    <w:p w14:paraId="3EB6517C" w14:textId="77777777" w:rsidR="006B59BE" w:rsidRDefault="006B59BE" w:rsidP="009F77D3">
      <w:pPr>
        <w:pStyle w:val="ad"/>
        <w:rPr>
          <w:b w:val="0"/>
          <w:bCs/>
          <w:color w:val="168489"/>
          <w:rtl/>
        </w:rPr>
      </w:pPr>
      <w:r w:rsidRPr="009F77D3">
        <w:rPr>
          <w:b w:val="0"/>
          <w:bCs/>
          <w:color w:val="168489"/>
          <w:rtl/>
        </w:rPr>
        <w:t>استراتيجيات تحفيز الفرق:</w:t>
      </w:r>
    </w:p>
    <w:p w14:paraId="6B2CE918" w14:textId="749BE2EA" w:rsidR="008E0B6C" w:rsidRPr="009F77D3" w:rsidRDefault="008E0B6C" w:rsidP="008E0B6C">
      <w:pPr>
        <w:pStyle w:val="ad"/>
        <w:rPr>
          <w:b w:val="0"/>
          <w:bCs/>
          <w:color w:val="168489"/>
          <w:rtl/>
        </w:rPr>
      </w:pPr>
      <w:r w:rsidRPr="008E0B6C">
        <w:rPr>
          <w:b w:val="0"/>
          <w:bCs/>
          <w:noProof/>
          <w:color w:val="168489"/>
        </w:rPr>
        <mc:AlternateContent>
          <mc:Choice Requires="wpg">
            <w:drawing>
              <wp:inline distT="0" distB="0" distL="0" distR="0" wp14:anchorId="1B5D26A4" wp14:editId="692847AC">
                <wp:extent cx="5978266" cy="1313963"/>
                <wp:effectExtent l="0" t="0" r="0" b="0"/>
                <wp:docPr id="1973968387" name="Group 8"/>
                <wp:cNvGraphicFramePr/>
                <a:graphic xmlns:a="http://schemas.openxmlformats.org/drawingml/2006/main">
                  <a:graphicData uri="http://schemas.microsoft.com/office/word/2010/wordprocessingGroup">
                    <wpg:wgp>
                      <wpg:cNvGrpSpPr/>
                      <wpg:grpSpPr>
                        <a:xfrm>
                          <a:off x="0" y="0"/>
                          <a:ext cx="5978266" cy="1313963"/>
                          <a:chOff x="0" y="0"/>
                          <a:chExt cx="5978268" cy="1313963"/>
                        </a:xfrm>
                      </wpg:grpSpPr>
                      <wpg:grpSp>
                        <wpg:cNvPr id="1973968388" name="Group 1973968388"/>
                        <wpg:cNvGrpSpPr/>
                        <wpg:grpSpPr>
                          <a:xfrm>
                            <a:off x="1189987" y="0"/>
                            <a:ext cx="4788281" cy="1313963"/>
                            <a:chOff x="1189987" y="0"/>
                            <a:chExt cx="4788281" cy="1313963"/>
                          </a:xfrm>
                        </wpg:grpSpPr>
                        <wpg:grpSp>
                          <wpg:cNvPr id="1973968389" name="Group 1973968389"/>
                          <wpg:cNvGrpSpPr/>
                          <wpg:grpSpPr>
                            <a:xfrm>
                              <a:off x="2334127" y="0"/>
                              <a:ext cx="3644141" cy="1313963"/>
                              <a:chOff x="2334126" y="0"/>
                              <a:chExt cx="3917095" cy="1412382"/>
                            </a:xfrm>
                          </wpg:grpSpPr>
                          <wpg:grpSp>
                            <wpg:cNvPr id="1973968390" name="Group 1973968390"/>
                            <wpg:cNvGrpSpPr/>
                            <wpg:grpSpPr>
                              <a:xfrm>
                                <a:off x="4843081" y="0"/>
                                <a:ext cx="1408140" cy="1412382"/>
                                <a:chOff x="4843081" y="0"/>
                                <a:chExt cx="1408162" cy="1412712"/>
                              </a:xfrm>
                            </wpg:grpSpPr>
                            <wps:wsp>
                              <wps:cNvPr id="1973968391" name="مربع نص 18"/>
                              <wps:cNvSpPr txBox="1"/>
                              <wps:spPr>
                                <a:xfrm>
                                  <a:off x="4843081" y="624420"/>
                                  <a:ext cx="1408162" cy="788292"/>
                                </a:xfrm>
                                <a:prstGeom prst="rect">
                                  <a:avLst/>
                                </a:prstGeom>
                                <a:noFill/>
                              </wps:spPr>
                              <wps:txbx>
                                <w:txbxContent>
                                  <w:p w14:paraId="00FBA19D" w14:textId="30C3D9FF"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إعادة تعريف القيمة البشرية</w:t>
                                    </w:r>
                                  </w:p>
                                </w:txbxContent>
                              </wps:txbx>
                              <wps:bodyPr wrap="square" rtlCol="1">
                                <a:noAutofit/>
                              </wps:bodyPr>
                            </wps:wsp>
                            <wpg:grpSp>
                              <wpg:cNvPr id="1973968392" name="Group 1973968392"/>
                              <wpg:cNvGrpSpPr/>
                              <wpg:grpSpPr>
                                <a:xfrm>
                                  <a:off x="5158795" y="0"/>
                                  <a:ext cx="772674" cy="558467"/>
                                  <a:chOff x="5158795" y="0"/>
                                  <a:chExt cx="772674" cy="558467"/>
                                </a:xfrm>
                              </wpg:grpSpPr>
                              <wps:wsp>
                                <wps:cNvPr id="1973968393" name="TextBox 6"/>
                                <wps:cNvSpPr txBox="1"/>
                                <wps:spPr>
                                  <a:xfrm>
                                    <a:off x="5158795" y="0"/>
                                    <a:ext cx="772674" cy="558467"/>
                                  </a:xfrm>
                                  <a:prstGeom prst="rect">
                                    <a:avLst/>
                                  </a:prstGeom>
                                  <a:noFill/>
                                </wps:spPr>
                                <wps:txbx>
                                  <w:txbxContent>
                                    <w:p w14:paraId="7F1AF360" w14:textId="77777777" w:rsidR="008E0B6C" w:rsidRDefault="008E0B6C" w:rsidP="008E0B6C">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wps:txbx>
                                <wps:bodyPr wrap="square" rtlCol="0">
                                  <a:spAutoFit/>
                                </wps:bodyPr>
                              </wps:wsp>
                              <wps:wsp>
                                <wps:cNvPr id="1973968394" name="Straight Connector 1973968394"/>
                                <wps:cNvCnPr>
                                  <a:cxnSpLocks/>
                                </wps:cNvCnPr>
                                <wps:spPr>
                                  <a:xfrm>
                                    <a:off x="5163704"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1973968395" name="Group 1973968395"/>
                            <wpg:cNvGrpSpPr/>
                            <wpg:grpSpPr>
                              <a:xfrm>
                                <a:off x="3756977" y="0"/>
                                <a:ext cx="1039790" cy="1412312"/>
                                <a:chOff x="3756979" y="0"/>
                                <a:chExt cx="1039806" cy="1412642"/>
                              </a:xfrm>
                            </wpg:grpSpPr>
                            <wps:wsp>
                              <wps:cNvPr id="1973968396" name="مربع نص 18"/>
                              <wps:cNvSpPr txBox="1"/>
                              <wps:spPr>
                                <a:xfrm>
                                  <a:off x="3756979" y="624350"/>
                                  <a:ext cx="1039806" cy="788292"/>
                                </a:xfrm>
                                <a:prstGeom prst="rect">
                                  <a:avLst/>
                                </a:prstGeom>
                                <a:noFill/>
                              </wps:spPr>
                              <wps:txbx>
                                <w:txbxContent>
                                  <w:p w14:paraId="03F10B42" w14:textId="5500CE2A"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تمكين الموظّفين</w:t>
                                    </w:r>
                                  </w:p>
                                </w:txbxContent>
                              </wps:txbx>
                              <wps:bodyPr wrap="square" rtlCol="1">
                                <a:noAutofit/>
                              </wps:bodyPr>
                            </wps:wsp>
                            <wpg:grpSp>
                              <wpg:cNvPr id="1973968397" name="Group 1973968397"/>
                              <wpg:cNvGrpSpPr/>
                              <wpg:grpSpPr>
                                <a:xfrm>
                                  <a:off x="3886102" y="0"/>
                                  <a:ext cx="777451" cy="558467"/>
                                  <a:chOff x="3886102" y="0"/>
                                  <a:chExt cx="777451" cy="558467"/>
                                </a:xfrm>
                              </wpg:grpSpPr>
                              <wps:wsp>
                                <wps:cNvPr id="1973968398" name="TextBox 6"/>
                                <wps:cNvSpPr txBox="1"/>
                                <wps:spPr>
                                  <a:xfrm>
                                    <a:off x="3886102" y="0"/>
                                    <a:ext cx="777451" cy="558467"/>
                                  </a:xfrm>
                                  <a:prstGeom prst="rect">
                                    <a:avLst/>
                                  </a:prstGeom>
                                  <a:noFill/>
                                </wps:spPr>
                                <wps:txbx>
                                  <w:txbxContent>
                                    <w:p w14:paraId="0D88640D" w14:textId="77777777" w:rsidR="008E0B6C" w:rsidRDefault="008E0B6C" w:rsidP="008E0B6C">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02</w:t>
                                      </w:r>
                                    </w:p>
                                  </w:txbxContent>
                                </wps:txbx>
                                <wps:bodyPr wrap="square" rtlCol="0">
                                  <a:spAutoFit/>
                                </wps:bodyPr>
                              </wps:wsp>
                              <wps:wsp>
                                <wps:cNvPr id="1973968399" name="Straight Connector 1973968399"/>
                                <wps:cNvCnPr>
                                  <a:cxnSpLocks/>
                                </wps:cNvCnPr>
                                <wps:spPr>
                                  <a:xfrm>
                                    <a:off x="3893704"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cNvPr id="1973968400" name="Group 1973968400"/>
                            <wpg:cNvGrpSpPr/>
                            <wpg:grpSpPr>
                              <a:xfrm>
                                <a:off x="2334126" y="0"/>
                                <a:ext cx="1408140" cy="1412382"/>
                                <a:chOff x="2334126" y="0"/>
                                <a:chExt cx="1408162" cy="1412712"/>
                              </a:xfrm>
                            </wpg:grpSpPr>
                            <wps:wsp>
                              <wps:cNvPr id="1973968401" name="مربع نص 18"/>
                              <wps:cNvSpPr txBox="1"/>
                              <wps:spPr>
                                <a:xfrm>
                                  <a:off x="2334126" y="624420"/>
                                  <a:ext cx="1408162" cy="788292"/>
                                </a:xfrm>
                                <a:prstGeom prst="rect">
                                  <a:avLst/>
                                </a:prstGeom>
                                <a:noFill/>
                              </wps:spPr>
                              <wps:txbx>
                                <w:txbxContent>
                                  <w:p w14:paraId="0ABB9F47" w14:textId="389E6B6B"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تطوير نماذج مكافأة جديدة</w:t>
                                    </w:r>
                                  </w:p>
                                </w:txbxContent>
                              </wps:txbx>
                              <wps:bodyPr wrap="square" rtlCol="1">
                                <a:noAutofit/>
                              </wps:bodyPr>
                            </wps:wsp>
                            <wpg:grpSp>
                              <wpg:cNvPr id="1973968402" name="Group 1973968402"/>
                              <wpg:cNvGrpSpPr/>
                              <wpg:grpSpPr>
                                <a:xfrm>
                                  <a:off x="2647226" y="0"/>
                                  <a:ext cx="778134" cy="558467"/>
                                  <a:chOff x="2647226" y="0"/>
                                  <a:chExt cx="778134" cy="558467"/>
                                </a:xfrm>
                              </wpg:grpSpPr>
                              <wps:wsp>
                                <wps:cNvPr id="1973968403" name="TextBox 6"/>
                                <wps:cNvSpPr txBox="1"/>
                                <wps:spPr>
                                  <a:xfrm>
                                    <a:off x="2647226" y="0"/>
                                    <a:ext cx="778134" cy="558467"/>
                                  </a:xfrm>
                                  <a:prstGeom prst="rect">
                                    <a:avLst/>
                                  </a:prstGeom>
                                  <a:noFill/>
                                </wps:spPr>
                                <wps:txbx>
                                  <w:txbxContent>
                                    <w:p w14:paraId="7F7E9495" w14:textId="77777777" w:rsidR="008E0B6C" w:rsidRDefault="008E0B6C" w:rsidP="008E0B6C">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03</w:t>
                                      </w:r>
                                    </w:p>
                                  </w:txbxContent>
                                </wps:txbx>
                                <wps:bodyPr wrap="square" rtlCol="0">
                                  <a:spAutoFit/>
                                </wps:bodyPr>
                              </wps:wsp>
                              <wps:wsp>
                                <wps:cNvPr id="1973968404" name="Straight Connector 1973968404"/>
                                <wps:cNvCnPr>
                                  <a:cxnSpLocks/>
                                </wps:cNvCnPr>
                                <wps:spPr>
                                  <a:xfrm>
                                    <a:off x="2654749"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grpSp>
                          <wpg:cNvPr id="1973968405" name="Group 1973968405"/>
                          <wpg:cNvGrpSpPr/>
                          <wpg:grpSpPr>
                            <a:xfrm>
                              <a:off x="1189987" y="0"/>
                              <a:ext cx="1235286" cy="1313963"/>
                              <a:chOff x="1189987" y="0"/>
                              <a:chExt cx="1327833" cy="1412712"/>
                            </a:xfrm>
                          </wpg:grpSpPr>
                          <wps:wsp>
                            <wps:cNvPr id="1973968406" name="مربع نص 18"/>
                            <wps:cNvSpPr txBox="1"/>
                            <wps:spPr>
                              <a:xfrm>
                                <a:off x="1189987" y="624420"/>
                                <a:ext cx="1327833" cy="788292"/>
                              </a:xfrm>
                              <a:prstGeom prst="rect">
                                <a:avLst/>
                              </a:prstGeom>
                              <a:noFill/>
                            </wps:spPr>
                            <wps:txbx>
                              <w:txbxContent>
                                <w:p w14:paraId="30C512C4" w14:textId="7BD1E6E5"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خلق ثقافة التعاون</w:t>
                                  </w:r>
                                </w:p>
                              </w:txbxContent>
                            </wps:txbx>
                            <wps:bodyPr wrap="square" rtlCol="1">
                              <a:noAutofit/>
                            </wps:bodyPr>
                          </wps:wsp>
                          <wpg:grpSp>
                            <wpg:cNvPr id="1973968407" name="Group 1973968407"/>
                            <wpg:cNvGrpSpPr/>
                            <wpg:grpSpPr>
                              <a:xfrm>
                                <a:off x="1463002" y="0"/>
                                <a:ext cx="778135" cy="558467"/>
                                <a:chOff x="1463002" y="0"/>
                                <a:chExt cx="778135" cy="558467"/>
                              </a:xfrm>
                            </wpg:grpSpPr>
                            <wps:wsp>
                              <wps:cNvPr id="1973968408" name="TextBox 6"/>
                              <wps:cNvSpPr txBox="1"/>
                              <wps:spPr>
                                <a:xfrm>
                                  <a:off x="1463002" y="0"/>
                                  <a:ext cx="778135" cy="558467"/>
                                </a:xfrm>
                                <a:prstGeom prst="rect">
                                  <a:avLst/>
                                </a:prstGeom>
                                <a:noFill/>
                              </wps:spPr>
                              <wps:txbx>
                                <w:txbxContent>
                                  <w:p w14:paraId="724E0C48" w14:textId="77777777" w:rsidR="008E0B6C" w:rsidRDefault="008E0B6C" w:rsidP="008E0B6C">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04</w:t>
                                    </w:r>
                                  </w:p>
                                </w:txbxContent>
                              </wps:txbx>
                              <wps:bodyPr wrap="square" rtlCol="0">
                                <a:spAutoFit/>
                              </wps:bodyPr>
                            </wps:wsp>
                            <wps:wsp>
                              <wps:cNvPr id="1973968409" name="Straight Connector 1973968409"/>
                              <wps:cNvCnPr>
                                <a:cxnSpLocks/>
                              </wps:cNvCnPr>
                              <wps:spPr>
                                <a:xfrm>
                                  <a:off x="1470446"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grpSp>
                      <wpg:grpSp>
                        <wpg:cNvPr id="1973968410" name="Group 1973968410"/>
                        <wpg:cNvGrpSpPr/>
                        <wpg:grpSpPr>
                          <a:xfrm>
                            <a:off x="0" y="0"/>
                            <a:ext cx="1310016" cy="1313963"/>
                            <a:chOff x="0" y="0"/>
                            <a:chExt cx="1408162" cy="1412712"/>
                          </a:xfrm>
                        </wpg:grpSpPr>
                        <wps:wsp>
                          <wps:cNvPr id="1973968411" name="مربع نص 18"/>
                          <wps:cNvSpPr txBox="1"/>
                          <wps:spPr>
                            <a:xfrm>
                              <a:off x="0" y="624420"/>
                              <a:ext cx="1408162" cy="788292"/>
                            </a:xfrm>
                            <a:prstGeom prst="rect">
                              <a:avLst/>
                            </a:prstGeom>
                            <a:noFill/>
                          </wps:spPr>
                          <wps:txbx>
                            <w:txbxContent>
                              <w:p w14:paraId="4A7FE462" w14:textId="43A49397"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رؤية واضحة للمستقبل</w:t>
                                </w:r>
                              </w:p>
                            </w:txbxContent>
                          </wps:txbx>
                          <wps:bodyPr wrap="square" rtlCol="1">
                            <a:noAutofit/>
                          </wps:bodyPr>
                        </wps:wsp>
                        <wpg:grpSp>
                          <wpg:cNvPr id="1973968412" name="Group 1973968412"/>
                          <wpg:cNvGrpSpPr/>
                          <wpg:grpSpPr>
                            <a:xfrm>
                              <a:off x="313258" y="0"/>
                              <a:ext cx="778134" cy="558467"/>
                              <a:chOff x="313258" y="0"/>
                              <a:chExt cx="778134" cy="558467"/>
                            </a:xfrm>
                          </wpg:grpSpPr>
                          <wps:wsp>
                            <wps:cNvPr id="1973968413" name="TextBox 6"/>
                            <wps:cNvSpPr txBox="1"/>
                            <wps:spPr>
                              <a:xfrm>
                                <a:off x="313258" y="0"/>
                                <a:ext cx="778134" cy="558467"/>
                              </a:xfrm>
                              <a:prstGeom prst="rect">
                                <a:avLst/>
                              </a:prstGeom>
                              <a:noFill/>
                            </wps:spPr>
                            <wps:txbx>
                              <w:txbxContent>
                                <w:p w14:paraId="0E35C09E" w14:textId="77777777" w:rsidR="008E0B6C" w:rsidRDefault="008E0B6C" w:rsidP="008E0B6C">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05</w:t>
                                  </w:r>
                                </w:p>
                              </w:txbxContent>
                            </wps:txbx>
                            <wps:bodyPr wrap="square" rtlCol="0">
                              <a:spAutoFit/>
                            </wps:bodyPr>
                          </wps:wsp>
                          <wps:wsp>
                            <wps:cNvPr id="1973968414" name="Straight Connector 1973968414"/>
                            <wps:cNvCnPr>
                              <a:cxnSpLocks/>
                            </wps:cNvCnPr>
                            <wps:spPr>
                              <a:xfrm>
                                <a:off x="320623" y="511492"/>
                                <a:ext cx="766916" cy="0"/>
                              </a:xfrm>
                              <a:prstGeom prst="line">
                                <a:avLst/>
                              </a:prstGeom>
                              <a:ln w="57150">
                                <a:solidFill>
                                  <a:srgbClr val="168489"/>
                                </a:solidFill>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w14:anchorId="1B5D26A4" id="_x0000_s3080" style="width:470.75pt;height:103.45pt;mso-position-horizontal-relative:char;mso-position-vertical-relative:line" coordsize="59782,131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">
                <v:group id="Group 1973968388" o:spid="_x0000_s3081" style="position:absolute;left:11899;width:47883;height:13139" coordorigin="11899" coordsize="47882,13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">
                  <v:group id="Group 1973968389" o:spid="_x0000_s3082" style="position:absolute;left:23341;width:36441;height:13139" coordorigin="23341" coordsize="39170,14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">
                    <v:group id="Group 1973968390" o:spid="_x0000_s3083" style="position:absolute;left:48430;width:14082;height:14123" coordorigin="48430"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">
                      <v:shape id="مربع نص 18" o:spid="_x0000_s3084" type="#_x0000_t202" style="position:absolute;left:48430;top:6244;width:14082;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" filled="f" stroked="f">
                        <v:textbox>
                          <w:txbxContent>
                            <w:p w14:paraId="00FBA19D" w14:textId="30C3D9FF"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إعادة تعريف القيمة البشرية</w:t>
                              </w:r>
                            </w:p>
                          </w:txbxContent>
                        </v:textbox>
                      </v:shape>
                      <v:group id="Group 1973968392" o:spid="_x0000_s3085" style="position:absolute;left:51587;width:7727;height:5584" coordorigin="51587" coordsize="7726,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">
                        <v:shape id="TextBox 6" o:spid="_x0000_s3086" type="#_x0000_t202" style="position:absolute;left:51587;width:7727;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" filled="f" stroked="f">
                          <v:textbox style="mso-fit-shape-to-text:t">
                            <w:txbxContent>
                              <w:p w14:paraId="7F1AF360" w14:textId="77777777" w:rsidR="008E0B6C" w:rsidRDefault="008E0B6C" w:rsidP="008E0B6C">
                                <w:pPr>
                                  <w:jc w:val="center"/>
                                  <w:rPr>
                                    <w:rFonts w:ascii="Calibri" w:eastAsia="Calibri" w:hAnsi="Calibri" w:cs="Activist Light"/>
                                    <w:b/>
                                    <w:bCs/>
                                    <w:color w:val="168489"/>
                                    <w:kern w:val="24"/>
                                    <w:sz w:val="48"/>
                                    <w:szCs w:val="48"/>
                                  </w:rPr>
                                </w:pPr>
                                <w:r>
                                  <w:rPr>
                                    <w:rFonts w:ascii="Calibri" w:eastAsia="Calibri" w:hAnsi="Calibri" w:cs="Activist Light"/>
                                    <w:b/>
                                    <w:bCs/>
                                    <w:color w:val="168489"/>
                                    <w:kern w:val="24"/>
                                    <w:sz w:val="48"/>
                                    <w:szCs w:val="48"/>
                                  </w:rPr>
                                  <w:t>01</w:t>
                                </w:r>
                              </w:p>
                            </w:txbxContent>
                          </v:textbox>
                        </v:shape>
                        <v:line id="Straight Connector 1973968394" o:spid="_x0000_s3087" style="position:absolute;visibility:visible;mso-wrap-style:square" from="51637,5114" to="5930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" strokecolor="#168489" strokeweight="4.5pt">
                          <v:stroke joinstyle="miter"/>
                          <o:lock v:ext="edit" shapetype="f"/>
                        </v:line>
                      </v:group>
                    </v:group>
                    <v:group id="Group 1973968395" o:spid="_x0000_s3088" style="position:absolute;left:37569;width:10398;height:14123" coordorigin="37569" coordsize="10398,14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">
                      <v:shape id="مربع نص 18" o:spid="_x0000_s3089" type="#_x0000_t202" style="position:absolute;left:37569;top:6243;width:10398;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" filled="f" stroked="f">
                        <v:textbox>
                          <w:txbxContent>
                            <w:p w14:paraId="03F10B42" w14:textId="5500CE2A"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تمكين الموظّفين</w:t>
                              </w:r>
                            </w:p>
                          </w:txbxContent>
                        </v:textbox>
                      </v:shape>
                      <v:group id="Group 1973968397" o:spid="_x0000_s3090" style="position:absolute;left:38861;width:7774;height:5584" coordorigin="38861" coordsize="7774,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">
                        <v:shape id="TextBox 6" o:spid="_x0000_s3091" type="#_x0000_t202" style="position:absolute;left:38861;width:7774;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" filled="f" stroked="f">
                          <v:textbox style="mso-fit-shape-to-text:t">
                            <w:txbxContent>
                              <w:p w14:paraId="0D88640D" w14:textId="77777777" w:rsidR="008E0B6C" w:rsidRDefault="008E0B6C" w:rsidP="008E0B6C">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02</w:t>
                                </w:r>
                              </w:p>
                            </w:txbxContent>
                          </v:textbox>
                        </v:shape>
                        <v:line id="Straight Connector 1973968399" o:spid="_x0000_s3092" style="position:absolute;visibility:visible;mso-wrap-style:square" from="38937,5114" to="4660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" strokecolor="#168489" strokeweight="4.5pt">
                          <v:stroke joinstyle="miter"/>
                          <o:lock v:ext="edit" shapetype="f"/>
                        </v:line>
                      </v:group>
                    </v:group>
                    <v:group id="Group 1973968400" o:spid="_x0000_s3093" style="position:absolute;left:23341;width:14081;height:14123" coordorigin="23341"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">
                      <v:shape id="مربع نص 18" o:spid="_x0000_s3094" type="#_x0000_t202" style="position:absolute;left:23341;top:6244;width:14081;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" filled="f" stroked="f">
                        <v:textbox>
                          <w:txbxContent>
                            <w:p w14:paraId="0ABB9F47" w14:textId="389E6B6B"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تطوير نماذج مكافأة جديدة</w:t>
                              </w:r>
                            </w:p>
                          </w:txbxContent>
                        </v:textbox>
                      </v:shape>
                      <v:group id="Group 1973968402" o:spid="_x0000_s3095" style="position:absolute;left:26472;width:7781;height:5584" coordorigin="26472"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">
                        <v:shape id="TextBox 6" o:spid="_x0000_s3096" type="#_x0000_t202" style="position:absolute;left:26472;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" filled="f" stroked="f">
                          <v:textbox style="mso-fit-shape-to-text:t">
                            <w:txbxContent>
                              <w:p w14:paraId="7F7E9495" w14:textId="77777777" w:rsidR="008E0B6C" w:rsidRDefault="008E0B6C" w:rsidP="008E0B6C">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03</w:t>
                                </w:r>
                              </w:p>
                            </w:txbxContent>
                          </v:textbox>
                        </v:shape>
                        <v:line id="Straight Connector 1973968404" o:spid="_x0000_s3097" style="position:absolute;visibility:visible;mso-wrap-style:square" from="26547,5114" to="34216,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" strokecolor="#168489" strokeweight="4.5pt">
                          <v:stroke joinstyle="miter"/>
                          <o:lock v:ext="edit" shapetype="f"/>
                        </v:line>
                      </v:group>
                    </v:group>
                  </v:group>
                  <v:group id="Group 1973968405" o:spid="_x0000_s3098" style="position:absolute;left:11899;width:12353;height:13139" coordorigin="11899" coordsize="13278,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">
                    <v:shape id="مربع نص 18" o:spid="_x0000_s3099" type="#_x0000_t202" style="position:absolute;left:11899;top:6244;width:13279;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" filled="f" stroked="f">
                      <v:textbox>
                        <w:txbxContent>
                          <w:p w14:paraId="30C512C4" w14:textId="7BD1E6E5"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خلق ثقافة التعاون</w:t>
                            </w:r>
                          </w:p>
                        </w:txbxContent>
                      </v:textbox>
                    </v:shape>
                    <v:group id="Group 1973968407" o:spid="_x0000_s3100" style="position:absolute;left:14630;width:7781;height:5584" coordorigin="14630"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">
                      <v:shape id="TextBox 6" o:spid="_x0000_s3101" type="#_x0000_t202" style="position:absolute;left:14630;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" filled="f" stroked="f">
                        <v:textbox style="mso-fit-shape-to-text:t">
                          <w:txbxContent>
                            <w:p w14:paraId="724E0C48" w14:textId="77777777" w:rsidR="008E0B6C" w:rsidRDefault="008E0B6C" w:rsidP="008E0B6C">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04</w:t>
                              </w:r>
                            </w:p>
                          </w:txbxContent>
                        </v:textbox>
                      </v:shape>
                      <v:line id="Straight Connector 1973968409" o:spid="_x0000_s3102" style="position:absolute;visibility:visible;mso-wrap-style:square" from="14704,5114" to="22373,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" strokecolor="#168489" strokeweight="4.5pt">
                        <v:stroke joinstyle="miter"/>
                        <o:lock v:ext="edit" shapetype="f"/>
                      </v:line>
                    </v:group>
                  </v:group>
                </v:group>
                <v:group id="Group 1973968410" o:spid="_x0000_s3103" style="position:absolute;width:13100;height:13139" coordsize="14081,14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">
                  <v:shape id="مربع نص 18" o:spid="_x0000_s3104" type="#_x0000_t202" style="position:absolute;top:6244;width:14081;height:7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" filled="f" stroked="f">
                    <v:textbox>
                      <w:txbxContent>
                        <w:p w14:paraId="4A7FE462" w14:textId="43A49397" w:rsidR="008E0B6C" w:rsidRDefault="008E0B6C" w:rsidP="008E0B6C">
                          <w:pPr>
                            <w:jc w:val="center"/>
                            <w:rPr>
                              <w:rFonts w:ascii="Adobe Arabic" w:hAnsi="Adobe Arabic" w:cs="Adobe Arabic"/>
                              <w:b/>
                              <w:bCs/>
                              <w:color w:val="000000"/>
                              <w:kern w:val="24"/>
                              <w:sz w:val="36"/>
                              <w:szCs w:val="36"/>
                              <w:lang w:bidi="ar-EG"/>
                            </w:rPr>
                          </w:pPr>
                          <w:r w:rsidRPr="008E0B6C">
                            <w:rPr>
                              <w:rFonts w:ascii="Adobe Arabic" w:hAnsi="Adobe Arabic" w:cs="Adobe Arabic"/>
                              <w:b/>
                              <w:bCs/>
                              <w:color w:val="000000"/>
                              <w:kern w:val="24"/>
                              <w:sz w:val="36"/>
                              <w:szCs w:val="36"/>
                              <w:rtl/>
                              <w:lang w:bidi="ar-EG"/>
                            </w:rPr>
                            <w:t>رؤية واضحة للمستقبل</w:t>
                          </w:r>
                        </w:p>
                      </w:txbxContent>
                    </v:textbox>
                  </v:shape>
                  <v:group id="Group 1973968412" o:spid="_x0000_s3105" style="position:absolute;left:3132;width:7781;height:5584" coordorigin="3132" coordsize="778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">
                    <v:shape id="TextBox 6" o:spid="_x0000_s3106" type="#_x0000_t202" style="position:absolute;left:3132;width:7781;height:5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" filled="f" stroked="f">
                      <v:textbox style="mso-fit-shape-to-text:t">
                        <w:txbxContent>
                          <w:p w14:paraId="0E35C09E" w14:textId="77777777" w:rsidR="008E0B6C" w:rsidRDefault="008E0B6C" w:rsidP="008E0B6C">
                            <w:pPr>
                              <w:jc w:val="center"/>
                              <w:rPr>
                                <w:rFonts w:ascii="Calibri" w:eastAsia="Calibri" w:hAnsi="Calibri" w:cs="Activist Light"/>
                                <w:b/>
                                <w:bCs/>
                                <w:color w:val="168489"/>
                                <w:kern w:val="24"/>
                                <w:sz w:val="48"/>
                                <w:szCs w:val="48"/>
                                <w:lang w:val="en-GB"/>
                              </w:rPr>
                            </w:pPr>
                            <w:r>
                              <w:rPr>
                                <w:rFonts w:ascii="Calibri" w:eastAsia="Calibri" w:hAnsi="Calibri" w:cs="Activist Light"/>
                                <w:b/>
                                <w:bCs/>
                                <w:color w:val="168489"/>
                                <w:kern w:val="24"/>
                                <w:sz w:val="48"/>
                                <w:szCs w:val="48"/>
                                <w:lang w:val="en-GB"/>
                              </w:rPr>
                              <w:t>05</w:t>
                            </w:r>
                          </w:p>
                        </w:txbxContent>
                      </v:textbox>
                    </v:shape>
                    <v:line id="Straight Connector 1973968414" o:spid="_x0000_s3107" style="position:absolute;visibility:visible;mso-wrap-style:square" from="3206,5114" to="10875,5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" strokecolor="#168489" strokeweight="4.5pt">
                      <v:stroke joinstyle="miter"/>
                      <o:lock v:ext="edit" shapetype="f"/>
                    </v:line>
                  </v:group>
                </v:group>
                <w10:anchorlock/>
              </v:group>
            </w:pict>
          </mc:Fallback>
        </mc:AlternateContent>
      </w:r>
    </w:p>
    <w:p w14:paraId="7360C6C1" w14:textId="77777777" w:rsidR="006B59BE" w:rsidRPr="004733E9" w:rsidRDefault="006B59BE" w:rsidP="00D91E23">
      <w:pPr>
        <w:rPr>
          <w:rtl/>
        </w:rPr>
      </w:pPr>
      <w:r w:rsidRPr="009F77D3">
        <w:rPr>
          <w:color w:val="168489"/>
          <w:rtl/>
        </w:rPr>
        <w:t>1. إعادة تعريف القيمة البشرية:</w:t>
      </w:r>
      <w:r w:rsidRPr="004733E9">
        <w:rPr>
          <w:rtl/>
        </w:rPr>
        <w:t xml:space="preserve"> التأكيد على المهارات الفريدة التي لا يمكن للذكاء الاصطناعي تقليدها، مثل الإبداع والتعاطف.</w:t>
      </w:r>
    </w:p>
    <w:p w14:paraId="62B5C99B" w14:textId="77777777" w:rsidR="006B59BE" w:rsidRPr="004733E9" w:rsidRDefault="006B59BE" w:rsidP="00D91E23">
      <w:pPr>
        <w:rPr>
          <w:rtl/>
        </w:rPr>
      </w:pPr>
      <w:r>
        <w:rPr>
          <w:color w:val="168489"/>
          <w:rtl/>
        </w:rPr>
        <w:t>2. تمكين الموظّفين:</w:t>
      </w:r>
      <w:r>
        <w:rPr>
          <w:rtl/>
        </w:rPr>
        <w:t xml:space="preserve"> منح الفريق سلطة اتخاذ القرار في كيفية استخدام أدوات </w:t>
      </w:r>
      <w:hyperlink r:id="rId511">
        <w:r>
          <w:rPr>
            <w:rStyle w:val="Hyperlink"/>
            <w:rtl/>
          </w:rPr>
          <w:t>الذكاء الاصطناعي</w:t>
        </w:r>
      </w:hyperlink>
      <w:r>
        <w:rPr>
          <w:rtl/>
        </w:rPr>
        <w:t>.</w:t>
      </w:r>
    </w:p>
    <w:p w14:paraId="730423EF" w14:textId="77777777" w:rsidR="006B59BE" w:rsidRPr="004733E9" w:rsidRDefault="006B59BE" w:rsidP="00D91E23">
      <w:pPr>
        <w:rPr>
          <w:rtl/>
        </w:rPr>
      </w:pPr>
      <w:r w:rsidRPr="009F77D3">
        <w:rPr>
          <w:color w:val="168489"/>
          <w:rtl/>
        </w:rPr>
        <w:t>3. تطوير نماذج مكافأة جديدة:</w:t>
      </w:r>
      <w:r w:rsidRPr="004733E9">
        <w:rPr>
          <w:rtl/>
        </w:rPr>
        <w:t xml:space="preserve"> تصميم أنظمة حوافز تكافئ الابتكار والتعلّم المستمر.</w:t>
      </w:r>
    </w:p>
    <w:p w14:paraId="00E385DC" w14:textId="77777777" w:rsidR="006B59BE" w:rsidRPr="004733E9" w:rsidRDefault="006B59BE" w:rsidP="00D91E23">
      <w:pPr>
        <w:rPr>
          <w:rtl/>
        </w:rPr>
      </w:pPr>
      <w:r w:rsidRPr="009F77D3">
        <w:rPr>
          <w:color w:val="168489"/>
          <w:rtl/>
        </w:rPr>
        <w:t>4. خلق ثقافة التعاون:</w:t>
      </w:r>
      <w:r w:rsidRPr="004733E9">
        <w:rPr>
          <w:rtl/>
        </w:rPr>
        <w:t xml:space="preserve"> تعزيز التعاون بين البشر والآلات بدلاً من التنافس.</w:t>
      </w:r>
    </w:p>
    <w:p w14:paraId="3392EA1E" w14:textId="77777777" w:rsidR="006B59BE" w:rsidRPr="004733E9" w:rsidRDefault="006B59BE" w:rsidP="00D91E23">
      <w:pPr>
        <w:rPr>
          <w:rtl/>
        </w:rPr>
      </w:pPr>
      <w:r w:rsidRPr="009F77D3">
        <w:rPr>
          <w:color w:val="168489"/>
          <w:rtl/>
        </w:rPr>
        <w:t xml:space="preserve">5. رؤية واضحة للمستقبل: </w:t>
      </w:r>
      <w:r w:rsidRPr="004733E9">
        <w:rPr>
          <w:rtl/>
        </w:rPr>
        <w:t>مشاركة رؤية طويلة المدى لكيفية تطوّر الأدوار الوظيفية مع تطوّر التكنولوجيا.</w:t>
      </w:r>
    </w:p>
    <w:p w14:paraId="262C4649" w14:textId="24C6B91C" w:rsidR="006B59BE" w:rsidRDefault="00D91E23" w:rsidP="008E0B6C">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76B81B8B" wp14:editId="4BEB88F6">
                <wp:extent cx="5731510" cy="895350"/>
                <wp:effectExtent l="0" t="0" r="21590" b="19050"/>
                <wp:docPr id="1088653210"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88653211"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88653212" name="مجموعة 39"/>
                        <wpg:cNvGrpSpPr/>
                        <wpg:grpSpPr>
                          <a:xfrm>
                            <a:off x="0" y="0"/>
                            <a:ext cx="5731510" cy="895350"/>
                            <a:chOff x="0" y="0"/>
                            <a:chExt cx="5878196" cy="918845"/>
                          </a:xfrm>
                        </wpg:grpSpPr>
                        <wpg:grpSp>
                          <wpg:cNvPr id="1088653213" name="مجموعة 40"/>
                          <wpg:cNvGrpSpPr/>
                          <wpg:grpSpPr>
                            <a:xfrm>
                              <a:off x="0" y="0"/>
                              <a:ext cx="5878196" cy="918845"/>
                              <a:chOff x="0" y="0"/>
                              <a:chExt cx="6240348" cy="919070"/>
                            </a:xfrm>
                          </wpg:grpSpPr>
                          <wpg:grpSp>
                            <wpg:cNvPr id="1088653214" name="مجموعة 41"/>
                            <wpg:cNvGrpSpPr/>
                            <wpg:grpSpPr>
                              <a:xfrm>
                                <a:off x="0" y="169208"/>
                                <a:ext cx="5433072" cy="580613"/>
                                <a:chOff x="0" y="169208"/>
                                <a:chExt cx="5433072" cy="580613"/>
                              </a:xfrm>
                            </wpg:grpSpPr>
                            <wps:wsp>
                              <wps:cNvPr id="1088653215"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16"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17"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88653218" name="مربع نص 41"/>
                          <wps:cNvSpPr txBox="1"/>
                          <wps:spPr>
                            <a:xfrm>
                              <a:off x="204484" y="257055"/>
                              <a:ext cx="4616071" cy="387740"/>
                            </a:xfrm>
                            <a:prstGeom prst="rect">
                              <a:avLst/>
                            </a:prstGeom>
                            <a:noFill/>
                          </wps:spPr>
                          <wps:txbx>
                            <w:txbxContent>
                              <w:p w14:paraId="552C9404" w14:textId="7B479FD9" w:rsidR="00D91E23" w:rsidRDefault="009F77D3" w:rsidP="00D91E23">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بناء فرق عالية الأداء مدعومة بالتقنية</w:t>
                                </w:r>
                              </w:p>
                            </w:txbxContent>
                          </wps:txbx>
                          <wps:bodyPr wrap="square" rtlCol="1">
                            <a:spAutoFit/>
                          </wps:bodyPr>
                        </wps:wsp>
                      </wpg:grpSp>
                    </wpg:wgp>
                  </a:graphicData>
                </a:graphic>
              </wp:inline>
            </w:drawing>
          </mc:Choice>
          <mc:Fallback>
            <w:pict>
              <v:group w14:anchorId="76B81B8B" id="_x0000_s310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">
                <v:shape id="صورة 38" o:spid="_x0000_s310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">
                  <v:imagedata r:id="rId95" o:title=""/>
                </v:shape>
                <v:group id="مجموعة 39" o:spid="_x0000_s311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">
                  <v:group id="مجموعة 40" o:spid="_x0000_s311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">
                    <v:group id="مجموعة 41" o:spid="_x0000_s311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">
                      <v:shape id="شكل حر 42" o:spid="_x0000_s311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11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" fillcolor="#168489" stroked="f" strokeweight="1pt">
                        <v:stroke joinstyle="miter"/>
                      </v:roundrect>
                    </v:group>
                    <v:oval id="شكل بيضاوي 44" o:spid="_x0000_s311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" filled="f" strokecolor="#a5a5a5 [2092]" strokeweight="1pt">
                      <v:stroke joinstyle="miter"/>
                    </v:oval>
                  </v:group>
                  <v:shape id="مربع نص 41" o:spid="_x0000_s311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" filled="f" stroked="f">
                    <v:textbox style="mso-fit-shape-to-text:t">
                      <w:txbxContent>
                        <w:p w14:paraId="552C9404" w14:textId="7B479FD9" w:rsidR="00D91E23" w:rsidRDefault="009F77D3" w:rsidP="00D91E23">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بناء فرق عالية الأداء مدعومة بالتقنية</w:t>
                          </w:r>
                        </w:p>
                      </w:txbxContent>
                    </v:textbox>
                  </v:shape>
                </v:group>
                <w10:anchorlock/>
              </v:group>
            </w:pict>
          </mc:Fallback>
        </mc:AlternateContent>
      </w:r>
    </w:p>
    <w:p w14:paraId="5A4AA444" w14:textId="77777777" w:rsidR="006B59BE" w:rsidRDefault="006B59BE" w:rsidP="009F77D3">
      <w:pPr>
        <w:pStyle w:val="ad"/>
        <w:rPr>
          <w:b w:val="0"/>
          <w:bCs/>
          <w:color w:val="168489"/>
          <w:rtl/>
        </w:rPr>
      </w:pPr>
      <w:r w:rsidRPr="009F77D3">
        <w:rPr>
          <w:b w:val="0"/>
          <w:bCs/>
          <w:color w:val="168489"/>
          <w:rtl/>
        </w:rPr>
        <w:t>مكوّنات الفريق عالي الأداء في العصر الرقمي:</w:t>
      </w:r>
    </w:p>
    <w:p w14:paraId="0D1DF294" w14:textId="1A4D4A99" w:rsidR="008E0B6C" w:rsidRPr="009F77D3" w:rsidRDefault="008E0B6C" w:rsidP="008E0B6C">
      <w:pPr>
        <w:pStyle w:val="ad"/>
        <w:rPr>
          <w:b w:val="0"/>
          <w:bCs/>
          <w:color w:val="168489"/>
          <w:rtl/>
        </w:rPr>
      </w:pPr>
      <w:r w:rsidRPr="008E0B6C">
        <w:rPr>
          <w:b w:val="0"/>
          <w:bCs/>
          <w:noProof/>
          <w:color w:val="168489"/>
        </w:rPr>
        <mc:AlternateContent>
          <mc:Choice Requires="wpg">
            <w:drawing>
              <wp:inline distT="0" distB="0" distL="0" distR="0" wp14:anchorId="22338D2D" wp14:editId="50304664">
                <wp:extent cx="5465829" cy="1862238"/>
                <wp:effectExtent l="228600" t="0" r="230505" b="0"/>
                <wp:docPr id="1973968415" name="Group 4159"/>
                <wp:cNvGraphicFramePr/>
                <a:graphic xmlns:a="http://schemas.openxmlformats.org/drawingml/2006/main">
                  <a:graphicData uri="http://schemas.microsoft.com/office/word/2010/wordprocessingGroup">
                    <wpg:wgp>
                      <wpg:cNvGrpSpPr/>
                      <wpg:grpSpPr>
                        <a:xfrm>
                          <a:off x="0" y="0"/>
                          <a:ext cx="5465829" cy="1862238"/>
                          <a:chOff x="0" y="0"/>
                          <a:chExt cx="5885847" cy="2005685"/>
                        </a:xfrm>
                      </wpg:grpSpPr>
                      <wpg:grpSp>
                        <wpg:cNvPr id="1973968416" name="Group 1973968416"/>
                        <wpg:cNvGrpSpPr/>
                        <wpg:grpSpPr>
                          <a:xfrm>
                            <a:off x="0" y="0"/>
                            <a:ext cx="5885847" cy="2005685"/>
                            <a:chOff x="0" y="0"/>
                            <a:chExt cx="5885847" cy="2005685"/>
                          </a:xfrm>
                        </wpg:grpSpPr>
                        <wps:wsp>
                          <wps:cNvPr id="1973968417" name="AutoShape 7"/>
                          <wps:cNvCnPr/>
                          <wps:spPr>
                            <a:xfrm>
                              <a:off x="0" y="360122"/>
                              <a:ext cx="5885847" cy="16906"/>
                            </a:xfrm>
                            <a:prstGeom prst="line">
                              <a:avLst/>
                            </a:prstGeom>
                            <a:ln w="457200" cap="rnd">
                              <a:solidFill>
                                <a:srgbClr val="EBECF2"/>
                              </a:solidFill>
                              <a:prstDash val="solid"/>
                              <a:headEnd type="none" w="sm" len="sm"/>
                              <a:tailEnd type="none" w="sm" len="sm"/>
                            </a:ln>
                          </wps:spPr>
                          <wps:bodyPr/>
                        </wps:wsp>
                        <wpg:grpSp>
                          <wpg:cNvPr id="1973968418" name="Group 1973968418"/>
                          <wpg:cNvGrpSpPr/>
                          <wpg:grpSpPr>
                            <a:xfrm>
                              <a:off x="309737" y="0"/>
                              <a:ext cx="947471" cy="1235541"/>
                              <a:chOff x="309737" y="0"/>
                              <a:chExt cx="5765800" cy="7518841"/>
                            </a:xfrm>
                          </wpg:grpSpPr>
                          <wps:wsp>
                            <wps:cNvPr id="1973968419" name="Freeform 9"/>
                            <wps:cNvSpPr/>
                            <wps:spPr>
                              <a:xfrm>
                                <a:off x="309737" y="0"/>
                                <a:ext cx="5765800" cy="7518841"/>
                              </a:xfrm>
                              <a:custGeom>
                                <a:avLst/>
                                <a:gdLst/>
                                <a:ahLst/>
                                <a:cxnLst/>
                                <a:rect l="l" t="t" r="r" b="b"/>
                                <a:pathLst>
                                  <a:path w="5765800" h="7518841">
                                    <a:moveTo>
                                      <a:pt x="5765800" y="0"/>
                                    </a:moveTo>
                                    <a:lnTo>
                                      <a:pt x="5765800" y="7518841"/>
                                    </a:lnTo>
                                    <a:lnTo>
                                      <a:pt x="2881630" y="6530781"/>
                                    </a:lnTo>
                                    <a:lnTo>
                                      <a:pt x="0" y="7518841"/>
                                    </a:lnTo>
                                    <a:lnTo>
                                      <a:pt x="3810" y="5212401"/>
                                    </a:lnTo>
                                    <a:lnTo>
                                      <a:pt x="8890" y="970668"/>
                                    </a:lnTo>
                                    <a:lnTo>
                                      <a:pt x="10160" y="0"/>
                                    </a:lnTo>
                                    <a:lnTo>
                                      <a:pt x="5765800" y="0"/>
                                    </a:lnTo>
                                    <a:close/>
                                  </a:path>
                                </a:pathLst>
                              </a:custGeom>
                              <a:solidFill>
                                <a:schemeClr val="accent5">
                                  <a:lumMod val="75000"/>
                                </a:schemeClr>
                              </a:solidFill>
                            </wps:spPr>
                            <wps:bodyPr/>
                          </wps:wsp>
                        </wpg:grpSp>
                        <wpg:grpSp>
                          <wpg:cNvPr id="1973968420" name="Group 1973968420"/>
                          <wpg:cNvGrpSpPr/>
                          <wpg:grpSpPr>
                            <a:xfrm>
                              <a:off x="1735821" y="0"/>
                              <a:ext cx="947471" cy="1235541"/>
                              <a:chOff x="1735821" y="0"/>
                              <a:chExt cx="5765800" cy="7518841"/>
                            </a:xfrm>
                          </wpg:grpSpPr>
                          <wps:wsp>
                            <wps:cNvPr id="1973968421" name="Freeform 11"/>
                            <wps:cNvSpPr/>
                            <wps:spPr>
                              <a:xfrm>
                                <a:off x="1735821" y="0"/>
                                <a:ext cx="5765800" cy="7518841"/>
                              </a:xfrm>
                              <a:custGeom>
                                <a:avLst/>
                                <a:gdLst/>
                                <a:ahLst/>
                                <a:cxnLst/>
                                <a:rect l="l" t="t" r="r" b="b"/>
                                <a:pathLst>
                                  <a:path w="5765800" h="7518841">
                                    <a:moveTo>
                                      <a:pt x="5765800" y="0"/>
                                    </a:moveTo>
                                    <a:lnTo>
                                      <a:pt x="5765800" y="7518841"/>
                                    </a:lnTo>
                                    <a:lnTo>
                                      <a:pt x="2881630" y="6530781"/>
                                    </a:lnTo>
                                    <a:lnTo>
                                      <a:pt x="0" y="7518841"/>
                                    </a:lnTo>
                                    <a:lnTo>
                                      <a:pt x="3810" y="5212401"/>
                                    </a:lnTo>
                                    <a:lnTo>
                                      <a:pt x="8890" y="970668"/>
                                    </a:lnTo>
                                    <a:lnTo>
                                      <a:pt x="10160" y="0"/>
                                    </a:lnTo>
                                    <a:lnTo>
                                      <a:pt x="5765800" y="0"/>
                                    </a:lnTo>
                                    <a:close/>
                                  </a:path>
                                </a:pathLst>
                              </a:custGeom>
                              <a:solidFill>
                                <a:srgbClr val="FFD366"/>
                              </a:solidFill>
                            </wps:spPr>
                            <wps:bodyPr/>
                          </wps:wsp>
                        </wpg:grpSp>
                        <wpg:grpSp>
                          <wpg:cNvPr id="1973968422" name="Group 1973968422"/>
                          <wpg:cNvGrpSpPr/>
                          <wpg:grpSpPr>
                            <a:xfrm>
                              <a:off x="3161905" y="0"/>
                              <a:ext cx="947471" cy="1235541"/>
                              <a:chOff x="3161905" y="0"/>
                              <a:chExt cx="5765800" cy="7518841"/>
                            </a:xfrm>
                          </wpg:grpSpPr>
                          <wps:wsp>
                            <wps:cNvPr id="1973968423" name="Freeform 13"/>
                            <wps:cNvSpPr/>
                            <wps:spPr>
                              <a:xfrm>
                                <a:off x="3161905" y="0"/>
                                <a:ext cx="5765800" cy="7518841"/>
                              </a:xfrm>
                              <a:custGeom>
                                <a:avLst/>
                                <a:gdLst/>
                                <a:ahLst/>
                                <a:cxnLst/>
                                <a:rect l="l" t="t" r="r" b="b"/>
                                <a:pathLst>
                                  <a:path w="5765800" h="7518841">
                                    <a:moveTo>
                                      <a:pt x="5765800" y="0"/>
                                    </a:moveTo>
                                    <a:lnTo>
                                      <a:pt x="5765800" y="7518841"/>
                                    </a:lnTo>
                                    <a:lnTo>
                                      <a:pt x="2881630" y="6530781"/>
                                    </a:lnTo>
                                    <a:lnTo>
                                      <a:pt x="0" y="7518841"/>
                                    </a:lnTo>
                                    <a:lnTo>
                                      <a:pt x="3810" y="5212401"/>
                                    </a:lnTo>
                                    <a:lnTo>
                                      <a:pt x="8890" y="970668"/>
                                    </a:lnTo>
                                    <a:lnTo>
                                      <a:pt x="10160" y="0"/>
                                    </a:lnTo>
                                    <a:lnTo>
                                      <a:pt x="5765800" y="0"/>
                                    </a:lnTo>
                                    <a:close/>
                                  </a:path>
                                </a:pathLst>
                              </a:custGeom>
                              <a:solidFill>
                                <a:schemeClr val="bg1">
                                  <a:lumMod val="50000"/>
                                </a:schemeClr>
                              </a:solidFill>
                            </wps:spPr>
                            <wps:bodyPr/>
                          </wps:wsp>
                        </wpg:grpSp>
                        <wpg:grpSp>
                          <wpg:cNvPr id="1973968424" name="Group 1973968424"/>
                          <wpg:cNvGrpSpPr/>
                          <wpg:grpSpPr>
                            <a:xfrm>
                              <a:off x="4587990" y="0"/>
                              <a:ext cx="947471" cy="1235541"/>
                              <a:chOff x="4587990" y="0"/>
                              <a:chExt cx="5765800" cy="7518841"/>
                            </a:xfrm>
                          </wpg:grpSpPr>
                          <wps:wsp>
                            <wps:cNvPr id="1973968425" name="Freeform 15"/>
                            <wps:cNvSpPr/>
                            <wps:spPr>
                              <a:xfrm>
                                <a:off x="4587990" y="0"/>
                                <a:ext cx="5765800" cy="7518841"/>
                              </a:xfrm>
                              <a:custGeom>
                                <a:avLst/>
                                <a:gdLst/>
                                <a:ahLst/>
                                <a:cxnLst/>
                                <a:rect l="l" t="t" r="r" b="b"/>
                                <a:pathLst>
                                  <a:path w="5765800" h="7518841">
                                    <a:moveTo>
                                      <a:pt x="5765800" y="0"/>
                                    </a:moveTo>
                                    <a:lnTo>
                                      <a:pt x="5765800" y="7518841"/>
                                    </a:lnTo>
                                    <a:lnTo>
                                      <a:pt x="2881630" y="6530781"/>
                                    </a:lnTo>
                                    <a:lnTo>
                                      <a:pt x="0" y="7518841"/>
                                    </a:lnTo>
                                    <a:lnTo>
                                      <a:pt x="3810" y="5212401"/>
                                    </a:lnTo>
                                    <a:lnTo>
                                      <a:pt x="8890" y="970668"/>
                                    </a:lnTo>
                                    <a:lnTo>
                                      <a:pt x="10160" y="0"/>
                                    </a:lnTo>
                                    <a:lnTo>
                                      <a:pt x="5765800" y="0"/>
                                    </a:lnTo>
                                    <a:close/>
                                  </a:path>
                                </a:pathLst>
                              </a:custGeom>
                              <a:solidFill>
                                <a:srgbClr val="168489"/>
                              </a:solidFill>
                            </wps:spPr>
                            <wps:bodyPr/>
                          </wps:wsp>
                        </wpg:grpSp>
                        <wpg:grpSp>
                          <wpg:cNvPr id="1973968426" name="Group 1973968426"/>
                          <wpg:cNvGrpSpPr/>
                          <wpg:grpSpPr>
                            <a:xfrm rot="16200000">
                              <a:off x="1531765" y="163"/>
                              <a:ext cx="204220" cy="203893"/>
                              <a:chOff x="1531765" y="163"/>
                              <a:chExt cx="6350000" cy="6339840"/>
                            </a:xfrm>
                          </wpg:grpSpPr>
                          <wps:wsp>
                            <wps:cNvPr id="1973968427" name="Freeform 17"/>
                            <wps:cNvSpPr/>
                            <wps:spPr>
                              <a:xfrm>
                                <a:off x="1531765" y="163"/>
                                <a:ext cx="6350000" cy="6339840"/>
                              </a:xfrm>
                              <a:custGeom>
                                <a:avLst/>
                                <a:gdLst/>
                                <a:ahLst/>
                                <a:cxnLst/>
                                <a:rect l="l" t="t" r="r" b="b"/>
                                <a:pathLst>
                                  <a:path w="6350000" h="6339840">
                                    <a:moveTo>
                                      <a:pt x="6350000" y="6339840"/>
                                    </a:moveTo>
                                    <a:lnTo>
                                      <a:pt x="0" y="6339840"/>
                                    </a:lnTo>
                                    <a:lnTo>
                                      <a:pt x="0" y="0"/>
                                    </a:lnTo>
                                    <a:lnTo>
                                      <a:pt x="6350000" y="6339840"/>
                                    </a:lnTo>
                                    <a:close/>
                                  </a:path>
                                </a:pathLst>
                              </a:custGeom>
                              <a:solidFill>
                                <a:schemeClr val="accent4">
                                  <a:lumMod val="40000"/>
                                  <a:lumOff val="60000"/>
                                </a:schemeClr>
                              </a:solidFill>
                            </wps:spPr>
                            <wps:bodyPr/>
                          </wps:wsp>
                        </wpg:grpSp>
                        <wpg:grpSp>
                          <wpg:cNvPr id="1973968428" name="Group 1973968428"/>
                          <wpg:cNvGrpSpPr/>
                          <wpg:grpSpPr>
                            <a:xfrm rot="16200000">
                              <a:off x="105680" y="163"/>
                              <a:ext cx="204220" cy="203893"/>
                              <a:chOff x="105680" y="163"/>
                              <a:chExt cx="6350000" cy="6339840"/>
                            </a:xfrm>
                          </wpg:grpSpPr>
                          <wps:wsp>
                            <wps:cNvPr id="1973968429" name="Freeform 19"/>
                            <wps:cNvSpPr/>
                            <wps:spPr>
                              <a:xfrm>
                                <a:off x="105680" y="163"/>
                                <a:ext cx="6350000" cy="6339840"/>
                              </a:xfrm>
                              <a:custGeom>
                                <a:avLst/>
                                <a:gdLst/>
                                <a:ahLst/>
                                <a:cxnLst/>
                                <a:rect l="l" t="t" r="r" b="b"/>
                                <a:pathLst>
                                  <a:path w="6350000" h="6339840">
                                    <a:moveTo>
                                      <a:pt x="6350000" y="6339840"/>
                                    </a:moveTo>
                                    <a:lnTo>
                                      <a:pt x="0" y="6339840"/>
                                    </a:lnTo>
                                    <a:lnTo>
                                      <a:pt x="0" y="0"/>
                                    </a:lnTo>
                                    <a:lnTo>
                                      <a:pt x="6350000" y="6339840"/>
                                    </a:lnTo>
                                    <a:close/>
                                  </a:path>
                                </a:pathLst>
                              </a:custGeom>
                              <a:solidFill>
                                <a:schemeClr val="accent1">
                                  <a:lumMod val="20000"/>
                                  <a:lumOff val="80000"/>
                                </a:schemeClr>
                              </a:solidFill>
                            </wps:spPr>
                            <wps:bodyPr/>
                          </wps:wsp>
                        </wpg:grpSp>
                        <wpg:grpSp>
                          <wpg:cNvPr id="1973968430" name="Group 1973968430"/>
                          <wpg:cNvGrpSpPr/>
                          <wpg:grpSpPr>
                            <a:xfrm rot="16200000">
                              <a:off x="2957849" y="163"/>
                              <a:ext cx="204220" cy="203893"/>
                              <a:chOff x="2957849" y="163"/>
                              <a:chExt cx="6350000" cy="6339840"/>
                            </a:xfrm>
                          </wpg:grpSpPr>
                          <wps:wsp>
                            <wps:cNvPr id="1973968431" name="Freeform 21"/>
                            <wps:cNvSpPr/>
                            <wps:spPr>
                              <a:xfrm>
                                <a:off x="2957849" y="163"/>
                                <a:ext cx="6350000" cy="6339840"/>
                              </a:xfrm>
                              <a:custGeom>
                                <a:avLst/>
                                <a:gdLst/>
                                <a:ahLst/>
                                <a:cxnLst/>
                                <a:rect l="l" t="t" r="r" b="b"/>
                                <a:pathLst>
                                  <a:path w="6350000" h="6339840">
                                    <a:moveTo>
                                      <a:pt x="6350000" y="6339840"/>
                                    </a:moveTo>
                                    <a:lnTo>
                                      <a:pt x="0" y="6339840"/>
                                    </a:lnTo>
                                    <a:lnTo>
                                      <a:pt x="0" y="0"/>
                                    </a:lnTo>
                                    <a:lnTo>
                                      <a:pt x="6350000" y="6339840"/>
                                    </a:lnTo>
                                    <a:close/>
                                  </a:path>
                                </a:pathLst>
                              </a:custGeom>
                              <a:solidFill>
                                <a:schemeClr val="bg1">
                                  <a:lumMod val="85000"/>
                                </a:schemeClr>
                              </a:solidFill>
                            </wps:spPr>
                            <wps:bodyPr/>
                          </wps:wsp>
                        </wpg:grpSp>
                        <wpg:grpSp>
                          <wpg:cNvPr id="1973968432" name="Group 1973968432"/>
                          <wpg:cNvGrpSpPr/>
                          <wpg:grpSpPr>
                            <a:xfrm rot="16200000">
                              <a:off x="4383934" y="163"/>
                              <a:ext cx="204220" cy="203893"/>
                              <a:chOff x="4383934" y="163"/>
                              <a:chExt cx="6350000" cy="6339840"/>
                            </a:xfrm>
                          </wpg:grpSpPr>
                          <wps:wsp>
                            <wps:cNvPr id="1973968433" name="Freeform 23"/>
                            <wps:cNvSpPr/>
                            <wps:spPr>
                              <a:xfrm>
                                <a:off x="4383934" y="163"/>
                                <a:ext cx="6350000" cy="6339840"/>
                              </a:xfrm>
                              <a:custGeom>
                                <a:avLst/>
                                <a:gdLst/>
                                <a:ahLst/>
                                <a:cxnLst/>
                                <a:rect l="l" t="t" r="r" b="b"/>
                                <a:pathLst>
                                  <a:path w="6350000" h="6339840">
                                    <a:moveTo>
                                      <a:pt x="6350000" y="6339840"/>
                                    </a:moveTo>
                                    <a:lnTo>
                                      <a:pt x="0" y="6339840"/>
                                    </a:lnTo>
                                    <a:lnTo>
                                      <a:pt x="0" y="0"/>
                                    </a:lnTo>
                                    <a:lnTo>
                                      <a:pt x="6350000" y="6339840"/>
                                    </a:lnTo>
                                    <a:close/>
                                  </a:path>
                                </a:pathLst>
                              </a:custGeom>
                              <a:solidFill>
                                <a:srgbClr val="A0C9CA"/>
                              </a:solidFill>
                            </wps:spPr>
                            <wps:bodyPr/>
                          </wps:wsp>
                        </wpg:grpSp>
                        <wps:wsp>
                          <wps:cNvPr id="1973968434" name="TextBox 28"/>
                          <wps:cNvSpPr txBox="1"/>
                          <wps:spPr>
                            <a:xfrm>
                              <a:off x="4442953" y="1546333"/>
                              <a:ext cx="1209675" cy="318135"/>
                            </a:xfrm>
                            <a:prstGeom prst="rect">
                              <a:avLst/>
                            </a:prstGeom>
                          </wps:spPr>
                          <wps:txbx>
                            <w:txbxContent>
                              <w:p w14:paraId="08CEABF2" w14:textId="77777777" w:rsidR="008E0B6C" w:rsidRDefault="008E0B6C" w:rsidP="008E0B6C">
                                <w:pPr>
                                  <w:jc w:val="center"/>
                                  <w:rPr>
                                    <w:rFonts w:ascii="Adobe Arabic" w:hAnsi="Adobe Arabic" w:cs="Adobe Arabic"/>
                                    <w:b/>
                                    <w:bCs/>
                                    <w:color w:val="168489"/>
                                    <w:kern w:val="24"/>
                                    <w:sz w:val="40"/>
                                    <w:szCs w:val="40"/>
                                  </w:rPr>
                                </w:pPr>
                                <w:r>
                                  <w:rPr>
                                    <w:rFonts w:ascii="Adobe Arabic" w:hAnsi="Adobe Arabic" w:cs="Adobe Arabic"/>
                                    <w:b/>
                                    <w:bCs/>
                                    <w:color w:val="168489"/>
                                    <w:kern w:val="24"/>
                                    <w:sz w:val="40"/>
                                    <w:szCs w:val="40"/>
                                    <w:rtl/>
                                  </w:rPr>
                                  <w:t>تنوّع المهارات</w:t>
                                </w:r>
                              </w:p>
                            </w:txbxContent>
                          </wps:txbx>
                          <wps:bodyPr wrap="square" lIns="0" tIns="0" rIns="0" bIns="0" rtlCol="0" anchor="t">
                            <a:noAutofit/>
                          </wps:bodyPr>
                        </wps:wsp>
                        <wps:wsp>
                          <wps:cNvPr id="1973968435" name="TextBox 29"/>
                          <wps:cNvSpPr txBox="1"/>
                          <wps:spPr>
                            <a:xfrm>
                              <a:off x="3003726" y="1369415"/>
                              <a:ext cx="1263650" cy="636270"/>
                            </a:xfrm>
                            <a:prstGeom prst="rect">
                              <a:avLst/>
                            </a:prstGeom>
                          </wps:spPr>
                          <wps:txbx>
                            <w:txbxContent>
                              <w:p w14:paraId="55F89625" w14:textId="77777777" w:rsidR="008E0B6C" w:rsidRDefault="008E0B6C" w:rsidP="008E0B6C">
                                <w:pPr>
                                  <w:jc w:val="center"/>
                                  <w:rPr>
                                    <w:rFonts w:ascii="Adobe Arabic" w:hAnsi="Adobe Arabic" w:cs="Adobe Arabic"/>
                                    <w:b/>
                                    <w:bCs/>
                                    <w:color w:val="808080" w:themeColor="background1" w:themeShade="80"/>
                                    <w:kern w:val="24"/>
                                    <w:sz w:val="40"/>
                                    <w:szCs w:val="40"/>
                                  </w:rPr>
                                </w:pPr>
                                <w:r>
                                  <w:rPr>
                                    <w:rFonts w:ascii="Adobe Arabic" w:hAnsi="Adobe Arabic" w:cs="Adobe Arabic"/>
                                    <w:b/>
                                    <w:bCs/>
                                    <w:color w:val="808080" w:themeColor="background1" w:themeShade="80"/>
                                    <w:kern w:val="24"/>
                                    <w:sz w:val="40"/>
                                    <w:szCs w:val="40"/>
                                    <w:rtl/>
                                  </w:rPr>
                                  <w:t>ثقافة التعلّم المستمر</w:t>
                                </w:r>
                              </w:p>
                            </w:txbxContent>
                          </wps:txbx>
                          <wps:bodyPr wrap="square" lIns="0" tIns="0" rIns="0" bIns="0" rtlCol="0" anchor="t">
                            <a:noAutofit/>
                          </wps:bodyPr>
                        </wps:wsp>
                        <wps:wsp>
                          <wps:cNvPr id="1973968436" name="TextBox 30"/>
                          <wps:cNvSpPr txBox="1"/>
                          <wps:spPr>
                            <a:xfrm>
                              <a:off x="1461092" y="1369415"/>
                              <a:ext cx="1496695" cy="636270"/>
                            </a:xfrm>
                            <a:prstGeom prst="rect">
                              <a:avLst/>
                            </a:prstGeom>
                          </wps:spPr>
                          <wps:txbx>
                            <w:txbxContent>
                              <w:p w14:paraId="1BBE9DB2" w14:textId="77777777" w:rsidR="008E0B6C" w:rsidRDefault="008E0B6C" w:rsidP="008E0B6C">
                                <w:pPr>
                                  <w:jc w:val="center"/>
                                  <w:rPr>
                                    <w:rFonts w:ascii="Adobe Arabic" w:hAnsi="Adobe Arabic" w:cs="Adobe Arabic"/>
                                    <w:b/>
                                    <w:bCs/>
                                    <w:color w:val="FFD366"/>
                                    <w:kern w:val="24"/>
                                    <w:sz w:val="40"/>
                                    <w:szCs w:val="40"/>
                                  </w:rPr>
                                </w:pPr>
                                <w:r>
                                  <w:rPr>
                                    <w:rFonts w:ascii="Adobe Arabic" w:hAnsi="Adobe Arabic" w:cs="Adobe Arabic"/>
                                    <w:b/>
                                    <w:bCs/>
                                    <w:color w:val="FFD366"/>
                                    <w:kern w:val="24"/>
                                    <w:sz w:val="40"/>
                                    <w:szCs w:val="40"/>
                                    <w:rtl/>
                                  </w:rPr>
                                  <w:t>التكامل بين البشر والتكنولوجيا</w:t>
                                </w:r>
                              </w:p>
                            </w:txbxContent>
                          </wps:txbx>
                          <wps:bodyPr wrap="square" lIns="0" tIns="0" rIns="0" bIns="0" rtlCol="0" anchor="t">
                            <a:noAutofit/>
                          </wps:bodyPr>
                        </wps:wsp>
                        <wps:wsp>
                          <wps:cNvPr id="1973968437" name="TextBox 31"/>
                          <wps:cNvSpPr txBox="1"/>
                          <wps:spPr>
                            <a:xfrm>
                              <a:off x="166316" y="1369415"/>
                              <a:ext cx="1234440" cy="636270"/>
                            </a:xfrm>
                            <a:prstGeom prst="rect">
                              <a:avLst/>
                            </a:prstGeom>
                          </wps:spPr>
                          <wps:txbx>
                            <w:txbxContent>
                              <w:p w14:paraId="76439AF9" w14:textId="77777777" w:rsidR="008E0B6C" w:rsidRDefault="008E0B6C" w:rsidP="008E0B6C">
                                <w:pPr>
                                  <w:jc w:val="center"/>
                                  <w:rPr>
                                    <w:rFonts w:ascii="Adobe Arabic" w:hAnsi="Adobe Arabic" w:cs="Adobe Arabic"/>
                                    <w:b/>
                                    <w:bCs/>
                                    <w:color w:val="2E74B5" w:themeColor="accent5" w:themeShade="BF"/>
                                    <w:kern w:val="24"/>
                                    <w:sz w:val="40"/>
                                    <w:szCs w:val="40"/>
                                  </w:rPr>
                                </w:pPr>
                                <w:r>
                                  <w:rPr>
                                    <w:rFonts w:ascii="Adobe Arabic" w:hAnsi="Adobe Arabic" w:cs="Adobe Arabic"/>
                                    <w:b/>
                                    <w:bCs/>
                                    <w:color w:val="2E74B5" w:themeColor="accent5" w:themeShade="BF"/>
                                    <w:kern w:val="24"/>
                                    <w:sz w:val="40"/>
                                    <w:szCs w:val="40"/>
                                    <w:rtl/>
                                  </w:rPr>
                                  <w:t>الاتصال والتعاون الفعّال</w:t>
                                </w:r>
                              </w:p>
                            </w:txbxContent>
                          </wps:txbx>
                          <wps:bodyPr wrap="square" lIns="0" tIns="0" rIns="0" bIns="0" rtlCol="0" anchor="t">
                            <a:noAutofit/>
                          </wps:bodyPr>
                        </wps:wsp>
                      </wpg:grpSp>
                      <wps:wsp>
                        <wps:cNvPr id="1973968438" name="Freeform 37"/>
                        <wps:cNvSpPr/>
                        <wps:spPr>
                          <a:xfrm>
                            <a:off x="1891089" y="395357"/>
                            <a:ext cx="569639" cy="483851"/>
                          </a:xfrm>
                          <a:custGeom>
                            <a:avLst/>
                            <a:gdLst/>
                            <a:ahLst/>
                            <a:cxnLst/>
                            <a:rect l="l" t="t" r="r" b="b"/>
                            <a:pathLst>
                              <a:path w="1221520" h="1213886">
                                <a:moveTo>
                                  <a:pt x="0" y="0"/>
                                </a:moveTo>
                                <a:lnTo>
                                  <a:pt x="1221520" y="0"/>
                                </a:lnTo>
                                <a:lnTo>
                                  <a:pt x="1221520" y="1213886"/>
                                </a:lnTo>
                                <a:lnTo>
                                  <a:pt x="0" y="1213886"/>
                                </a:lnTo>
                                <a:lnTo>
                                  <a:pt x="0" y="0"/>
                                </a:lnTo>
                                <a:close/>
                              </a:path>
                            </a:pathLst>
                          </a:custGeom>
                          <a:blipFill>
                            <a:blip r:embed="rId512" cstate="email">
                              <a:extLst>
                                <a:ext uri="{28A0092B-C50C-407E-A947-70E740481C1C}">
                                  <a14:useLocalDpi xmlns:a14="http://schemas.microsoft.com/office/drawing/2010/main"/>
                                </a:ext>
                                <a:ext uri="{96DAC541-7B7A-43D3-8B79-37D633B846F1}">
                                  <asvg:svgBlip xmlns:asvg="http://schemas.microsoft.com/office/drawing/2016/SVG/main" r:embed="rId513"/>
                                </a:ext>
                              </a:extLst>
                            </a:blip>
                            <a:stretch>
                              <a:fillRect/>
                            </a:stretch>
                          </a:blipFill>
                          <a:ln cap="sq">
                            <a:noFill/>
                            <a:prstDash val="solid"/>
                            <a:miter/>
                          </a:ln>
                        </wps:spPr>
                        <wps:bodyPr/>
                      </wps:wsp>
                      <pic:pic xmlns:pic="http://schemas.openxmlformats.org/drawingml/2006/picture">
                        <pic:nvPicPr>
                          <pic:cNvPr id="1973968439" name="Graphic 7" descr="Books on shelf with solid fill"/>
                          <pic:cNvPicPr>
                            <a:picLocks noChangeAspect="1"/>
                          </pic:cNvPicPr>
                        </pic:nvPicPr>
                        <pic:blipFill>
                          <a:blip r:embed="rId347" cstate="print">
                            <a:extLst>
                              <a:ext uri="{28A0092B-C50C-407E-A947-70E740481C1C}">
                                <a14:useLocalDpi xmlns:a14="http://schemas.microsoft.com/office/drawing/2010/main" val="0"/>
                              </a:ext>
                              <a:ext uri="{96DAC541-7B7A-43D3-8B79-37D633B846F1}">
                                <asvg:svgBlip xmlns:asvg="http://schemas.microsoft.com/office/drawing/2016/SVG/main" r:embed="rId348"/>
                              </a:ext>
                            </a:extLst>
                          </a:blip>
                          <a:stretch>
                            <a:fillRect/>
                          </a:stretch>
                        </pic:blipFill>
                        <pic:spPr>
                          <a:xfrm>
                            <a:off x="3282130" y="208738"/>
                            <a:ext cx="735421" cy="735421"/>
                          </a:xfrm>
                          <a:prstGeom prst="rect">
                            <a:avLst/>
                          </a:prstGeom>
                        </pic:spPr>
                      </pic:pic>
                      <pic:pic xmlns:pic="http://schemas.openxmlformats.org/drawingml/2006/picture">
                        <pic:nvPicPr>
                          <pic:cNvPr id="1973968440" name="رسم 6" descr="مصافحة باليد"/>
                          <pic:cNvPicPr>
                            <a:picLocks noChangeAspect="1"/>
                          </pic:cNvPicPr>
                        </pic:nvPicPr>
                        <pic:blipFill>
                          <a:blip r:embed="rId514" cstate="print">
                            <a:extLst>
                              <a:ext uri="{28A0092B-C50C-407E-A947-70E740481C1C}">
                                <a14:useLocalDpi xmlns:a14="http://schemas.microsoft.com/office/drawing/2010/main" val="0"/>
                              </a:ext>
                              <a:ext uri="{96DAC541-7B7A-43D3-8B79-37D633B846F1}">
                                <asvg:svgBlip xmlns:asvg="http://schemas.microsoft.com/office/drawing/2016/SVG/main" r:embed="rId515"/>
                              </a:ext>
                            </a:extLst>
                          </a:blip>
                          <a:stretch>
                            <a:fillRect/>
                          </a:stretch>
                        </pic:blipFill>
                        <pic:spPr>
                          <a:xfrm>
                            <a:off x="445979" y="307209"/>
                            <a:ext cx="681801" cy="681801"/>
                          </a:xfrm>
                          <a:prstGeom prst="rect">
                            <a:avLst/>
                          </a:prstGeom>
                        </pic:spPr>
                      </pic:pic>
                      <wps:wsp>
                        <wps:cNvPr id="1973968441" name="Freeform 8"/>
                        <wps:cNvSpPr/>
                        <wps:spPr>
                          <a:xfrm>
                            <a:off x="4684624" y="260658"/>
                            <a:ext cx="711693" cy="588036"/>
                          </a:xfrm>
                          <a:custGeom>
                            <a:avLst/>
                            <a:gdLst/>
                            <a:ahLst/>
                            <a:cxnLst/>
                            <a:rect l="l" t="t" r="r" b="b"/>
                            <a:pathLst>
                              <a:path w="2175401" h="1797425">
                                <a:moveTo>
                                  <a:pt x="0" y="0"/>
                                </a:moveTo>
                                <a:lnTo>
                                  <a:pt x="2175401" y="0"/>
                                </a:lnTo>
                                <a:lnTo>
                                  <a:pt x="2175401" y="1797425"/>
                                </a:lnTo>
                                <a:lnTo>
                                  <a:pt x="0" y="1797425"/>
                                </a:lnTo>
                                <a:lnTo>
                                  <a:pt x="0" y="0"/>
                                </a:lnTo>
                                <a:close/>
                              </a:path>
                            </a:pathLst>
                          </a:custGeom>
                          <a:blipFill>
                            <a:blip r:embed="rId516" cstate="email">
                              <a:extLst>
                                <a:ext uri="{28A0092B-C50C-407E-A947-70E740481C1C}">
                                  <a14:useLocalDpi xmlns:a14="http://schemas.microsoft.com/office/drawing/2010/main"/>
                                </a:ext>
                                <a:ext uri="{96DAC541-7B7A-43D3-8B79-37D633B846F1}">
                                  <asvg:svgBlip xmlns:asvg="http://schemas.microsoft.com/office/drawing/2016/SVG/main" r:embed="rId517"/>
                                </a:ext>
                              </a:extLst>
                            </a:blip>
                            <a:stretch>
                              <a:fillRect/>
                            </a:stretch>
                          </a:blipFill>
                          <a:ln cap="sq">
                            <a:noFill/>
                            <a:prstDash val="solid"/>
                            <a:miter/>
                          </a:ln>
                        </wps:spPr>
                        <wps:bodyPr/>
                      </wps:wsp>
                    </wpg:wgp>
                  </a:graphicData>
                </a:graphic>
              </wp:inline>
            </w:drawing>
          </mc:Choice>
          <mc:Fallback>
            <w:pict>
              <v:group w14:anchorId="22338D2D" id="Group 4159" o:spid="_x0000_s3117" style="width:430.4pt;height:146.65pt;mso-position-horizontal-relative:char;mso-position-vertical-relative:line" coordsize="58858,2005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">
                <v:group id="Group 1973968416" o:spid="_x0000_s3118" style="position:absolute;width:58858;height:20056" coordsize="58858,200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">
                  <v:line id="AutoShape 7" o:spid="_x0000_s3119" style="position:absolute;visibility:visible;mso-wrap-style:square" from="0,3601" to="58858,3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" strokecolor="#ebecf2" strokeweight="36pt">
                    <v:stroke startarrowwidth="narrow" startarrowlength="short" endarrowwidth="narrow" endarrowlength="short" endcap="round"/>
                  </v:line>
                  <v:group id="Group 1973968418" o:spid="_x0000_s3120" style="position:absolute;left:3097;width:9475;height:12355" coordorigin="3097" coordsize="57658,75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">
                    <v:shape id="Freeform 9" o:spid="_x0000_s3121" style="position:absolute;left:3097;width:57658;height:75188;visibility:visible;mso-wrap-style:square;v-text-anchor:top" coordsize="5765800,7518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" path="m5765800,r,7518841l2881630,6530781,,7518841,3810,5212401,8890,970668,10160,,5765800,xe" fillcolor="#2e74b5 [2408]" stroked="f">
                      <v:path arrowok="t"/>
                    </v:shape>
                  </v:group>
                  <v:group id="Group 1973968420" o:spid="_x0000_s3122" style="position:absolute;left:17358;width:9474;height:12355" coordorigin="17358" coordsize="57658,75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">
                    <v:shape id="Freeform 11" o:spid="_x0000_s3123" style="position:absolute;left:17358;width:57658;height:75188;visibility:visible;mso-wrap-style:square;v-text-anchor:top" coordsize="5765800,7518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" path="m5765800,r,7518841l2881630,6530781,,7518841,3810,5212401,8890,970668,10160,,5765800,xe" fillcolor="#ffd366" stroked="f">
                      <v:path arrowok="t"/>
                    </v:shape>
                  </v:group>
                  <v:group id="Group 1973968422" o:spid="_x0000_s3124" style="position:absolute;left:31619;width:9474;height:12355" coordorigin="31619" coordsize="57658,75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">
                    <v:shape id="Freeform 13" o:spid="_x0000_s3125" style="position:absolute;left:31619;width:57658;height:75188;visibility:visible;mso-wrap-style:square;v-text-anchor:top" coordsize="5765800,7518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" path="m5765800,r,7518841l2881630,6530781,,7518841,3810,5212401,8890,970668,10160,,5765800,xe" fillcolor="#7f7f7f [1612]" stroked="f">
                      <v:path arrowok="t"/>
                    </v:shape>
                  </v:group>
                  <v:group id="Group 1973968424" o:spid="_x0000_s3126" style="position:absolute;left:45879;width:9475;height:12355" coordorigin="45879" coordsize="57658,75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">
                    <v:shape id="Freeform 15" o:spid="_x0000_s3127" style="position:absolute;left:45879;width:57658;height:75188;visibility:visible;mso-wrap-style:square;v-text-anchor:top" coordsize="5765800,75188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" path="m5765800,r,7518841l2881630,6530781,,7518841,3810,5212401,8890,970668,10160,,5765800,xe" fillcolor="#168489" stroked="f">
                      <v:path arrowok="t"/>
                    </v:shape>
                  </v:group>
                  <v:group id="Group 1973968426" o:spid="_x0000_s3128" style="position:absolute;left:15318;top:1;width:2042;height:2039;rotation:-90" coordorigin="15317,1" coordsize="63500,6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">
                    <v:shape id="Freeform 17" o:spid="_x0000_s3129" style="position:absolute;left:15317;top:1;width:63500;height:63399;visibility:visible;mso-wrap-style:square;v-text-anchor:top" coordsize="6350000,6339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" path="m6350000,6339840l,6339840,,,6350000,6339840xe" fillcolor="#ffe599 [1303]" stroked="f">
                      <v:path arrowok="t"/>
                    </v:shape>
                  </v:group>
                  <v:group id="Group 1973968428" o:spid="_x0000_s3130" style="position:absolute;left:1057;top:1;width:2042;height:2039;rotation:-90" coordorigin="1056,1" coordsize="63500,6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">
                    <v:shape id="Freeform 19" o:spid="_x0000_s3131" style="position:absolute;left:1056;top:1;width:63500;height:63399;visibility:visible;mso-wrap-style:square;v-text-anchor:top" coordsize="6350000,6339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" path="m6350000,6339840l,6339840,,,6350000,6339840xe" fillcolor="#d9e2f3 [660]" stroked="f">
                      <v:path arrowok="t"/>
                    </v:shape>
                  </v:group>
                  <v:group id="Group 1973968430" o:spid="_x0000_s3132" style="position:absolute;left:29579;top:1;width:2042;height:2039;rotation:-90" coordorigin="29578,1" coordsize="63500,6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">
                    <v:shape id="Freeform 21" o:spid="_x0000_s3133" style="position:absolute;left:29578;top:1;width:63500;height:63399;visibility:visible;mso-wrap-style:square;v-text-anchor:top" coordsize="6350000,6339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" path="m6350000,6339840l,6339840,,,6350000,6339840xe" fillcolor="#d8d8d8 [2732]" stroked="f">
                      <v:path arrowok="t"/>
                    </v:shape>
                  </v:group>
                  <v:group id="Group 1973968432" o:spid="_x0000_s3134" style="position:absolute;left:43839;top:1;width:2042;height:2039;rotation:-90" coordorigin="43839,1" coordsize="63500,63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">
                    <v:shape id="Freeform 23" o:spid="_x0000_s3135" style="position:absolute;left:43839;top:1;width:63500;height:63399;visibility:visible;mso-wrap-style:square;v-text-anchor:top" coordsize="6350000,6339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" path="m6350000,6339840l,6339840,,,6350000,6339840xe" fillcolor="#a0c9ca" stroked="f">
                      <v:path arrowok="t"/>
                    </v:shape>
                  </v:group>
                  <v:shape id="TextBox 28" o:spid="_x0000_s3136" type="#_x0000_t202" style="position:absolute;left:44429;top:15463;width:12097;height:3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" filled="f" stroked="f">
                    <v:textbox inset="0,0,0,0">
                      <w:txbxContent>
                        <w:p w14:paraId="08CEABF2" w14:textId="77777777" w:rsidR="008E0B6C" w:rsidRDefault="008E0B6C" w:rsidP="008E0B6C">
                          <w:pPr>
                            <w:jc w:val="center"/>
                            <w:rPr>
                              <w:rFonts w:ascii="Adobe Arabic" w:hAnsi="Adobe Arabic" w:cs="Adobe Arabic"/>
                              <w:b/>
                              <w:bCs/>
                              <w:color w:val="168489"/>
                              <w:kern w:val="24"/>
                              <w:sz w:val="40"/>
                              <w:szCs w:val="40"/>
                            </w:rPr>
                          </w:pPr>
                          <w:r>
                            <w:rPr>
                              <w:rFonts w:ascii="Adobe Arabic" w:hAnsi="Adobe Arabic" w:cs="Adobe Arabic"/>
                              <w:b/>
                              <w:bCs/>
                              <w:color w:val="168489"/>
                              <w:kern w:val="24"/>
                              <w:sz w:val="40"/>
                              <w:szCs w:val="40"/>
                              <w:rtl/>
                            </w:rPr>
                            <w:t>تنوّع المهارات</w:t>
                          </w:r>
                        </w:p>
                      </w:txbxContent>
                    </v:textbox>
                  </v:shape>
                  <v:shape id="TextBox 29" o:spid="_x0000_s3137" type="#_x0000_t202" style="position:absolute;left:30037;top:13694;width:12636;height:6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" filled="f" stroked="f">
                    <v:textbox inset="0,0,0,0">
                      <w:txbxContent>
                        <w:p w14:paraId="55F89625" w14:textId="77777777" w:rsidR="008E0B6C" w:rsidRDefault="008E0B6C" w:rsidP="008E0B6C">
                          <w:pPr>
                            <w:jc w:val="center"/>
                            <w:rPr>
                              <w:rFonts w:ascii="Adobe Arabic" w:hAnsi="Adobe Arabic" w:cs="Adobe Arabic"/>
                              <w:b/>
                              <w:bCs/>
                              <w:color w:val="808080" w:themeColor="background1" w:themeShade="80"/>
                              <w:kern w:val="24"/>
                              <w:sz w:val="40"/>
                              <w:szCs w:val="40"/>
                            </w:rPr>
                          </w:pPr>
                          <w:r>
                            <w:rPr>
                              <w:rFonts w:ascii="Adobe Arabic" w:hAnsi="Adobe Arabic" w:cs="Adobe Arabic"/>
                              <w:b/>
                              <w:bCs/>
                              <w:color w:val="808080" w:themeColor="background1" w:themeShade="80"/>
                              <w:kern w:val="24"/>
                              <w:sz w:val="40"/>
                              <w:szCs w:val="40"/>
                              <w:rtl/>
                            </w:rPr>
                            <w:t>ثقافة التعلّم المستمر</w:t>
                          </w:r>
                        </w:p>
                      </w:txbxContent>
                    </v:textbox>
                  </v:shape>
                  <v:shape id="TextBox 30" o:spid="_x0000_s3138" type="#_x0000_t202" style="position:absolute;left:14610;top:13694;width:14967;height:6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" filled="f" stroked="f">
                    <v:textbox inset="0,0,0,0">
                      <w:txbxContent>
                        <w:p w14:paraId="1BBE9DB2" w14:textId="77777777" w:rsidR="008E0B6C" w:rsidRDefault="008E0B6C" w:rsidP="008E0B6C">
                          <w:pPr>
                            <w:jc w:val="center"/>
                            <w:rPr>
                              <w:rFonts w:ascii="Adobe Arabic" w:hAnsi="Adobe Arabic" w:cs="Adobe Arabic"/>
                              <w:b/>
                              <w:bCs/>
                              <w:color w:val="FFD366"/>
                              <w:kern w:val="24"/>
                              <w:sz w:val="40"/>
                              <w:szCs w:val="40"/>
                            </w:rPr>
                          </w:pPr>
                          <w:r>
                            <w:rPr>
                              <w:rFonts w:ascii="Adobe Arabic" w:hAnsi="Adobe Arabic" w:cs="Adobe Arabic"/>
                              <w:b/>
                              <w:bCs/>
                              <w:color w:val="FFD366"/>
                              <w:kern w:val="24"/>
                              <w:sz w:val="40"/>
                              <w:szCs w:val="40"/>
                              <w:rtl/>
                            </w:rPr>
                            <w:t>التكامل بين البشر والتكنولوجيا</w:t>
                          </w:r>
                        </w:p>
                      </w:txbxContent>
                    </v:textbox>
                  </v:shape>
                  <v:shape id="TextBox 31" o:spid="_x0000_s3139" type="#_x0000_t202" style="position:absolute;left:1663;top:13694;width:12344;height:6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" filled="f" stroked="f">
                    <v:textbox inset="0,0,0,0">
                      <w:txbxContent>
                        <w:p w14:paraId="76439AF9" w14:textId="77777777" w:rsidR="008E0B6C" w:rsidRDefault="008E0B6C" w:rsidP="008E0B6C">
                          <w:pPr>
                            <w:jc w:val="center"/>
                            <w:rPr>
                              <w:rFonts w:ascii="Adobe Arabic" w:hAnsi="Adobe Arabic" w:cs="Adobe Arabic"/>
                              <w:b/>
                              <w:bCs/>
                              <w:color w:val="2E74B5" w:themeColor="accent5" w:themeShade="BF"/>
                              <w:kern w:val="24"/>
                              <w:sz w:val="40"/>
                              <w:szCs w:val="40"/>
                            </w:rPr>
                          </w:pPr>
                          <w:r>
                            <w:rPr>
                              <w:rFonts w:ascii="Adobe Arabic" w:hAnsi="Adobe Arabic" w:cs="Adobe Arabic"/>
                              <w:b/>
                              <w:bCs/>
                              <w:color w:val="2E74B5" w:themeColor="accent5" w:themeShade="BF"/>
                              <w:kern w:val="24"/>
                              <w:sz w:val="40"/>
                              <w:szCs w:val="40"/>
                              <w:rtl/>
                            </w:rPr>
                            <w:t>الاتصال والتعاون الفعّال</w:t>
                          </w:r>
                        </w:p>
                      </w:txbxContent>
                    </v:textbox>
                  </v:shape>
                </v:group>
                <v:shape id="Freeform 37" o:spid="_x0000_s3140" style="position:absolute;left:18910;top:3953;width:5697;height:4839;visibility:visible;mso-wrap-style:square;v-text-anchor:top" coordsize="1221520,12138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" path="m,l1221520,r,1213886l,1213886,,xe" stroked="f">
                  <v:fill r:id="rId518" o:title="" recolor="t" rotate="t" type="frame"/>
                  <v:stroke joinstyle="miter" endcap="square"/>
                  <v:path arrowok="t"/>
                </v:shape>
                <v:shape id="Graphic 7" o:spid="_x0000_s3141" type="#_x0000_t75" alt="Books on shelf with solid fill" style="position:absolute;left:32821;top:2087;width:7354;height:73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">
                  <v:imagedata r:id="rId352" o:title="Books on shelf with solid fill"/>
                </v:shape>
                <v:shape id="رسم 6" o:spid="_x0000_s3142" type="#_x0000_t75" alt="مصافحة باليد" style="position:absolute;left:4459;top:3072;width:6818;height:6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">
                  <v:imagedata r:id="rId519" o:title="مصافحة باليد"/>
                </v:shape>
                <v:shape id="Freeform 8" o:spid="_x0000_s3143" style="position:absolute;left:46846;top:2606;width:7117;height:5880;visibility:visible;mso-wrap-style:square;v-text-anchor:top" coordsize="2175401,179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" path="m,l2175401,r,1797425l,1797425,,xe" stroked="f">
                  <v:fill r:id="rId520" o:title="" recolor="t" rotate="t" type="frame"/>
                  <v:stroke joinstyle="miter" endcap="square"/>
                  <v:path arrowok="t"/>
                </v:shape>
                <w10:anchorlock/>
              </v:group>
            </w:pict>
          </mc:Fallback>
        </mc:AlternateContent>
      </w:r>
    </w:p>
    <w:p w14:paraId="7C8CA026" w14:textId="77777777" w:rsidR="006B59BE" w:rsidRPr="004733E9" w:rsidRDefault="006B59BE" w:rsidP="00D91E23">
      <w:pPr>
        <w:rPr>
          <w:rtl/>
        </w:rPr>
      </w:pPr>
      <w:r w:rsidRPr="009F77D3">
        <w:rPr>
          <w:color w:val="168489"/>
          <w:rtl/>
        </w:rPr>
        <w:t>1. تنوّع المهارات:</w:t>
      </w:r>
      <w:r w:rsidRPr="004733E9">
        <w:rPr>
          <w:rtl/>
        </w:rPr>
        <w:t xml:space="preserve"> مزيج من المهارات التقنية والإنسانية.</w:t>
      </w:r>
    </w:p>
    <w:p w14:paraId="39E8D96D" w14:textId="77777777" w:rsidR="006B59BE" w:rsidRPr="004733E9" w:rsidRDefault="006B59BE" w:rsidP="00D91E23">
      <w:pPr>
        <w:rPr>
          <w:rtl/>
        </w:rPr>
      </w:pPr>
      <w:r w:rsidRPr="009F77D3">
        <w:rPr>
          <w:color w:val="168489"/>
          <w:rtl/>
        </w:rPr>
        <w:t>2. ثقافة التعلّم المستمر:</w:t>
      </w:r>
      <w:r w:rsidRPr="004733E9">
        <w:rPr>
          <w:rtl/>
        </w:rPr>
        <w:t xml:space="preserve"> تشجيع الفضول وتطوير المهارات باستمرار.</w:t>
      </w:r>
    </w:p>
    <w:p w14:paraId="34E9FBBF" w14:textId="77777777" w:rsidR="006B59BE" w:rsidRPr="004733E9" w:rsidRDefault="006B59BE" w:rsidP="00D91E23">
      <w:pPr>
        <w:rPr>
          <w:rtl/>
        </w:rPr>
      </w:pPr>
      <w:r w:rsidRPr="009F77D3">
        <w:rPr>
          <w:color w:val="168489"/>
          <w:rtl/>
        </w:rPr>
        <w:t>3. التكامل بين البشر والتكنولوجيا:</w:t>
      </w:r>
      <w:r w:rsidRPr="004733E9">
        <w:rPr>
          <w:rtl/>
        </w:rPr>
        <w:t xml:space="preserve"> فهم متى تكون التكنولوجيا هي الحلّ الأمثل ومتى يكون العنصر البشري ضرورياً.</w:t>
      </w:r>
    </w:p>
    <w:p w14:paraId="0F6B9D5D" w14:textId="77777777" w:rsidR="006B59BE" w:rsidRPr="004733E9" w:rsidRDefault="006B59BE" w:rsidP="00D91E23">
      <w:pPr>
        <w:rPr>
          <w:rtl/>
        </w:rPr>
      </w:pPr>
      <w:r w:rsidRPr="009F77D3">
        <w:rPr>
          <w:color w:val="168489"/>
          <w:rtl/>
        </w:rPr>
        <w:t xml:space="preserve">4. الاتصال والتعاون الفعّال: </w:t>
      </w:r>
      <w:r w:rsidRPr="004733E9">
        <w:rPr>
          <w:rtl/>
        </w:rPr>
        <w:t>استخدام التكنولوجيا لتعزيز التواصل وليس استبداله.</w:t>
      </w:r>
    </w:p>
    <w:p w14:paraId="2E80BD7F" w14:textId="05027FC2" w:rsidR="006B59BE" w:rsidRPr="009F77D3" w:rsidRDefault="006B59BE" w:rsidP="009F77D3">
      <w:pPr>
        <w:pStyle w:val="ad"/>
        <w:rPr>
          <w:b w:val="0"/>
          <w:bCs/>
          <w:color w:val="168489"/>
          <w:rtl/>
        </w:rPr>
      </w:pPr>
      <w:r>
        <w:rPr>
          <w:b w:val="0"/>
          <w:bCs/>
          <w:color w:val="168489"/>
          <w:rtl/>
        </w:rPr>
        <w:t xml:space="preserve">أمثلة لأدوات </w:t>
      </w:r>
      <w:hyperlink r:id="rId521">
        <w:r>
          <w:rPr>
            <w:rStyle w:val="Hyperlink"/>
            <w:b w:val="0"/>
            <w:bCs/>
            <w:color w:val="168489"/>
            <w:rtl/>
          </w:rPr>
          <w:t>الذكاء الاصطناعي</w:t>
        </w:r>
      </w:hyperlink>
      <w:r>
        <w:rPr>
          <w:b w:val="0"/>
          <w:bCs/>
          <w:color w:val="168489"/>
          <w:rtl/>
        </w:rPr>
        <w:t xml:space="preserve"> الداعمة للفرق:</w:t>
      </w:r>
      <w:r>
        <w:t xml:space="preserve"> </w:t>
      </w:r>
    </w:p>
    <w:p w14:paraId="1BF27A45" w14:textId="4BEBDFF6" w:rsidR="006B59BE" w:rsidRPr="004733E9" w:rsidRDefault="008E0B6C" w:rsidP="00D91E23">
      <w:pPr>
        <w:rPr>
          <w:rtl/>
        </w:rPr>
      </w:pPr>
      <w:r>
        <w:rPr>
          <w:noProof/>
        </w:rPr>
        <w:drawing>
          <wp:anchor distT="0" distB="0" distL="114300" distR="114300" simplePos="0" relativeHeight="252958720" behindDoc="0" locked="0" layoutInCell="1" allowOverlap="1" wp14:anchorId="7B49ECC4" wp14:editId="32FBB9D5">
            <wp:simplePos x="0" y="0"/>
            <wp:positionH relativeFrom="margin">
              <wp:align>left</wp:align>
            </wp:positionH>
            <wp:positionV relativeFrom="paragraph">
              <wp:posOffset>6217</wp:posOffset>
            </wp:positionV>
            <wp:extent cx="1223010" cy="1223010"/>
            <wp:effectExtent l="0" t="0" r="0" b="0"/>
            <wp:wrapSquare wrapText="bothSides"/>
            <wp:docPr id="1973968442" name="Picture 1973968442" descr="Analytic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Analytics "/>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Pr>
          <w:color w:val="168489"/>
          <w:rtl/>
        </w:rPr>
        <w:t>1. أدوات إدارة المشاريع الذكية:</w:t>
      </w:r>
      <w:r>
        <w:rPr>
          <w:rtl/>
        </w:rPr>
        <w:t xml:space="preserve"> تستخدم </w:t>
      </w:r>
      <w:hyperlink r:id="rId522">
        <w:r>
          <w:rPr>
            <w:rStyle w:val="Hyperlink"/>
            <w:rtl/>
          </w:rPr>
          <w:t>الذكاء الاصطناعي</w:t>
        </w:r>
      </w:hyperlink>
      <w:r>
        <w:rPr>
          <w:rtl/>
        </w:rPr>
        <w:t xml:space="preserve"> لتوزيع المهام وتوقّع المخاطر.</w:t>
      </w:r>
    </w:p>
    <w:p w14:paraId="40496755" w14:textId="77777777" w:rsidR="006B59BE" w:rsidRPr="004733E9" w:rsidRDefault="006B59BE" w:rsidP="00D91E23">
      <w:pPr>
        <w:rPr>
          <w:rtl/>
        </w:rPr>
      </w:pPr>
      <w:r w:rsidRPr="009F77D3">
        <w:rPr>
          <w:color w:val="168489"/>
          <w:rtl/>
        </w:rPr>
        <w:t>2. أنظمة التدريب الشخصي:</w:t>
      </w:r>
      <w:r w:rsidRPr="004733E9">
        <w:rPr>
          <w:rtl/>
        </w:rPr>
        <w:t xml:space="preserve"> تقترح مسارات تعلّم مخصّصة بناءً على احتياجات كلّ موظّف.</w:t>
      </w:r>
    </w:p>
    <w:p w14:paraId="5B0DFF8B" w14:textId="77777777" w:rsidR="006B59BE" w:rsidRPr="004733E9" w:rsidRDefault="006B59BE" w:rsidP="00D91E23">
      <w:pPr>
        <w:rPr>
          <w:rtl/>
        </w:rPr>
      </w:pPr>
      <w:r w:rsidRPr="009F77D3">
        <w:rPr>
          <w:color w:val="168489"/>
          <w:rtl/>
        </w:rPr>
        <w:t>3. تحليلات الأداء التنبؤية:</w:t>
      </w:r>
      <w:r w:rsidRPr="004733E9">
        <w:rPr>
          <w:rtl/>
        </w:rPr>
        <w:t xml:space="preserve"> تساعد في توقّع تحدّيات الأداء قبل حدوثها.</w:t>
      </w:r>
    </w:p>
    <w:p w14:paraId="43116544" w14:textId="77777777" w:rsidR="006B59BE" w:rsidRPr="004733E9" w:rsidRDefault="006B59BE" w:rsidP="00D91E23">
      <w:pPr>
        <w:rPr>
          <w:rtl/>
        </w:rPr>
      </w:pPr>
      <w:r w:rsidRPr="009F77D3">
        <w:rPr>
          <w:color w:val="168489"/>
          <w:rtl/>
        </w:rPr>
        <w:t xml:space="preserve">4. روبوتات المحادثة للدعم الداخلي: </w:t>
      </w:r>
      <w:r w:rsidRPr="004733E9">
        <w:rPr>
          <w:rtl/>
        </w:rPr>
        <w:t>تساعد الموظّفين في الحصول على المعلومات والإجابات بسرعة.</w:t>
      </w:r>
    </w:p>
    <w:p w14:paraId="0D66BF84" w14:textId="77777777" w:rsidR="006B59BE" w:rsidRPr="004733E9" w:rsidRDefault="006B59BE" w:rsidP="00D91E23">
      <w:pPr>
        <w:rPr>
          <w:rtl/>
        </w:rPr>
      </w:pPr>
      <w:r>
        <w:rPr>
          <w:rFonts w:hint="cs"/>
          <w:rtl/>
        </w:rPr>
        <w:t>و</w:t>
      </w:r>
      <w:r>
        <w:rPr>
          <w:rtl/>
        </w:rPr>
        <w:t xml:space="preserve">فقاً لدراسة أجرتها شركة ديلويت عام 2023، فإنّ الشركات التي تجمع بين </w:t>
      </w:r>
      <w:hyperlink r:id="rId523">
        <w:r>
          <w:rPr>
            <w:rStyle w:val="Hyperlink"/>
            <w:rtl/>
          </w:rPr>
          <w:t>الذكاء الاصطناعي</w:t>
        </w:r>
      </w:hyperlink>
      <w:r>
        <w:rPr>
          <w:rtl/>
        </w:rPr>
        <w:t xml:space="preserve"> والخبرة البشرية تحقّق زيادة في الإنتاجية بنسبة 35% مقارنة بالشركات التي تعتمد على أحدهما فقط.</w:t>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9F77D3" w14:paraId="7772C303"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7F1CDB42" w14:textId="77777777" w:rsidR="009F77D3" w:rsidRPr="00B45CE2" w:rsidRDefault="009F77D3" w:rsidP="00CF55E9">
            <w:pPr>
              <w:pStyle w:val="ac"/>
              <w:pageBreakBefore/>
              <w:jc w:val="center"/>
              <w:rPr>
                <w:color w:val="168489"/>
                <w:sz w:val="44"/>
                <w:szCs w:val="44"/>
                <w:rtl/>
                <w:lang w:bidi="ar-EG"/>
              </w:rPr>
            </w:pPr>
            <w:r w:rsidRPr="00B45CE2">
              <w:rPr>
                <w:noProof/>
                <w:color w:val="168489"/>
                <w:sz w:val="44"/>
                <w:szCs w:val="44"/>
                <w:rtl/>
              </w:rPr>
              <w:lastRenderedPageBreak/>
              <w:drawing>
                <wp:inline distT="0" distB="0" distL="0" distR="0" wp14:anchorId="49D00899" wp14:editId="482EF14A">
                  <wp:extent cx="485140" cy="485140"/>
                  <wp:effectExtent l="0" t="0" r="0" b="0"/>
                  <wp:docPr id="1608698057" name="Picture 1608698057"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111462D9" w14:textId="77777777" w:rsidR="009F77D3" w:rsidRPr="00B45CE2" w:rsidRDefault="009F77D3" w:rsidP="00CF55E9">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5620D9A6" w14:textId="77777777" w:rsidR="009F77D3" w:rsidRDefault="009F77D3" w:rsidP="00CF55E9">
            <w:pPr>
              <w:jc w:val="center"/>
              <w:rPr>
                <w:rFonts w:ascii="Adobe Arabic" w:hAnsi="Adobe Arabic" w:cs="Adobe Arabic"/>
                <w:bCs/>
                <w:color w:val="168489"/>
                <w:sz w:val="52"/>
                <w:szCs w:val="52"/>
                <w:rtl/>
                <w:lang w:bidi="ar-EG"/>
              </w:rPr>
            </w:pPr>
          </w:p>
          <w:p w14:paraId="5BC3892F" w14:textId="393A0ACC" w:rsidR="009F77D3" w:rsidRPr="00AB5D47" w:rsidRDefault="009F77D3" w:rsidP="00CF55E9">
            <w:pPr>
              <w:jc w:val="center"/>
              <w:rPr>
                <w:rFonts w:ascii="Adobe Arabic" w:hAnsi="Adobe Arabic" w:cs="Adobe Arabic"/>
                <w:bCs/>
                <w:color w:val="168489"/>
                <w:sz w:val="52"/>
                <w:szCs w:val="52"/>
                <w:rtl/>
                <w:lang w:bidi="ar-EG"/>
              </w:rPr>
            </w:pPr>
            <w:r>
              <w:rPr>
                <w:rFonts w:ascii="Adobe Arabic" w:hAnsi="Adobe Arabic" w:cs="Adobe Arabic"/>
                <w:bCs/>
                <w:color w:val="168489"/>
                <w:sz w:val="52"/>
                <w:szCs w:val="52"/>
                <w:rtl/>
                <w:lang w:bidi="ar-EG"/>
              </w:rPr>
              <w:t xml:space="preserve">إعادة تصميم الأدوار الوظيفية في عصر </w:t>
            </w:r>
            <w:hyperlink r:id="rId524">
              <w:r>
                <w:rPr>
                  <w:rStyle w:val="Hyperlink"/>
                  <w:rFonts w:ascii="Adobe Arabic" w:hAnsi="Adobe Arabic" w:cs="Adobe Arabic"/>
                  <w:bCs/>
                  <w:color w:val="168489"/>
                  <w:sz w:val="52"/>
                  <w:szCs w:val="52"/>
                  <w:rtl/>
                  <w:lang w:bidi="ar-EG"/>
                </w:rPr>
                <w:t>الذكاء الاصطناعي</w:t>
              </w:r>
            </w:hyperlink>
            <w:r>
              <w:rPr>
                <w:rFonts w:ascii="Adobe Arabic" w:hAnsi="Adobe Arabic" w:cs="Adobe Arabic"/>
                <w:bCs/>
                <w:color w:val="168489"/>
                <w:sz w:val="52"/>
                <w:szCs w:val="52"/>
                <w:rtl/>
                <w:lang w:bidi="ar-EG"/>
              </w:rPr>
              <w:t xml:space="preserve"> </w:t>
            </w:r>
          </w:p>
        </w:tc>
      </w:tr>
    </w:tbl>
    <w:p w14:paraId="08B03C5C" w14:textId="77777777" w:rsidR="009F77D3" w:rsidRPr="008D39CE" w:rsidRDefault="009F77D3" w:rsidP="009F77D3">
      <w:r w:rsidRPr="00853909">
        <w:rPr>
          <w:noProof/>
        </w:rPr>
        <mc:AlternateContent>
          <mc:Choice Requires="wpg">
            <w:drawing>
              <wp:inline distT="0" distB="0" distL="0" distR="0" wp14:anchorId="470A493F" wp14:editId="70A8C4B5">
                <wp:extent cx="4406692" cy="545009"/>
                <wp:effectExtent l="0" t="0" r="0" b="26670"/>
                <wp:docPr id="968432730"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968432731" name="Group 968432731"/>
                        <wpg:cNvGrpSpPr/>
                        <wpg:grpSpPr>
                          <a:xfrm>
                            <a:off x="3797654" y="0"/>
                            <a:ext cx="609038" cy="545009"/>
                            <a:chOff x="3797654" y="0"/>
                            <a:chExt cx="609038" cy="545009"/>
                          </a:xfrm>
                        </wpg:grpSpPr>
                        <pic:pic xmlns:pic="http://schemas.openxmlformats.org/drawingml/2006/picture">
                          <pic:nvPicPr>
                            <pic:cNvPr id="968432732" name="Picture 968432732" descr="Clock "/>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968432733" name="Rectangle: Rounded Corners 968432733"/>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68432734" name="TextBox 19"/>
                        <wps:cNvSpPr txBox="1"/>
                        <wps:spPr>
                          <a:xfrm>
                            <a:off x="0" y="113532"/>
                            <a:ext cx="3597910" cy="395605"/>
                          </a:xfrm>
                          <a:prstGeom prst="rect">
                            <a:avLst/>
                          </a:prstGeom>
                          <a:noFill/>
                        </wps:spPr>
                        <wps:txbx>
                          <w:txbxContent>
                            <w:p w14:paraId="558B699E" w14:textId="77777777" w:rsidR="009F77D3" w:rsidRPr="00B45CE2" w:rsidRDefault="009F77D3" w:rsidP="009F77D3">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470A493F" id="_x0000_s3144"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">
                <v:group id="Group 968432731" o:spid="_x0000_s3145"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">
                  <v:shape id="Picture 968432732" o:spid="_x0000_s3146"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">
                    <v:imagedata r:id="rId130" o:title="Clock "/>
                  </v:shape>
                  <v:roundrect id="Rectangle: Rounded Corners 968432733" o:spid="_x0000_s3147"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" fillcolor="#7a8696" strokecolor="#7a8696" strokeweight="1pt">
                    <v:stroke joinstyle="miter"/>
                  </v:roundrect>
                </v:group>
                <v:shape id="TextBox 19" o:spid="_x0000_s3148"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" filled="f" stroked="f">
                  <v:textbox style="mso-fit-shape-to-text:t">
                    <w:txbxContent>
                      <w:p w14:paraId="558B699E" w14:textId="77777777" w:rsidR="009F77D3" w:rsidRPr="00B45CE2" w:rsidRDefault="009F77D3" w:rsidP="009F77D3">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6C08490C" w14:textId="77777777" w:rsidR="009F77D3" w:rsidRPr="0024372F" w:rsidRDefault="009F77D3" w:rsidP="009F77D3">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14E730F9" w14:textId="77777777" w:rsidR="009F77D3" w:rsidRPr="008D39CE" w:rsidRDefault="009F77D3" w:rsidP="009F77D3">
      <w:r w:rsidRPr="00853909">
        <w:rPr>
          <w:noProof/>
        </w:rPr>
        <mc:AlternateContent>
          <mc:Choice Requires="wpg">
            <w:drawing>
              <wp:inline distT="0" distB="0" distL="0" distR="0" wp14:anchorId="158F5742" wp14:editId="37132A10">
                <wp:extent cx="4435062" cy="545009"/>
                <wp:effectExtent l="0" t="0" r="3810" b="26670"/>
                <wp:docPr id="968432735"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968432764" name="Picture 968432764" descr="Goal "/>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968432765" name="Rectangle: Rounded Corners 968432765"/>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8432766" name="TextBox 23"/>
                        <wps:cNvSpPr txBox="1"/>
                        <wps:spPr>
                          <a:xfrm>
                            <a:off x="0" y="64202"/>
                            <a:ext cx="3600450" cy="395605"/>
                          </a:xfrm>
                          <a:prstGeom prst="rect">
                            <a:avLst/>
                          </a:prstGeom>
                          <a:noFill/>
                        </wps:spPr>
                        <wps:txbx>
                          <w:txbxContent>
                            <w:p w14:paraId="53259D66" w14:textId="77777777" w:rsidR="009F77D3" w:rsidRPr="00B45CE2" w:rsidRDefault="009F77D3" w:rsidP="009F77D3">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158F5742" id="_x0000_s3149"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">
                <v:shape id="Picture 968432764" o:spid="_x0000_s3150"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">
                  <v:imagedata r:id="rId132" o:title="Goal "/>
                </v:shape>
                <v:roundrect id="Rectangle: Rounded Corners 968432765" o:spid="_x0000_s3151"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" fillcolor="#7a8696" strokecolor="#7a8696" strokeweight="1pt">
                  <v:stroke joinstyle="miter"/>
                </v:roundrect>
                <v:shape id="TextBox 23" o:spid="_x0000_s3152"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" filled="f" stroked="f">
                  <v:textbox style="mso-fit-shape-to-text:t">
                    <w:txbxContent>
                      <w:p w14:paraId="53259D66" w14:textId="77777777" w:rsidR="009F77D3" w:rsidRPr="00B45CE2" w:rsidRDefault="009F77D3" w:rsidP="009F77D3">
                        <w:pPr>
                          <w:pStyle w:val="ac"/>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288C8FF3" w14:textId="77777777" w:rsidR="009F77D3" w:rsidRPr="004733E9" w:rsidRDefault="009F77D3" w:rsidP="009F77D3">
      <w:pPr>
        <w:rPr>
          <w:rtl/>
        </w:rPr>
      </w:pPr>
      <w:r>
        <w:rPr>
          <w:rtl/>
        </w:rPr>
        <w:t xml:space="preserve">1. تحليل تأثير </w:t>
      </w:r>
      <w:hyperlink r:id="rId525">
        <w:r>
          <w:rPr>
            <w:rStyle w:val="Hyperlink"/>
            <w:rtl/>
          </w:rPr>
          <w:t>الذكاء الاصطناعي</w:t>
        </w:r>
      </w:hyperlink>
      <w:r>
        <w:rPr>
          <w:rtl/>
        </w:rPr>
        <w:t xml:space="preserve"> على الأدوار الوظيفية الحالية.</w:t>
      </w:r>
    </w:p>
    <w:p w14:paraId="337B2728" w14:textId="77777777" w:rsidR="009F77D3" w:rsidRPr="004733E9" w:rsidRDefault="009F77D3" w:rsidP="009F77D3">
      <w:pPr>
        <w:rPr>
          <w:rtl/>
        </w:rPr>
      </w:pPr>
      <w:r w:rsidRPr="004733E9">
        <w:rPr>
          <w:rtl/>
        </w:rPr>
        <w:t>2. تطوير رؤية مستقبلية للأدوار الوظيفية المطوّرة.</w:t>
      </w:r>
    </w:p>
    <w:p w14:paraId="169A071F" w14:textId="77777777" w:rsidR="009F77D3" w:rsidRPr="004733E9" w:rsidRDefault="009F77D3" w:rsidP="009F77D3">
      <w:pPr>
        <w:rPr>
          <w:rtl/>
        </w:rPr>
      </w:pPr>
      <w:r w:rsidRPr="004733E9">
        <w:rPr>
          <w:rtl/>
        </w:rPr>
        <w:t>3. تحديد المهارات الجديدة المطلوبة والخطط التدريبية المناسبة.</w:t>
      </w:r>
    </w:p>
    <w:p w14:paraId="2E0FDEB8" w14:textId="77777777" w:rsidR="009F77D3" w:rsidRPr="004733E9" w:rsidRDefault="009F77D3" w:rsidP="009F77D3">
      <w:pPr>
        <w:rPr>
          <w:rtl/>
        </w:rPr>
      </w:pPr>
      <w:r w:rsidRPr="004733E9">
        <w:rPr>
          <w:rtl/>
        </w:rPr>
        <w:t>4. تعزيز التفكير الاستراتيجي حول مستقبل الوظائف.</w:t>
      </w:r>
    </w:p>
    <w:p w14:paraId="44C89DC7" w14:textId="77777777" w:rsidR="006B59BE" w:rsidRPr="009F77D3" w:rsidRDefault="006B59BE" w:rsidP="009F77D3">
      <w:pPr>
        <w:pStyle w:val="ad"/>
        <w:rPr>
          <w:b w:val="0"/>
          <w:bCs/>
          <w:color w:val="168489"/>
          <w:rtl/>
        </w:rPr>
      </w:pPr>
      <w:r w:rsidRPr="009F77D3">
        <w:rPr>
          <w:b w:val="0"/>
          <w:bCs/>
          <w:color w:val="168489"/>
          <w:rtl/>
        </w:rPr>
        <w:t>مثال توضيحي:</w:t>
      </w:r>
    </w:p>
    <w:p w14:paraId="5F59C16B" w14:textId="77777777" w:rsidR="006B59BE" w:rsidRPr="00DD4122" w:rsidRDefault="006B59BE" w:rsidP="00D91E23">
      <w:pPr>
        <w:rPr>
          <w:rtl/>
        </w:rPr>
      </w:pPr>
      <w:r w:rsidRPr="009F77D3">
        <w:rPr>
          <w:color w:val="168489"/>
          <w:rtl/>
        </w:rPr>
        <w:t xml:space="preserve">الدور الحالي: </w:t>
      </w:r>
      <w:r w:rsidRPr="00DD4122">
        <w:rPr>
          <w:rtl/>
        </w:rPr>
        <w:t>أخصائي الموارد البشرية</w:t>
      </w:r>
    </w:p>
    <w:p w14:paraId="115E15D1" w14:textId="77777777" w:rsidR="006B59BE" w:rsidRPr="009F77D3" w:rsidRDefault="006B59BE" w:rsidP="00D91E23">
      <w:pPr>
        <w:rPr>
          <w:color w:val="168489"/>
          <w:rtl/>
        </w:rPr>
      </w:pPr>
      <w:r w:rsidRPr="009F77D3">
        <w:rPr>
          <w:color w:val="168489"/>
          <w:rtl/>
        </w:rPr>
        <w:t>المهام الحالية:</w:t>
      </w:r>
    </w:p>
    <w:p w14:paraId="6177B4A3" w14:textId="77777777" w:rsidR="006B59BE" w:rsidRPr="004733E9" w:rsidRDefault="006B59BE" w:rsidP="00D91E23">
      <w:pPr>
        <w:rPr>
          <w:rtl/>
        </w:rPr>
      </w:pPr>
      <w:r w:rsidRPr="004733E9">
        <w:rPr>
          <w:rtl/>
        </w:rPr>
        <w:t>- فرز السير الذاتية واختيار المرشّحين</w:t>
      </w:r>
    </w:p>
    <w:p w14:paraId="4859B685" w14:textId="77777777" w:rsidR="006B59BE" w:rsidRPr="004733E9" w:rsidRDefault="006B59BE" w:rsidP="00D91E23">
      <w:pPr>
        <w:rPr>
          <w:rtl/>
        </w:rPr>
      </w:pPr>
      <w:r w:rsidRPr="004733E9">
        <w:rPr>
          <w:rtl/>
        </w:rPr>
        <w:t>- جدولة المقابلات وإجرائها</w:t>
      </w:r>
    </w:p>
    <w:p w14:paraId="34BBD5F9" w14:textId="77777777" w:rsidR="006B59BE" w:rsidRPr="004733E9" w:rsidRDefault="006B59BE" w:rsidP="00D91E23">
      <w:pPr>
        <w:rPr>
          <w:rtl/>
        </w:rPr>
      </w:pPr>
      <w:r w:rsidRPr="004733E9">
        <w:rPr>
          <w:rtl/>
        </w:rPr>
        <w:t>- إدارة بيانات الموظّفين</w:t>
      </w:r>
    </w:p>
    <w:p w14:paraId="250C7A24" w14:textId="77777777" w:rsidR="006B59BE" w:rsidRPr="004733E9" w:rsidRDefault="006B59BE" w:rsidP="00D91E23">
      <w:pPr>
        <w:rPr>
          <w:rtl/>
        </w:rPr>
      </w:pPr>
      <w:r w:rsidRPr="004733E9">
        <w:rPr>
          <w:rtl/>
        </w:rPr>
        <w:t>- حساب الرواتب والمستحقّات</w:t>
      </w:r>
    </w:p>
    <w:p w14:paraId="6AB671E5" w14:textId="77777777" w:rsidR="006B59BE" w:rsidRPr="004733E9" w:rsidRDefault="006B59BE" w:rsidP="00D91E23">
      <w:pPr>
        <w:rPr>
          <w:rtl/>
        </w:rPr>
      </w:pPr>
      <w:r w:rsidRPr="004733E9">
        <w:rPr>
          <w:rtl/>
        </w:rPr>
        <w:t>- معالجة طلبات الإجازات</w:t>
      </w:r>
    </w:p>
    <w:p w14:paraId="743C4E95" w14:textId="77777777" w:rsidR="006B59BE" w:rsidRPr="004733E9" w:rsidRDefault="006B59BE" w:rsidP="00D91E23">
      <w:pPr>
        <w:rPr>
          <w:rtl/>
        </w:rPr>
      </w:pPr>
      <w:r w:rsidRPr="004733E9">
        <w:rPr>
          <w:rtl/>
        </w:rPr>
        <w:t>- إعداد تقارير شهرية</w:t>
      </w:r>
    </w:p>
    <w:p w14:paraId="489F95A7" w14:textId="77777777" w:rsidR="006B59BE" w:rsidRPr="009F77D3" w:rsidRDefault="006B59BE" w:rsidP="00D91E23">
      <w:pPr>
        <w:rPr>
          <w:color w:val="168489"/>
          <w:rtl/>
        </w:rPr>
      </w:pPr>
      <w:r w:rsidRPr="009F77D3">
        <w:rPr>
          <w:color w:val="168489"/>
          <w:rtl/>
        </w:rPr>
        <w:t>المهام القابلة للأتمتة:</w:t>
      </w:r>
    </w:p>
    <w:p w14:paraId="2D3CF452" w14:textId="77777777" w:rsidR="006B59BE" w:rsidRPr="004733E9" w:rsidRDefault="006B59BE" w:rsidP="00D91E23">
      <w:pPr>
        <w:rPr>
          <w:rtl/>
        </w:rPr>
      </w:pPr>
      <w:r w:rsidRPr="004733E9">
        <w:rPr>
          <w:rtl/>
        </w:rPr>
        <w:t>- فرز السير الذاتية (95% أتمتة)</w:t>
      </w:r>
    </w:p>
    <w:p w14:paraId="1675C0AA" w14:textId="77777777" w:rsidR="006B59BE" w:rsidRPr="004733E9" w:rsidRDefault="006B59BE" w:rsidP="00D91E23">
      <w:pPr>
        <w:rPr>
          <w:rtl/>
        </w:rPr>
      </w:pPr>
      <w:r w:rsidRPr="004733E9">
        <w:rPr>
          <w:rtl/>
        </w:rPr>
        <w:t>- جدولة المقابلات (100% أتمتة)</w:t>
      </w:r>
    </w:p>
    <w:p w14:paraId="3E6CE930" w14:textId="77777777" w:rsidR="006B59BE" w:rsidRPr="004733E9" w:rsidRDefault="006B59BE" w:rsidP="00D91E23">
      <w:pPr>
        <w:rPr>
          <w:rtl/>
        </w:rPr>
      </w:pPr>
      <w:r w:rsidRPr="004733E9">
        <w:rPr>
          <w:rtl/>
        </w:rPr>
        <w:lastRenderedPageBreak/>
        <w:t>- إدارة بيانات الموظّفين (80% أتمتة)</w:t>
      </w:r>
    </w:p>
    <w:p w14:paraId="733AAF73" w14:textId="77777777" w:rsidR="006B59BE" w:rsidRPr="004733E9" w:rsidRDefault="006B59BE" w:rsidP="00D91E23">
      <w:pPr>
        <w:rPr>
          <w:rtl/>
        </w:rPr>
      </w:pPr>
      <w:r w:rsidRPr="004733E9">
        <w:rPr>
          <w:rtl/>
        </w:rPr>
        <w:t>- حساب الرواتب (90% أتمتة)</w:t>
      </w:r>
    </w:p>
    <w:p w14:paraId="2D69C6E4" w14:textId="77777777" w:rsidR="006B59BE" w:rsidRPr="004733E9" w:rsidRDefault="006B59BE" w:rsidP="00D91E23">
      <w:pPr>
        <w:rPr>
          <w:rtl/>
        </w:rPr>
      </w:pPr>
      <w:r w:rsidRPr="004733E9">
        <w:rPr>
          <w:rtl/>
        </w:rPr>
        <w:t>- معالجة الإجازات (95% أتمتة)</w:t>
      </w:r>
    </w:p>
    <w:p w14:paraId="4DFFD2E6" w14:textId="77777777" w:rsidR="006B59BE" w:rsidRPr="004733E9" w:rsidRDefault="006B59BE" w:rsidP="00D91E23">
      <w:pPr>
        <w:rPr>
          <w:rtl/>
        </w:rPr>
      </w:pPr>
      <w:r w:rsidRPr="004733E9">
        <w:rPr>
          <w:rtl/>
        </w:rPr>
        <w:t>- إعداد التقارير الروتينية (100% أتمتة)</w:t>
      </w:r>
    </w:p>
    <w:p w14:paraId="6A4A92A0" w14:textId="77777777" w:rsidR="006B59BE" w:rsidRPr="00DD4122" w:rsidRDefault="006B59BE" w:rsidP="00D91E23">
      <w:pPr>
        <w:rPr>
          <w:rtl/>
        </w:rPr>
      </w:pPr>
      <w:r w:rsidRPr="00DD4122">
        <w:rPr>
          <w:rtl/>
        </w:rPr>
        <w:t>الدور الجديد: استراتيجي تطوير المواهب</w:t>
      </w:r>
    </w:p>
    <w:p w14:paraId="49E7F27E" w14:textId="77777777" w:rsidR="006B59BE" w:rsidRPr="009F77D3" w:rsidRDefault="006B59BE" w:rsidP="00D91E23">
      <w:pPr>
        <w:rPr>
          <w:color w:val="168489"/>
          <w:rtl/>
        </w:rPr>
      </w:pPr>
      <w:r w:rsidRPr="009F77D3">
        <w:rPr>
          <w:color w:val="168489"/>
          <w:rtl/>
        </w:rPr>
        <w:t>المهام الجديدة ذات القيمة المضافة:</w:t>
      </w:r>
    </w:p>
    <w:p w14:paraId="624EBAF7" w14:textId="77777777" w:rsidR="006B59BE" w:rsidRPr="004733E9" w:rsidRDefault="006B59BE" w:rsidP="00D91E23">
      <w:pPr>
        <w:rPr>
          <w:rtl/>
        </w:rPr>
      </w:pPr>
      <w:r>
        <w:rPr>
          <w:rtl/>
        </w:rPr>
        <w:t xml:space="preserve">- تحليل نتائج </w:t>
      </w:r>
      <w:hyperlink r:id="rId526">
        <w:r>
          <w:rPr>
            <w:rStyle w:val="Hyperlink"/>
            <w:rtl/>
          </w:rPr>
          <w:t>الذكاء الاصطناعي</w:t>
        </w:r>
      </w:hyperlink>
      <w:r>
        <w:rPr>
          <w:rtl/>
        </w:rPr>
        <w:t xml:space="preserve"> في اختيار المرشّحين</w:t>
      </w:r>
    </w:p>
    <w:p w14:paraId="016784DA" w14:textId="77777777" w:rsidR="006B59BE" w:rsidRPr="004733E9" w:rsidRDefault="006B59BE" w:rsidP="00D91E23">
      <w:pPr>
        <w:rPr>
          <w:rtl/>
        </w:rPr>
      </w:pPr>
      <w:r w:rsidRPr="004733E9">
        <w:rPr>
          <w:rtl/>
        </w:rPr>
        <w:t>- التركيز على أبعاد المقابلة الشخصية والثقافية</w:t>
      </w:r>
    </w:p>
    <w:p w14:paraId="7B6060FB" w14:textId="77777777" w:rsidR="006B59BE" w:rsidRPr="004733E9" w:rsidRDefault="006B59BE" w:rsidP="00D91E23">
      <w:pPr>
        <w:rPr>
          <w:rtl/>
        </w:rPr>
      </w:pPr>
      <w:r w:rsidRPr="004733E9">
        <w:rPr>
          <w:rtl/>
        </w:rPr>
        <w:t>- تصميم برامج تدريب شخصية مبنية على تحليلات البيانات</w:t>
      </w:r>
    </w:p>
    <w:p w14:paraId="3B756975" w14:textId="77777777" w:rsidR="006B59BE" w:rsidRPr="004733E9" w:rsidRDefault="006B59BE" w:rsidP="00D91E23">
      <w:pPr>
        <w:rPr>
          <w:rtl/>
        </w:rPr>
      </w:pPr>
      <w:r w:rsidRPr="004733E9">
        <w:rPr>
          <w:rtl/>
        </w:rPr>
        <w:t>- تحليل مؤشّرات رضا الموظّفين واقتراح استراتيجيات التحسين</w:t>
      </w:r>
    </w:p>
    <w:p w14:paraId="225B7EA7" w14:textId="77777777" w:rsidR="006B59BE" w:rsidRPr="004733E9" w:rsidRDefault="006B59BE" w:rsidP="00D91E23">
      <w:pPr>
        <w:rPr>
          <w:rtl/>
        </w:rPr>
      </w:pPr>
      <w:r>
        <w:rPr>
          <w:rtl/>
        </w:rPr>
        <w:t xml:space="preserve">- تطوير خطط التعاقب الوظيفي بناءً على تنبّؤات </w:t>
      </w:r>
      <w:hyperlink r:id="rId527">
        <w:r>
          <w:rPr>
            <w:rStyle w:val="Hyperlink"/>
            <w:rtl/>
          </w:rPr>
          <w:t>الذكاء الاصطناعي</w:t>
        </w:r>
      </w:hyperlink>
    </w:p>
    <w:p w14:paraId="2B169BA5" w14:textId="77777777" w:rsidR="006B59BE" w:rsidRPr="004733E9" w:rsidRDefault="006B59BE" w:rsidP="00D91E23">
      <w:pPr>
        <w:rPr>
          <w:rtl/>
        </w:rPr>
      </w:pPr>
      <w:r w:rsidRPr="004733E9">
        <w:rPr>
          <w:rtl/>
        </w:rPr>
        <w:t>- التفاوض المتقدّم ووضع سياسات تعويضات مبتكرة</w:t>
      </w:r>
    </w:p>
    <w:p w14:paraId="1D5DCDA7" w14:textId="77777777" w:rsidR="006B59BE" w:rsidRPr="009F77D3" w:rsidRDefault="006B59BE" w:rsidP="00D91E23">
      <w:pPr>
        <w:rPr>
          <w:color w:val="168489"/>
          <w:rtl/>
        </w:rPr>
      </w:pPr>
      <w:r w:rsidRPr="009F77D3">
        <w:rPr>
          <w:color w:val="168489"/>
          <w:rtl/>
        </w:rPr>
        <w:t>المهارات الجديدة المطلوبة:</w:t>
      </w:r>
    </w:p>
    <w:p w14:paraId="32A748CD" w14:textId="77777777" w:rsidR="006B59BE" w:rsidRPr="004733E9" w:rsidRDefault="006B59BE" w:rsidP="00D91E23">
      <w:pPr>
        <w:rPr>
          <w:rtl/>
        </w:rPr>
      </w:pPr>
      <w:r w:rsidRPr="004733E9">
        <w:rPr>
          <w:rtl/>
        </w:rPr>
        <w:t>- فهم أساسيات تحليل البيانات</w:t>
      </w:r>
    </w:p>
    <w:p w14:paraId="56A09EBD" w14:textId="77777777" w:rsidR="006B59BE" w:rsidRPr="004733E9" w:rsidRDefault="006B59BE" w:rsidP="00D91E23">
      <w:pPr>
        <w:rPr>
          <w:rtl/>
        </w:rPr>
      </w:pPr>
      <w:r>
        <w:rPr>
          <w:rtl/>
        </w:rPr>
        <w:t xml:space="preserve">- التعامل مع أدوات </w:t>
      </w:r>
      <w:hyperlink r:id="rId528">
        <w:r>
          <w:rPr>
            <w:rStyle w:val="Hyperlink"/>
            <w:rtl/>
          </w:rPr>
          <w:t>الذكاء الاصطناعي</w:t>
        </w:r>
      </w:hyperlink>
      <w:r>
        <w:rPr>
          <w:rtl/>
        </w:rPr>
        <w:t xml:space="preserve"> لإدارة المواهب</w:t>
      </w:r>
    </w:p>
    <w:p w14:paraId="6AF69053" w14:textId="77777777" w:rsidR="006B59BE" w:rsidRPr="004733E9" w:rsidRDefault="006B59BE" w:rsidP="00D91E23">
      <w:pPr>
        <w:rPr>
          <w:rtl/>
        </w:rPr>
      </w:pPr>
      <w:r w:rsidRPr="004733E9">
        <w:rPr>
          <w:rtl/>
        </w:rPr>
        <w:t>- التفكير الاستراتيجي وتخطيط القوى العاملة</w:t>
      </w:r>
    </w:p>
    <w:p w14:paraId="100BADED" w14:textId="77777777" w:rsidR="006B59BE" w:rsidRPr="004733E9" w:rsidRDefault="006B59BE" w:rsidP="00D91E23">
      <w:pPr>
        <w:rPr>
          <w:rtl/>
        </w:rPr>
      </w:pPr>
      <w:r w:rsidRPr="004733E9">
        <w:rPr>
          <w:rtl/>
        </w:rPr>
        <w:t>- التصميم التحفيزي ونظريات المشاركة</w:t>
      </w:r>
    </w:p>
    <w:p w14:paraId="2B1C149F" w14:textId="77777777" w:rsidR="006B59BE" w:rsidRPr="004733E9" w:rsidRDefault="006B59BE" w:rsidP="00D91E23">
      <w:pPr>
        <w:rPr>
          <w:rtl/>
        </w:rPr>
      </w:pPr>
      <w:r w:rsidRPr="004733E9">
        <w:rPr>
          <w:rtl/>
        </w:rPr>
        <w:t>- مهارات التدريب المتقدّمة</w:t>
      </w:r>
    </w:p>
    <w:p w14:paraId="6F4FE217" w14:textId="77777777" w:rsidR="006B59BE" w:rsidRPr="009F77D3" w:rsidRDefault="006B59BE" w:rsidP="00D91E23">
      <w:pPr>
        <w:rPr>
          <w:color w:val="168489"/>
          <w:rtl/>
        </w:rPr>
      </w:pPr>
      <w:r w:rsidRPr="009F77D3">
        <w:rPr>
          <w:color w:val="168489"/>
          <w:rtl/>
        </w:rPr>
        <w:t>الخطة التدريبية:</w:t>
      </w:r>
    </w:p>
    <w:p w14:paraId="66A16D63" w14:textId="77777777" w:rsidR="006B59BE" w:rsidRPr="004733E9" w:rsidRDefault="006B59BE" w:rsidP="00D91E23">
      <w:pPr>
        <w:rPr>
          <w:rtl/>
        </w:rPr>
      </w:pPr>
      <w:r w:rsidRPr="004733E9">
        <w:rPr>
          <w:rtl/>
        </w:rPr>
        <w:t>- دورة تدريبية في تحليل البيانات لغير المتخصّصين (شهران)</w:t>
      </w:r>
    </w:p>
    <w:p w14:paraId="59EE517F" w14:textId="77777777" w:rsidR="006B59BE" w:rsidRPr="004733E9" w:rsidRDefault="006B59BE" w:rsidP="00D91E23">
      <w:pPr>
        <w:rPr>
          <w:rtl/>
        </w:rPr>
      </w:pPr>
      <w:r>
        <w:rPr>
          <w:rtl/>
        </w:rPr>
        <w:t xml:space="preserve">- ورش عمل في استخدام أدوات </w:t>
      </w:r>
      <w:hyperlink r:id="rId529">
        <w:r>
          <w:rPr>
            <w:rStyle w:val="Hyperlink"/>
            <w:rtl/>
          </w:rPr>
          <w:t>الذكاء الاصطناعي</w:t>
        </w:r>
      </w:hyperlink>
      <w:r>
        <w:rPr>
          <w:rtl/>
        </w:rPr>
        <w:t xml:space="preserve"> في الموارد البشرية (شهر)</w:t>
      </w:r>
    </w:p>
    <w:p w14:paraId="26B94982" w14:textId="77777777" w:rsidR="006B59BE" w:rsidRPr="004733E9" w:rsidRDefault="006B59BE" w:rsidP="00D91E23">
      <w:pPr>
        <w:rPr>
          <w:rtl/>
        </w:rPr>
      </w:pPr>
      <w:r w:rsidRPr="004733E9">
        <w:rPr>
          <w:rtl/>
        </w:rPr>
        <w:t>- برنامج شهادة في تخطيط القوى العاملة الاستراتيجي (6 أشهر)</w:t>
      </w:r>
    </w:p>
    <w:p w14:paraId="2D45C7EF" w14:textId="77777777" w:rsidR="006B59BE" w:rsidRDefault="006B59BE" w:rsidP="00D91E23">
      <w:pPr>
        <w:rPr>
          <w:rtl/>
        </w:rPr>
      </w:pPr>
      <w:r w:rsidRPr="004733E9">
        <w:rPr>
          <w:rtl/>
        </w:rPr>
        <w:t>- التعلّم بالظلّ مع خبراء تحليل البيانات (3 أشهر)</w:t>
      </w:r>
    </w:p>
    <w:p w14:paraId="0013C18F" w14:textId="77777777" w:rsidR="009F77D3" w:rsidRDefault="009F77D3" w:rsidP="00D91E23">
      <w:pPr>
        <w:rPr>
          <w:rtl/>
        </w:rPr>
      </w:pPr>
    </w:p>
    <w:p w14:paraId="2D2BF8F8" w14:textId="77777777" w:rsidR="009F77D3" w:rsidRDefault="009F77D3" w:rsidP="00D91E23">
      <w:pPr>
        <w:rPr>
          <w:rtl/>
        </w:rPr>
      </w:pPr>
    </w:p>
    <w:p w14:paraId="5B6CABF9" w14:textId="7D92D724" w:rsidR="009F77D3" w:rsidRDefault="00BF50C1" w:rsidP="00BF50C1">
      <w:pPr>
        <w:ind w:left="-897"/>
        <w:rPr>
          <w:rtl/>
        </w:rPr>
      </w:pPr>
      <w:r>
        <w:rPr>
          <w:noProof/>
        </w:rPr>
        <w:lastRenderedPageBreak/>
        <mc:AlternateContent>
          <mc:Choice Requires="wps">
            <w:drawing>
              <wp:inline distT="0" distB="0" distL="0" distR="0" wp14:anchorId="055485AE" wp14:editId="5A108DB0">
                <wp:extent cx="6823710" cy="7213600"/>
                <wp:effectExtent l="0" t="0" r="15240" b="25400"/>
                <wp:docPr id="43672438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3710" cy="7213600"/>
                        </a:xfrm>
                        <a:prstGeom prst="roundRect">
                          <a:avLst>
                            <a:gd name="adj" fmla="val 16667"/>
                          </a:avLst>
                        </a:prstGeom>
                        <a:solidFill>
                          <a:srgbClr val="EAF4E4"/>
                        </a:solidFill>
                        <a:ln w="12700">
                          <a:solidFill>
                            <a:schemeClr val="accent6"/>
                          </a:solidFill>
                          <a:miter lim="800000"/>
                          <a:headEnd/>
                          <a:tailEnd/>
                        </a:ln>
                      </wps:spPr>
                      <wps:txbx>
                        <w:txbxContent>
                          <w:p w14:paraId="23B615A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B694A7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15968F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E1C304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A760E1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E07FF9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3E63A1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2509C6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98D709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22521C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58DAFB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79B43A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A7EEFF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2C8236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303165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87DAF7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8C2808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8C9189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5C0AA5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B5313B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D27F39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0BA181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E3C0C6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0B43BD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D683C9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2EA0B8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7C938BE"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55485AE" id="_x0000_s3153" style="width:537.3pt;height:56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" fillcolor="#eaf4e4" strokecolor="#70ad47 [3209]" strokeweight="1pt">
                <v:stroke joinstyle="miter"/>
                <v:textbox inset="0,3mm,0">
                  <w:txbxContent>
                    <w:p w14:paraId="23B615A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B694A7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15968F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E1C304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A760E1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E07FF9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3E63A1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2509C6B"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98D709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22521C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58DAFB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79B43A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A7EEFF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2C8236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303165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87DAF7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8C2808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8C9189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5C0AA5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B5313B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D27F39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0BA181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E3C0C6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0B43BD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D683C9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2EA0B88"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7C938BE" w14:textId="77777777" w:rsidR="00BF50C1" w:rsidRDefault="00BF50C1" w:rsidP="00BF50C1">
                      <w:pPr>
                        <w:jc w:val="center"/>
                        <w:rPr>
                          <w:sz w:val="22"/>
                          <w:szCs w:val="28"/>
                          <w:rtl/>
                          <w:lang w:bidi="ar-SY"/>
                        </w:rPr>
                      </w:pPr>
                    </w:p>
                  </w:txbxContent>
                </v:textbox>
                <w10:anchorlock/>
              </v:roundrect>
            </w:pict>
          </mc:Fallback>
        </mc:AlternateContent>
      </w:r>
    </w:p>
    <w:p w14:paraId="098E52B6" w14:textId="3407C817" w:rsidR="009F77D3" w:rsidRDefault="009F77D3" w:rsidP="009F77D3">
      <w:pPr>
        <w:jc w:val="center"/>
        <w:rPr>
          <w:rtl/>
        </w:rPr>
      </w:pPr>
      <w:r>
        <w:rPr>
          <w:noProof/>
        </w:rPr>
        <w:drawing>
          <wp:inline distT="0" distB="0" distL="0" distR="0" wp14:anchorId="2993E822" wp14:editId="2A3D28A9">
            <wp:extent cx="1725930" cy="1516380"/>
            <wp:effectExtent l="0" t="0" r="7620" b="7620"/>
            <wp:docPr id="1608698058" name="Picture 1608698058"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33"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725930" cy="1516380"/>
                    </a:xfrm>
                    <a:prstGeom prst="rect">
                      <a:avLst/>
                    </a:prstGeom>
                    <a:noFill/>
                    <a:ln>
                      <a:noFill/>
                    </a:ln>
                    <a:extLst>
                      <a:ext uri="{53640926-AAD7-44D8-BBD7-CCE9431645EC}">
                        <a14:shadowObscured xmlns:a14="http://schemas.microsoft.com/office/drawing/2010/main"/>
                      </a:ext>
                    </a:extLst>
                  </pic:spPr>
                </pic:pic>
              </a:graphicData>
            </a:graphic>
          </wp:inline>
        </w:drawing>
      </w:r>
    </w:p>
    <w:p w14:paraId="197F1A97" w14:textId="71E816D6" w:rsidR="009F77D3" w:rsidRPr="004733E9" w:rsidRDefault="009F77D3" w:rsidP="009F77D3">
      <w:pPr>
        <w:pageBreakBefore/>
        <w:jc w:val="center"/>
        <w:rPr>
          <w:rtl/>
        </w:rPr>
      </w:pPr>
      <w:r w:rsidRPr="00B9790F">
        <w:rPr>
          <w:noProof/>
        </w:rPr>
        <w:lastRenderedPageBreak/>
        <mc:AlternateContent>
          <mc:Choice Requires="wpg">
            <w:drawing>
              <wp:inline distT="0" distB="0" distL="0" distR="0" wp14:anchorId="6FC116D6" wp14:editId="5D95FCC3">
                <wp:extent cx="5711825" cy="737619"/>
                <wp:effectExtent l="0" t="0" r="22225" b="24765"/>
                <wp:docPr id="1608698059"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608698060" name="مجموعة 881967268"/>
                        <wpg:cNvGrpSpPr/>
                        <wpg:grpSpPr>
                          <a:xfrm>
                            <a:off x="0" y="165473"/>
                            <a:ext cx="5711825" cy="572146"/>
                            <a:chOff x="0" y="165446"/>
                            <a:chExt cx="6312597" cy="633543"/>
                          </a:xfrm>
                        </wpg:grpSpPr>
                        <wps:wsp>
                          <wps:cNvPr id="1608698061"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8062" name="مربع نص 2043426344"/>
                          <wps:cNvSpPr txBox="1"/>
                          <wps:spPr>
                            <a:xfrm>
                              <a:off x="3184368" y="165446"/>
                              <a:ext cx="2073788" cy="453527"/>
                            </a:xfrm>
                            <a:prstGeom prst="rect">
                              <a:avLst/>
                            </a:prstGeom>
                            <a:noFill/>
                          </wps:spPr>
                          <wps:txbx>
                            <w:txbxContent>
                              <w:p w14:paraId="3C2BD95D" w14:textId="77777777" w:rsidR="009F77D3" w:rsidRDefault="009F77D3" w:rsidP="009F77D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608698063"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8064" name="Picture 1608698064" descr="Submission "/>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FC116D6" id="_x0000_s3154"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">
                <v:group id="مجموعة 881967268" o:spid="_x0000_s3155"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">
                  <v:roundrect id="مستطيل مستدير الزوايا 769901" o:spid="_x0000_s3156"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" fillcolor="#168489" strokecolor="#168489" strokeweight="1pt">
                    <v:stroke joinstyle="miter"/>
                  </v:roundrect>
                  <v:shape id="مربع نص 2043426344" o:spid="_x0000_s3157"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" filled="f" stroked="f">
                    <v:textbox style="mso-fit-shape-to-text:t">
                      <w:txbxContent>
                        <w:p w14:paraId="3C2BD95D" w14:textId="77777777" w:rsidR="009F77D3" w:rsidRDefault="009F77D3" w:rsidP="009F77D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3158"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" fillcolor="#168489" strokecolor="#168489" strokeweight="1pt">
                    <v:stroke joinstyle="miter"/>
                  </v:roundrect>
                </v:group>
                <v:shape id="Picture 1608698064" o:spid="_x0000_s3159"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">
                  <v:imagedata r:id="rId135" o:title="Submission "/>
                </v:shape>
                <w10:anchorlock/>
              </v:group>
            </w:pict>
          </mc:Fallback>
        </mc:AlternateContent>
      </w:r>
    </w:p>
    <w:p w14:paraId="3CCA37AE" w14:textId="77777777" w:rsidR="006B59BE" w:rsidRPr="009F77D3" w:rsidRDefault="006B59BE" w:rsidP="009F77D3">
      <w:pPr>
        <w:pStyle w:val="ad"/>
        <w:rPr>
          <w:b w:val="0"/>
          <w:bCs/>
          <w:color w:val="168489"/>
          <w:rtl/>
        </w:rPr>
      </w:pPr>
      <w:r>
        <w:rPr>
          <w:rFonts w:hint="cs"/>
          <w:b w:val="0"/>
          <w:bCs/>
          <w:color w:val="168489"/>
          <w:rtl/>
        </w:rPr>
        <w:t xml:space="preserve">1. </w:t>
      </w:r>
      <w:r>
        <w:rPr>
          <w:b w:val="0"/>
          <w:bCs/>
          <w:color w:val="168489"/>
          <w:rtl/>
        </w:rPr>
        <w:t xml:space="preserve">ما هي أبرز التحدّيات التي تواجه المؤسّسات عند تبنّي </w:t>
      </w:r>
      <w:hyperlink r:id="rId530">
        <w:r>
          <w:rPr>
            <w:rStyle w:val="Hyperlink"/>
            <w:b w:val="0"/>
            <w:bCs/>
            <w:color w:val="168489"/>
            <w:rtl/>
          </w:rPr>
          <w:t>الذكاء الاصطناعي</w:t>
        </w:r>
      </w:hyperlink>
      <w:r>
        <w:rPr>
          <w:b w:val="0"/>
          <w:bCs/>
          <w:color w:val="168489"/>
          <w:rtl/>
        </w:rPr>
        <w:t xml:space="preserve"> في إدارة رأس المال البشري؟</w:t>
      </w:r>
    </w:p>
    <w:p w14:paraId="2B0E1363" w14:textId="77777777" w:rsidR="006B59BE" w:rsidRPr="009F77D3" w:rsidRDefault="006B59BE" w:rsidP="009F77D3">
      <w:pPr>
        <w:pStyle w:val="ad"/>
        <w:rPr>
          <w:b w:val="0"/>
          <w:bCs/>
          <w:color w:val="168489"/>
          <w:rtl/>
        </w:rPr>
      </w:pPr>
      <w:r>
        <w:rPr>
          <w:rFonts w:hint="cs"/>
          <w:b w:val="0"/>
          <w:bCs/>
          <w:color w:val="168489"/>
          <w:rtl/>
        </w:rPr>
        <w:t xml:space="preserve">2. </w:t>
      </w:r>
      <w:r>
        <w:rPr>
          <w:b w:val="0"/>
          <w:bCs/>
          <w:color w:val="168489"/>
          <w:rtl/>
        </w:rPr>
        <w:t>ما هي المهارات الأكثر أهمية للقادة في بيئات العمل المدعومة ب</w:t>
      </w:r>
      <w:hyperlink r:id="rId531">
        <w:r>
          <w:rPr>
            <w:rStyle w:val="Hyperlink"/>
            <w:b w:val="0"/>
            <w:bCs/>
            <w:color w:val="168489"/>
            <w:rtl/>
          </w:rPr>
          <w:t>الذكاء الاصطناعي</w:t>
        </w:r>
      </w:hyperlink>
      <w:r>
        <w:rPr>
          <w:b w:val="0"/>
          <w:bCs/>
          <w:color w:val="168489"/>
          <w:rtl/>
        </w:rPr>
        <w:t>؟</w:t>
      </w:r>
    </w:p>
    <w:p w14:paraId="2E0F060B" w14:textId="1593875A" w:rsidR="006B59BE" w:rsidRPr="009F77D3" w:rsidRDefault="006B59BE" w:rsidP="009F77D3">
      <w:pPr>
        <w:pStyle w:val="ad"/>
        <w:rPr>
          <w:b w:val="0"/>
          <w:bCs/>
          <w:color w:val="168489"/>
          <w:rtl/>
        </w:rPr>
      </w:pPr>
      <w:r>
        <w:rPr>
          <w:rFonts w:hint="cs"/>
          <w:b w:val="0"/>
          <w:bCs/>
          <w:color w:val="168489"/>
          <w:rtl/>
        </w:rPr>
        <w:t xml:space="preserve">3. </w:t>
      </w:r>
      <w:r>
        <w:rPr>
          <w:b w:val="0"/>
          <w:bCs/>
          <w:color w:val="168489"/>
          <w:rtl/>
        </w:rPr>
        <w:t xml:space="preserve">كيف يمكن تحفيز الموظّفين الذين قد يشعرون بالقلق من تأثير </w:t>
      </w:r>
      <w:hyperlink r:id="rId532">
        <w:r>
          <w:rPr>
            <w:rStyle w:val="Hyperlink"/>
            <w:b w:val="0"/>
            <w:bCs/>
            <w:color w:val="168489"/>
            <w:rtl/>
          </w:rPr>
          <w:t>الذكاء الاصطناعي</w:t>
        </w:r>
      </w:hyperlink>
      <w:r>
        <w:rPr>
          <w:b w:val="0"/>
          <w:bCs/>
          <w:color w:val="168489"/>
          <w:rtl/>
        </w:rPr>
        <w:t xml:space="preserve"> على وظائفهم؟</w:t>
      </w:r>
    </w:p>
    <w:p w14:paraId="66C695EB" w14:textId="77777777" w:rsidR="006B59BE" w:rsidRDefault="006B59BE" w:rsidP="009F77D3">
      <w:pPr>
        <w:pStyle w:val="ad"/>
        <w:rPr>
          <w:b w:val="0"/>
          <w:bCs/>
          <w:color w:val="168489"/>
          <w:rtl/>
        </w:rPr>
      </w:pPr>
      <w:r>
        <w:rPr>
          <w:rFonts w:hint="cs"/>
          <w:b w:val="0"/>
          <w:bCs/>
          <w:color w:val="168489"/>
          <w:rtl/>
        </w:rPr>
        <w:t xml:space="preserve">4. </w:t>
      </w:r>
      <w:r>
        <w:rPr>
          <w:b w:val="0"/>
          <w:bCs/>
          <w:color w:val="168489"/>
          <w:rtl/>
        </w:rPr>
        <w:t xml:space="preserve">ما هي مميّزات الفريق عالي الأداء في عصر </w:t>
      </w:r>
      <w:hyperlink r:id="rId533">
        <w:r>
          <w:rPr>
            <w:rStyle w:val="Hyperlink"/>
            <w:b w:val="0"/>
            <w:bCs/>
            <w:color w:val="168489"/>
            <w:rtl/>
          </w:rPr>
          <w:t>الذكاء الاصطناعي</w:t>
        </w:r>
      </w:hyperlink>
      <w:r>
        <w:rPr>
          <w:b w:val="0"/>
          <w:bCs/>
          <w:color w:val="168489"/>
          <w:rtl/>
        </w:rPr>
        <w:t>؟</w:t>
      </w:r>
    </w:p>
    <w:p w14:paraId="11D824BC" w14:textId="0FCA32F3" w:rsidR="00BF50C1" w:rsidRPr="009F77D3" w:rsidRDefault="00BF50C1" w:rsidP="00BF50C1">
      <w:pPr>
        <w:pStyle w:val="ad"/>
        <w:ind w:left="-897"/>
        <w:rPr>
          <w:b w:val="0"/>
          <w:bCs/>
          <w:color w:val="168489"/>
          <w:rtl/>
        </w:rPr>
      </w:pPr>
      <w:r>
        <w:rPr>
          <w:noProof/>
        </w:rPr>
        <w:lastRenderedPageBreak/>
        <mc:AlternateContent>
          <mc:Choice Requires="wps">
            <w:drawing>
              <wp:inline distT="0" distB="0" distL="0" distR="0" wp14:anchorId="5B115B4F" wp14:editId="4EC5C545">
                <wp:extent cx="6722110" cy="6343650"/>
                <wp:effectExtent l="0" t="0" r="21590" b="19050"/>
                <wp:docPr id="170985234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2110" cy="6343650"/>
                        </a:xfrm>
                        <a:prstGeom prst="roundRect">
                          <a:avLst>
                            <a:gd name="adj" fmla="val 16667"/>
                          </a:avLst>
                        </a:prstGeom>
                        <a:solidFill>
                          <a:srgbClr val="EAF4E4"/>
                        </a:solidFill>
                        <a:ln w="12700">
                          <a:solidFill>
                            <a:schemeClr val="accent6"/>
                          </a:solidFill>
                          <a:miter lim="800000"/>
                          <a:headEnd/>
                          <a:tailEnd/>
                        </a:ln>
                      </wps:spPr>
                      <wps:txbx>
                        <w:txbxContent>
                          <w:p w14:paraId="2C05F35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B54856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48DA5F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925CD5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A42D11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05BC3B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B6FCF9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B7CCA9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D742BA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CBAFBF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C5FD2F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32E4BF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224252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FB249B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5C4098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CAED53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A366FE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56FD15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DBF3AC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C3E5F9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FE5533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BB6ED8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3C4226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66782C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C111E8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7CDF6A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37BCF3E" w14:textId="77777777" w:rsidR="00BF50C1" w:rsidRDefault="00BF50C1" w:rsidP="00BF50C1">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5B115B4F" id="_x0000_s3160" style="width:529.3pt;height:49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" fillcolor="#eaf4e4" strokecolor="#70ad47 [3209]" strokeweight="1pt">
                <v:stroke joinstyle="miter"/>
                <v:textbox inset="0,3mm,0">
                  <w:txbxContent>
                    <w:p w14:paraId="2C05F35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B54856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48DA5FD"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925CD5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A42D11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05BC3B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4B6FCF9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B7CCA93"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D742BA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CBAFBF0"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7C5FD2F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32E4BF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224252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FB249BF"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5C4098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CAED536"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A366FE7"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56FD15A"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3DBF3AC5"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6C3E5F92"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2FE5533C"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BB6ED8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03C42261"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66782C9"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C111E8E"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57CDF6A4" w14:textId="77777777" w:rsidR="00BF50C1" w:rsidRDefault="00BF50C1" w:rsidP="00BF50C1">
                      <w:pPr>
                        <w:spacing w:line="480" w:lineRule="auto"/>
                        <w:jc w:val="center"/>
                        <w:rPr>
                          <w:sz w:val="22"/>
                          <w:szCs w:val="28"/>
                          <w:lang w:bidi="ar-SY"/>
                        </w:rPr>
                      </w:pPr>
                      <w:r>
                        <w:rPr>
                          <w:rFonts w:asciiTheme="majorBidi" w:hAnsiTheme="majorBidi" w:cstheme="majorBidi" w:hint="cs"/>
                          <w:szCs w:val="28"/>
                          <w:rtl/>
                          <w:lang w:bidi="ar-SY"/>
                        </w:rPr>
                        <w:t>.........................................................................................................................................</w:t>
                      </w:r>
                    </w:p>
                    <w:p w14:paraId="137BCF3E" w14:textId="77777777" w:rsidR="00BF50C1" w:rsidRDefault="00BF50C1" w:rsidP="00BF50C1">
                      <w:pPr>
                        <w:jc w:val="center"/>
                        <w:rPr>
                          <w:sz w:val="22"/>
                          <w:szCs w:val="28"/>
                          <w:rtl/>
                          <w:lang w:bidi="ar-SY"/>
                        </w:rPr>
                      </w:pPr>
                    </w:p>
                  </w:txbxContent>
                </v:textbox>
                <w10:anchorlock/>
              </v:roundrect>
            </w:pict>
          </mc:Fallback>
        </mc:AlternateContent>
      </w:r>
    </w:p>
    <w:p w14:paraId="1441FC40" w14:textId="571FAD8F" w:rsidR="009F77D3" w:rsidRPr="004733E9" w:rsidRDefault="009F77D3" w:rsidP="00D91E23">
      <w:pPr>
        <w:rPr>
          <w:rtl/>
        </w:rPr>
      </w:pPr>
      <w:r w:rsidRPr="00DC1945">
        <w:rPr>
          <w:noProof/>
        </w:rPr>
        <mc:AlternateContent>
          <mc:Choice Requires="wpg">
            <w:drawing>
              <wp:inline distT="0" distB="0" distL="0" distR="0" wp14:anchorId="7552311F" wp14:editId="6D335ADC">
                <wp:extent cx="5711825" cy="852877"/>
                <wp:effectExtent l="0" t="0" r="22225" b="23495"/>
                <wp:docPr id="1608698066"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608698067" name="مجموعة 881967268"/>
                        <wpg:cNvGrpSpPr/>
                        <wpg:grpSpPr>
                          <a:xfrm>
                            <a:off x="0" y="280937"/>
                            <a:ext cx="5711825" cy="571950"/>
                            <a:chOff x="0" y="280925"/>
                            <a:chExt cx="6312597" cy="633649"/>
                          </a:xfrm>
                        </wpg:grpSpPr>
                        <wps:wsp>
                          <wps:cNvPr id="1608698068"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8069" name="مربع نص 2043426344"/>
                          <wps:cNvSpPr txBox="1"/>
                          <wps:spPr>
                            <a:xfrm>
                              <a:off x="3184368" y="280925"/>
                              <a:ext cx="2073788" cy="453764"/>
                            </a:xfrm>
                            <a:prstGeom prst="rect">
                              <a:avLst/>
                            </a:prstGeom>
                            <a:noFill/>
                          </wps:spPr>
                          <wps:txbx>
                            <w:txbxContent>
                              <w:p w14:paraId="4276E3FD" w14:textId="77777777" w:rsidR="009F77D3" w:rsidRDefault="009F77D3" w:rsidP="009F77D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608698070"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8071" name="Picture 1608698071" descr="Conclusion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552311F" id="_x0000_s3161"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">
                <v:group id="مجموعة 881967268" o:spid="_x0000_s3162"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">
                  <v:roundrect id="مستطيل مستدير الزوايا 769901" o:spid="_x0000_s3163"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" fillcolor="#168489" strokecolor="#168489" strokeweight="1pt">
                    <v:stroke joinstyle="miter"/>
                  </v:roundrect>
                  <v:shape id="مربع نص 2043426344" o:spid="_x0000_s3164"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" filled="f" stroked="f">
                    <v:textbox style="mso-fit-shape-to-text:t">
                      <w:txbxContent>
                        <w:p w14:paraId="4276E3FD" w14:textId="77777777" w:rsidR="009F77D3" w:rsidRDefault="009F77D3" w:rsidP="009F77D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3165"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" fillcolor="#168489" strokecolor="#168489" strokeweight="1pt">
                    <v:stroke joinstyle="miter"/>
                  </v:roundrect>
                </v:group>
                <v:shape id="Picture 1608698071" o:spid="_x0000_s3166"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">
                  <v:imagedata r:id="rId137" o:title="Conclusion "/>
                </v:shape>
                <w10:anchorlock/>
              </v:group>
            </w:pict>
          </mc:Fallback>
        </mc:AlternateContent>
      </w:r>
    </w:p>
    <w:p w14:paraId="11405455" w14:textId="77777777" w:rsidR="006B59BE" w:rsidRPr="004733E9" w:rsidRDefault="006B59BE" w:rsidP="00D91E23">
      <w:pPr>
        <w:rPr>
          <w:rtl/>
        </w:rPr>
      </w:pPr>
      <w:r>
        <w:rPr>
          <w:rtl/>
        </w:rPr>
        <w:t xml:space="preserve">في ختام هذه الجلسة، تناولنا كيفية إدارة رأس المال البشري باستخدام </w:t>
      </w:r>
      <w:hyperlink r:id="rId534">
        <w:r>
          <w:rPr>
            <w:rStyle w:val="Hyperlink"/>
            <w:rtl/>
          </w:rPr>
          <w:t>الذكاء الاصطناعي</w:t>
        </w:r>
      </w:hyperlink>
      <w:r>
        <w:rPr>
          <w:rtl/>
        </w:rPr>
        <w:t>، مع التركيز على الحفاظ على العنصر الإنساني الذي يشكّل جوهر أيّ مؤسّسة ناجحة.</w:t>
      </w:r>
    </w:p>
    <w:p w14:paraId="6BF00463" w14:textId="77777777" w:rsidR="006B59BE" w:rsidRPr="004733E9" w:rsidRDefault="006B59BE" w:rsidP="00D91E23">
      <w:pPr>
        <w:rPr>
          <w:rtl/>
        </w:rPr>
      </w:pPr>
      <w:r>
        <w:rPr>
          <w:rtl/>
        </w:rPr>
        <w:lastRenderedPageBreak/>
        <w:t xml:space="preserve">لقد رأينا كيف يُحدث </w:t>
      </w:r>
      <w:hyperlink r:id="rId535">
        <w:r>
          <w:rPr>
            <w:rStyle w:val="Hyperlink"/>
            <w:rtl/>
          </w:rPr>
          <w:t>الذكاء الاصطناعي</w:t>
        </w:r>
      </w:hyperlink>
      <w:r>
        <w:rPr>
          <w:rtl/>
        </w:rPr>
        <w:t xml:space="preserve"> تحوّلاً في الوظائف والمهارات، وكيف يمكن للقادة أن يتبنّوا نهجاً إنسانياً في قيادة المؤسّسات الذكية. كما استكشفنا استراتيجيات تحفيز الفرق في ظلّ التغييرات التكنولوجية، وكيفية بناء فرق عالية الأداء مدعومة بالتقنية.</w:t>
      </w:r>
    </w:p>
    <w:p w14:paraId="71E53D0D" w14:textId="77777777" w:rsidR="006B59BE" w:rsidRPr="004733E9" w:rsidRDefault="006B59BE" w:rsidP="00D91E23">
      <w:pPr>
        <w:rPr>
          <w:rtl/>
        </w:rPr>
      </w:pPr>
      <w:r w:rsidRPr="004733E9">
        <w:rPr>
          <w:rtl/>
        </w:rPr>
        <w:t>تذكّروا دائماً كلمات ستيف جوبز: "التكنولوجيا وحدها ليست كافية. إنّها التكنولوجيا المتزاوجة مع الفنون الحرّة والإنسانيات التي تعطينا النتيجة التي تجعل قلوبنا تغنّي."</w:t>
      </w:r>
    </w:p>
    <w:p w14:paraId="02641BEE" w14:textId="77777777" w:rsidR="006B59BE" w:rsidRDefault="006B59BE" w:rsidP="00D91E23">
      <w:pPr>
        <w:rPr>
          <w:rtl/>
        </w:rPr>
      </w:pPr>
      <w:r w:rsidRPr="004733E9">
        <w:rPr>
          <w:rtl/>
        </w:rPr>
        <w:t>المستقبل ليس للذكاء الاصطناعي وحده، ولا للعنصر البشري بمفرده، بل للتكامل الذكي بينهما. ومن يتقن هذا التكامل، سيكون قادراً على قيادة مؤسّسته نحو آفاق جديدة من النجاح والتميّز.</w:t>
      </w:r>
    </w:p>
    <w:p w14:paraId="6788CB57" w14:textId="77777777" w:rsidR="009F77D3" w:rsidRDefault="009F77D3" w:rsidP="00D91E23">
      <w:pPr>
        <w:rPr>
          <w:rtl/>
        </w:rPr>
      </w:pPr>
    </w:p>
    <w:p w14:paraId="0DBF0491" w14:textId="77777777" w:rsidR="009F77D3" w:rsidRDefault="009F77D3" w:rsidP="00D91E23">
      <w:pPr>
        <w:rPr>
          <w:rtl/>
        </w:rPr>
      </w:pPr>
    </w:p>
    <w:p w14:paraId="5E3316B8" w14:textId="77777777" w:rsidR="009F77D3" w:rsidRDefault="009F77D3" w:rsidP="00D91E23">
      <w:pPr>
        <w:rPr>
          <w:rtl/>
        </w:rPr>
      </w:pPr>
    </w:p>
    <w:p w14:paraId="141560C3" w14:textId="132DCDAB" w:rsidR="009F77D3" w:rsidRPr="004733E9" w:rsidRDefault="009F77D3" w:rsidP="009F77D3">
      <w:pPr>
        <w:jc w:val="center"/>
        <w:rPr>
          <w:rtl/>
        </w:rPr>
      </w:pPr>
      <w:r>
        <w:rPr>
          <w:noProof/>
        </w:rPr>
        <w:drawing>
          <wp:inline distT="0" distB="0" distL="0" distR="0" wp14:anchorId="5F37CEC5" wp14:editId="7B043780">
            <wp:extent cx="1816924" cy="1816924"/>
            <wp:effectExtent l="0" t="0" r="0" b="0"/>
            <wp:docPr id="1608698072" name="Picture 1608698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6037FC09" w14:textId="77777777" w:rsidR="00C0289F" w:rsidRDefault="00C0289F" w:rsidP="00D91E23">
      <w:pPr>
        <w:rPr>
          <w:sz w:val="34"/>
          <w:rtl/>
          <w:lang w:bidi="ar-SY"/>
        </w:rPr>
      </w:pPr>
    </w:p>
    <w:p w14:paraId="5ECCD37D" w14:textId="77777777" w:rsidR="00C0289F" w:rsidRDefault="00C0289F" w:rsidP="00D91E23">
      <w:pPr>
        <w:rPr>
          <w:sz w:val="34"/>
          <w:rtl/>
          <w:lang w:bidi="ar-SY"/>
        </w:rPr>
      </w:pPr>
    </w:p>
    <w:p w14:paraId="72DA43AA" w14:textId="77777777" w:rsidR="00C0289F" w:rsidRDefault="00C0289F" w:rsidP="0079403E">
      <w:pPr>
        <w:rPr>
          <w:rFonts w:ascii="Sakkal Majalla" w:hAnsi="Sakkal Majalla"/>
          <w:b/>
          <w:bCs/>
          <w:sz w:val="34"/>
          <w:rtl/>
          <w:lang w:bidi="ar-SY"/>
        </w:rPr>
      </w:pPr>
    </w:p>
    <w:p w14:paraId="3A62C81F" w14:textId="77777777" w:rsidR="00C0289F" w:rsidRDefault="00C0289F" w:rsidP="0079403E">
      <w:pPr>
        <w:rPr>
          <w:rFonts w:ascii="Sakkal Majalla" w:hAnsi="Sakkal Majalla"/>
          <w:b/>
          <w:bCs/>
          <w:sz w:val="34"/>
          <w:rtl/>
          <w:lang w:bidi="ar-SY"/>
        </w:rPr>
      </w:pPr>
    </w:p>
    <w:p w14:paraId="222F1432" w14:textId="77777777" w:rsidR="0079403E" w:rsidRPr="008C34C8" w:rsidRDefault="0079403E" w:rsidP="0079403E">
      <w:pPr>
        <w:rPr>
          <w:rFonts w:ascii="Sakkal Majalla" w:hAnsi="Sakkal Majalla"/>
          <w:sz w:val="34"/>
          <w:rtl/>
          <w:lang w:bidi="ar-SY"/>
        </w:rPr>
        <w:sectPr w:rsidR="0079403E" w:rsidRPr="008C34C8" w:rsidSect="00163E4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765EFC08"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03267B90"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33BEEA70" w14:textId="77777777" w:rsidTr="00E220AB">
        <w:tc>
          <w:tcPr>
            <w:tcW w:w="2612" w:type="pct"/>
            <w:tcBorders>
              <w:left w:val="single" w:sz="4" w:space="0" w:color="168489"/>
              <w:right w:val="single" w:sz="4" w:space="0" w:color="168489"/>
            </w:tcBorders>
            <w:shd w:val="clear" w:color="auto" w:fill="auto"/>
          </w:tcPr>
          <w:p w14:paraId="34F7AC01" w14:textId="77777777" w:rsidR="00F01FA2" w:rsidRDefault="00F01FA2" w:rsidP="00E220AB">
            <w:pPr>
              <w:pStyle w:val="bold"/>
              <w:jc w:val="center"/>
              <w:rPr>
                <w:color w:val="168489"/>
                <w:sz w:val="40"/>
                <w:szCs w:val="40"/>
                <w:rtl/>
                <w:lang w:bidi="ar-EG"/>
              </w:rPr>
            </w:pPr>
            <w:r>
              <w:rPr>
                <w:noProof/>
              </w:rPr>
              <w:drawing>
                <wp:inline distT="0" distB="0" distL="0" distR="0" wp14:anchorId="2D096440" wp14:editId="5C57A65E">
                  <wp:extent cx="417155" cy="417165"/>
                  <wp:effectExtent l="0" t="0" r="2540" b="2540"/>
                  <wp:docPr id="1465698228" name="Picture 1465698228"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1C8E7EE7"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21A723E9" w14:textId="77777777" w:rsidR="00F01FA2" w:rsidRDefault="00F01FA2" w:rsidP="00E220AB">
            <w:pPr>
              <w:pStyle w:val="bold"/>
              <w:jc w:val="center"/>
              <w:rPr>
                <w:color w:val="168489"/>
                <w:sz w:val="40"/>
                <w:szCs w:val="40"/>
                <w:rtl/>
                <w:lang w:bidi="ar-EG"/>
              </w:rPr>
            </w:pPr>
            <w:r>
              <w:rPr>
                <w:noProof/>
              </w:rPr>
              <w:drawing>
                <wp:inline distT="0" distB="0" distL="0" distR="0" wp14:anchorId="29964A0D" wp14:editId="05A3AFC4">
                  <wp:extent cx="371475" cy="400050"/>
                  <wp:effectExtent l="0" t="0" r="9525" b="0"/>
                  <wp:docPr id="1465698229" name="Picture 1465698229"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241959C5"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7B958FE9"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739A99EA" wp14:editId="0D0F8A31">
                  <wp:extent cx="286893" cy="286893"/>
                  <wp:effectExtent l="0" t="0" r="0" b="0"/>
                  <wp:docPr id="1465698230" name="Picture 1465698230"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2A72CE88" w14:textId="77777777" w:rsidTr="00E220AB">
        <w:tc>
          <w:tcPr>
            <w:tcW w:w="2612" w:type="pct"/>
            <w:tcBorders>
              <w:left w:val="single" w:sz="4" w:space="0" w:color="168489"/>
              <w:right w:val="single" w:sz="4" w:space="0" w:color="168489"/>
            </w:tcBorders>
            <w:vAlign w:val="center"/>
          </w:tcPr>
          <w:p w14:paraId="03E19ACB"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Pr>
                <w:rFonts w:ascii="Adobe Arabic" w:eastAsia="Calibri" w:hAnsi="Adobe Arabic" w:cs="Adobe Arabic"/>
                <w:color w:val="0D0D0D" w:themeColor="text1" w:themeTint="F2"/>
                <w:sz w:val="32"/>
                <w:szCs w:val="32"/>
                <w:rtl/>
                <w:lang w:bidi="ar-EG"/>
              </w:rPr>
              <w:t xml:space="preserve">الأبعاد الأخلاقية لاستخدام </w:t>
            </w:r>
            <w:hyperlink r:id="rId536">
              <w:r>
                <w:rPr>
                  <w:rStyle w:val="Hyperlink"/>
                  <w:rFonts w:ascii="Adobe Arabic" w:eastAsia="Calibri" w:hAnsi="Adobe Arabic" w:cs="Adobe Arabic"/>
                  <w:color w:val="0D0D0D" w:themeColor="text1" w:themeTint="F2"/>
                  <w:sz w:val="32"/>
                  <w:szCs w:val="32"/>
                  <w:rtl/>
                  <w:lang w:bidi="ar-EG"/>
                </w:rPr>
                <w:t>الذكاء الاصطناعي</w:t>
              </w:r>
            </w:hyperlink>
            <w:r>
              <w:rPr>
                <w:rFonts w:ascii="Adobe Arabic" w:eastAsia="Calibri" w:hAnsi="Adobe Arabic" w:cs="Adobe Arabic" w:hint="cs"/>
                <w:color w:val="0D0D0D" w:themeColor="text1" w:themeTint="F2"/>
                <w:sz w:val="32"/>
                <w:szCs w:val="32"/>
                <w:rtl/>
                <w:lang w:bidi="ar-EG"/>
              </w:rPr>
              <w:t>.</w:t>
            </w:r>
          </w:p>
          <w:p w14:paraId="00FC0F81"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التحي</w:t>
            </w:r>
            <w:r w:rsidRPr="006B59BE">
              <w:rPr>
                <w:rFonts w:ascii="Adobe Arabic" w:eastAsia="Calibri" w:hAnsi="Adobe Arabic" w:cs="Adobe Arabic" w:hint="cs"/>
                <w:color w:val="0D0D0D" w:themeColor="text1" w:themeTint="F2"/>
                <w:sz w:val="32"/>
                <w:szCs w:val="32"/>
                <w:rtl/>
                <w:lang w:bidi="ar-EG"/>
              </w:rPr>
              <w:t>ّ</w:t>
            </w:r>
            <w:r w:rsidRPr="006B59BE">
              <w:rPr>
                <w:rFonts w:ascii="Adobe Arabic" w:eastAsia="Calibri" w:hAnsi="Adobe Arabic" w:cs="Adobe Arabic"/>
                <w:color w:val="0D0D0D" w:themeColor="text1" w:themeTint="F2"/>
                <w:sz w:val="32"/>
                <w:szCs w:val="32"/>
                <w:rtl/>
                <w:lang w:bidi="ar-EG"/>
              </w:rPr>
              <w:t>ز الخوارزمي ومخاطره القيادية</w:t>
            </w:r>
            <w:r w:rsidRPr="006B59BE">
              <w:rPr>
                <w:rFonts w:ascii="Adobe Arabic" w:eastAsia="Calibri" w:hAnsi="Adobe Arabic" w:cs="Adobe Arabic" w:hint="cs"/>
                <w:color w:val="0D0D0D" w:themeColor="text1" w:themeTint="F2"/>
                <w:sz w:val="32"/>
                <w:szCs w:val="32"/>
                <w:rtl/>
                <w:lang w:bidi="ar-EG"/>
              </w:rPr>
              <w:t>.</w:t>
            </w:r>
          </w:p>
          <w:p w14:paraId="60EB6C5A"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مسؤولية القائد في الحوكمة الرقمية</w:t>
            </w:r>
            <w:r w:rsidRPr="006B59BE">
              <w:rPr>
                <w:rFonts w:ascii="Adobe Arabic" w:eastAsia="Calibri" w:hAnsi="Adobe Arabic" w:cs="Adobe Arabic" w:hint="cs"/>
                <w:color w:val="0D0D0D" w:themeColor="text1" w:themeTint="F2"/>
                <w:sz w:val="32"/>
                <w:szCs w:val="32"/>
                <w:rtl/>
                <w:lang w:bidi="ar-EG"/>
              </w:rPr>
              <w:t>.</w:t>
            </w:r>
          </w:p>
          <w:p w14:paraId="5C357E0D" w14:textId="6840499E" w:rsidR="00F01FA2"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Pr>
                <w:rFonts w:ascii="Adobe Arabic" w:eastAsia="Calibri" w:hAnsi="Adobe Arabic" w:cs="Adobe Arabic"/>
                <w:color w:val="0D0D0D" w:themeColor="text1" w:themeTint="F2"/>
                <w:sz w:val="32"/>
                <w:szCs w:val="32"/>
                <w:rtl/>
                <w:lang w:bidi="ar-EG"/>
              </w:rPr>
              <w:t xml:space="preserve">بناء أطر أخلاقية لاستخدام </w:t>
            </w:r>
            <w:hyperlink r:id="rId537">
              <w:r>
                <w:rPr>
                  <w:rStyle w:val="Hyperlink"/>
                  <w:rFonts w:ascii="Adobe Arabic" w:eastAsia="Calibri" w:hAnsi="Adobe Arabic" w:cs="Adobe Arabic"/>
                  <w:color w:val="0D0D0D" w:themeColor="text1" w:themeTint="F2"/>
                  <w:sz w:val="32"/>
                  <w:szCs w:val="32"/>
                  <w:rtl/>
                  <w:lang w:bidi="ar-EG"/>
                </w:rPr>
                <w:t>الذكاء الاصطناعي</w:t>
              </w:r>
            </w:hyperlink>
            <w:r>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092510A0"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6DFB840B"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6505837E"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1F926F63"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4FC7F10C" w14:textId="77777777" w:rsidR="00F01FA2" w:rsidRPr="006B59BE"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44772928"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1169F992"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w:t xml:space="preserve">أهداف الجلسةمحاور الجلسةعند الانتهاء من تنفيذ أنشطة هذه الجلسة التدريبية، سيتمكّن المشاركون من:فهم الأبعاد الأخلاقية المرتبطة باستخدام </w:t>
      </w:r>
      <w:hyperlink r:id="rId538">
        <w:r>
          <w:rPr>
            <w:rStyle w:val="Hyperlink"/>
            <w:rFonts w:cs="PT Bold Heading"/>
            <w:noProof/>
            <w:sz w:val="52"/>
            <w:szCs w:val="56"/>
            <w:rtl/>
          </w:rPr>
          <w:t>الذكاء الاصطناعي</w:t>
        </w:r>
      </w:hyperlink>
      <w:r>
        <w:rPr>
          <w:rFonts w:cs="PT Bold Heading"/>
          <w:noProof/>
          <w:sz w:val="52"/>
          <w:szCs w:val="56"/>
          <w:rtl/>
        </w:rPr>
        <w:t xml:space="preserve"> في بيئة العمل.التعرّف على ظاهرة التحيّز الخوارزمي وتأثيرها على القرارات المؤسّسية.تحديد مسؤوليات القادة في إطار الحوكمة الرقمية.تطوير مهارات بناء أطر أخلاقية لاستخدام </w:t>
      </w:r>
      <w:hyperlink r:id="rId539">
        <w:r>
          <w:rPr>
            <w:rStyle w:val="Hyperlink"/>
            <w:rFonts w:cs="PT Bold Heading"/>
            <w:noProof/>
            <w:sz w:val="52"/>
            <w:szCs w:val="56"/>
            <w:rtl/>
          </w:rPr>
          <w:t>الذكاء الاصطناعي</w:t>
        </w:r>
      </w:hyperlink>
      <w:r>
        <w:rPr>
          <w:rFonts w:cs="PT Bold Heading"/>
          <w:noProof/>
          <w:sz w:val="52"/>
          <w:szCs w:val="56"/>
          <w:rtl/>
        </w:rPr>
        <w:t xml:space="preserve">.اكتساب القدرة على التوازن بين الكفاءة التكنولوجية </w:t>
      </w:r>
      <w:r>
        <w:rPr>
          <w:rFonts w:cs="PT Bold Heading"/>
          <w:noProof/>
          <w:sz w:val="52"/>
          <w:szCs w:val="56"/>
          <w:rtl/>
        </w:rPr>
        <w:lastRenderedPageBreak/>
        <w:t xml:space="preserve">والمسؤولية الأخلاقية.نشاط عصف ذهني.الأبعاد الأخلاقية لاستخدام </w:t>
      </w:r>
      <w:hyperlink r:id="rId540">
        <w:r>
          <w:rPr>
            <w:rStyle w:val="Hyperlink"/>
            <w:rFonts w:cs="PT Bold Heading"/>
            <w:noProof/>
            <w:sz w:val="52"/>
            <w:szCs w:val="56"/>
            <w:rtl/>
          </w:rPr>
          <w:t>الذكاء الاصطناعي</w:t>
        </w:r>
      </w:hyperlink>
      <w:r>
        <w:rPr>
          <w:rFonts w:cs="PT Bold Heading"/>
          <w:noProof/>
          <w:sz w:val="52"/>
          <w:szCs w:val="56"/>
          <w:rtl/>
        </w:rPr>
        <w:t xml:space="preserve">.التحيّز الخوارزمي ومخاطره القيادية.مسؤولية القائد في الحوكمة الرقمية.بناء أطر أخلاقية لاستخدام </w:t>
      </w:r>
      <w:hyperlink r:id="rId541">
        <w:r>
          <w:rPr>
            <w:rStyle w:val="Hyperlink"/>
            <w:rFonts w:cs="PT Bold Heading"/>
            <w:noProof/>
            <w:sz w:val="52"/>
            <w:szCs w:val="56"/>
            <w:rtl/>
          </w:rPr>
          <w:t>الذكاء الاصطناعي</w:t>
        </w:r>
      </w:hyperlink>
      <w:r>
        <w:rPr>
          <w:rFonts w:cs="PT Bold Heading"/>
          <w:noProof/>
          <w:sz w:val="52"/>
          <w:szCs w:val="56"/>
          <w:rtl/>
        </w:rPr>
        <w:t xml:space="preserve">.نشاط تدريبي.التقويم.اليوم الرابعالجلسة الثانيةأخلاقيّات وحوكمة </w:t>
      </w:r>
      <w:hyperlink r:id="rId542">
        <w:r>
          <w:rPr>
            <w:rStyle w:val="Hyperlink"/>
            <w:rFonts w:cs="PT Bold Heading"/>
            <w:noProof/>
            <w:sz w:val="52"/>
            <w:szCs w:val="56"/>
            <w:rtl/>
          </w:rPr>
          <w:t>الذكاء الاصطناعي</w:t>
        </w:r>
      </w:hyperlink>
      <w:r>
        <w:rPr>
          <w:rFonts w:cs="PT Bold Heading"/>
          <w:noProof/>
          <w:sz w:val="52"/>
          <w:szCs w:val="56"/>
          <w:rtl/>
        </w:rPr>
        <w:t xml:space="preserve">أهداف الجلسةمحاور الجلسةعند الانتهاء من تنفيذ أنشطة هذه الجلسة التدريبية، سيتمكّن المشاركون من:فهم الأبعاد الأخلاقية المرتبطة باستخدام </w:t>
      </w:r>
      <w:hyperlink r:id="rId543">
        <w:r>
          <w:rPr>
            <w:rStyle w:val="Hyperlink"/>
            <w:rFonts w:cs="PT Bold Heading"/>
            <w:noProof/>
            <w:sz w:val="52"/>
            <w:szCs w:val="56"/>
            <w:rtl/>
          </w:rPr>
          <w:t>الذكاء الاصطناعي</w:t>
        </w:r>
      </w:hyperlink>
      <w:r>
        <w:rPr>
          <w:rFonts w:cs="PT Bold Heading"/>
          <w:noProof/>
          <w:sz w:val="52"/>
          <w:szCs w:val="56"/>
          <w:rtl/>
        </w:rPr>
        <w:t xml:space="preserve"> في بيئة العمل.التعرّف على ظاهرة التحيّز الخوارزمي وتأثيرها على القرارات المؤسّسية.تحديد مسؤوليات القادة </w:t>
      </w:r>
      <w:r>
        <w:rPr>
          <w:rFonts w:cs="PT Bold Heading"/>
          <w:noProof/>
          <w:sz w:val="52"/>
          <w:szCs w:val="56"/>
          <w:rtl/>
        </w:rPr>
        <w:lastRenderedPageBreak/>
        <w:t xml:space="preserve">في إطار الحوكمة الرقمية.تطوير مهارات بناء أطر أخلاقية لاستخدام </w:t>
      </w:r>
      <w:hyperlink r:id="rId544">
        <w:r>
          <w:rPr>
            <w:rStyle w:val="Hyperlink"/>
            <w:rFonts w:cs="PT Bold Heading"/>
            <w:noProof/>
            <w:sz w:val="52"/>
            <w:szCs w:val="56"/>
            <w:rtl/>
          </w:rPr>
          <w:t>الذكاء الاصطناعي</w:t>
        </w:r>
      </w:hyperlink>
      <w:r>
        <w:rPr>
          <w:rFonts w:cs="PT Bold Heading"/>
          <w:noProof/>
          <w:sz w:val="52"/>
          <w:szCs w:val="56"/>
          <w:rtl/>
        </w:rPr>
        <w:t xml:space="preserve">.اكتساب القدرة على التوازن بين الكفاءة التكنولوجية والمسؤولية الأخلاقية.نشاط عصف ذهني.الأبعاد الأخلاقية لاستخدام </w:t>
      </w:r>
      <w:hyperlink r:id="rId545">
        <w:r>
          <w:rPr>
            <w:rStyle w:val="Hyperlink"/>
            <w:rFonts w:cs="PT Bold Heading"/>
            <w:noProof/>
            <w:sz w:val="52"/>
            <w:szCs w:val="56"/>
            <w:rtl/>
          </w:rPr>
          <w:t>الذكاء الاصطناعي</w:t>
        </w:r>
      </w:hyperlink>
      <w:r>
        <w:rPr>
          <w:rFonts w:cs="PT Bold Heading"/>
          <w:noProof/>
          <w:sz w:val="52"/>
          <w:szCs w:val="56"/>
          <w:rtl/>
        </w:rPr>
        <w:t xml:space="preserve">.التحيّز الخوارزمي ومخاطره القيادية.مسؤولية القائد في الحوكمة الرقمية.بناء أطر أخلاقية لاستخدام </w:t>
      </w:r>
      <w:hyperlink r:id="rId546">
        <w:r>
          <w:rPr>
            <w:rStyle w:val="Hyperlink"/>
            <w:rFonts w:cs="PT Bold Heading"/>
            <w:noProof/>
            <w:sz w:val="52"/>
            <w:szCs w:val="56"/>
            <w:rtl/>
          </w:rPr>
          <w:t>الذكاء الاصطناعي</w:t>
        </w:r>
      </w:hyperlink>
      <w:r>
        <w:rPr>
          <w:rFonts w:cs="PT Bold Heading"/>
          <w:noProof/>
          <w:sz w:val="52"/>
          <w:szCs w:val="56"/>
          <w:rtl/>
        </w:rPr>
        <w:t xml:space="preserve">.نشاط تدريبي.التقويم.اليوم الرابعالجلسة الثانيةأخلاقيّات وحوكمة </w:t>
      </w:r>
      <w:hyperlink r:id="rId547">
        <w:r>
          <w:rPr>
            <w:rStyle w:val="Hyperlink"/>
            <w:rFonts w:cs="PT Bold Heading"/>
            <w:noProof/>
            <w:sz w:val="52"/>
            <w:szCs w:val="56"/>
            <w:rtl/>
          </w:rPr>
          <w:t>الذكاء الاصطناعي</w:t>
        </w:r>
      </w:hyperlink>
    </w:p>
    <w:p w14:paraId="2998186D" w14:textId="77777777" w:rsidR="00691535" w:rsidRDefault="00B100C6" w:rsidP="0005533C">
      <w:pPr>
        <w:bidi w:val="0"/>
        <w:rPr>
          <w:rFonts w:asciiTheme="majorBidi" w:hAnsiTheme="majorBidi" w:cstheme="majorBidi"/>
          <w:szCs w:val="28"/>
          <w:lang w:bidi="ar-SY"/>
        </w:rPr>
      </w:pPr>
      <w:r w:rsidRPr="00B100C6">
        <w:rPr>
          <w:rFonts w:asciiTheme="majorBidi" w:hAnsiTheme="majorBidi" w:cstheme="majorBidi"/>
          <w:noProof/>
          <w:szCs w:val="28"/>
        </w:rPr>
        <mc:AlternateContent>
          <mc:Choice Requires="wps">
            <w:drawing>
              <wp:anchor distT="0" distB="0" distL="114300" distR="114300" simplePos="0" relativeHeight="252178432" behindDoc="0" locked="0" layoutInCell="1" allowOverlap="1" wp14:anchorId="74A0E8B5" wp14:editId="5C0C66FB">
                <wp:simplePos x="0" y="0"/>
                <wp:positionH relativeFrom="column">
                  <wp:posOffset>8700770</wp:posOffset>
                </wp:positionH>
                <wp:positionV relativeFrom="paragraph">
                  <wp:posOffset>6325870</wp:posOffset>
                </wp:positionV>
                <wp:extent cx="2286000" cy="368935"/>
                <wp:effectExtent l="0" t="0" r="0" b="0"/>
                <wp:wrapNone/>
                <wp:docPr id="8430" name="مربع نص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wps:cNvSpPr>
                      <wps:spPr>
                        <a:xfrm rot="1380000">
                          <a:off x="0" y="0"/>
                          <a:ext cx="2286000" cy="368935"/>
                        </a:xfrm>
                        <a:prstGeom prst="rect">
                          <a:avLst/>
                        </a:prstGeom>
                        <a:noFill/>
                      </wps:spPr>
                      <wps:txbx>
                        <w:txbxContent>
                          <w:p w14:paraId="40BE4758"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wps:txbx>
                      <wps:bodyPr wrap="square" rtlCol="1">
                        <a:spAutoFit/>
                      </wps:bodyPr>
                    </wps:wsp>
                  </a:graphicData>
                </a:graphic>
              </wp:anchor>
            </w:drawing>
          </mc:Choice>
          <mc:Fallback>
            <w:pict>
              <v:shape w14:anchorId="74A0E8B5" id="مربع نص 8" o:spid="_x0000_s3167" type="#_x0000_t202" style="position:absolute;left:0;text-align:left;margin-left:685.1pt;margin-top:498.1pt;width:180pt;height:29.05pt;rotation:23;z-index:252178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" filled="f" stroked="f">
                <o:lock v:ext="edit" aspectratio="t"/>
                <v:textbox style="mso-fit-shape-to-text:t">
                  <w:txbxContent>
                    <w:p w14:paraId="40BE4758"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الجلسة الأولى</w:t>
                      </w:r>
                    </w:p>
                  </w:txbxContent>
                </v:textbox>
              </v:shape>
            </w:pict>
          </mc:Fallback>
        </mc:AlternateContent>
      </w:r>
      <w:r w:rsidRPr="00B100C6">
        <w:rPr>
          <w:rFonts w:asciiTheme="majorBidi" w:hAnsiTheme="majorBidi" w:cstheme="majorBidi"/>
          <w:noProof/>
          <w:szCs w:val="28"/>
        </w:rPr>
        <mc:AlternateContent>
          <mc:Choice Requires="wps">
            <w:drawing>
              <wp:anchor distT="0" distB="0" distL="114300" distR="114300" simplePos="0" relativeHeight="252177408" behindDoc="0" locked="0" layoutInCell="1" allowOverlap="1" wp14:anchorId="62D79581" wp14:editId="038F6C67">
                <wp:simplePos x="0" y="0"/>
                <wp:positionH relativeFrom="column">
                  <wp:posOffset>9175750</wp:posOffset>
                </wp:positionH>
                <wp:positionV relativeFrom="paragraph">
                  <wp:posOffset>275590</wp:posOffset>
                </wp:positionV>
                <wp:extent cx="2286000" cy="368935"/>
                <wp:effectExtent l="0" t="0" r="0" b="0"/>
                <wp:wrapNone/>
                <wp:docPr id="8429" name="مربع نص 7"/>
                <wp:cNvGraphicFramePr/>
                <a:graphic xmlns:a="http://schemas.openxmlformats.org/drawingml/2006/main">
                  <a:graphicData uri="http://schemas.microsoft.com/office/word/2010/wordprocessingShape">
                    <wps:wsp>
                      <wps:cNvSpPr txBox="1"/>
                      <wps:spPr>
                        <a:xfrm>
                          <a:off x="0" y="0"/>
                          <a:ext cx="2286000" cy="368935"/>
                        </a:xfrm>
                        <a:prstGeom prst="rect">
                          <a:avLst/>
                        </a:prstGeom>
                        <a:noFill/>
                      </wps:spPr>
                      <wps:txbx>
                        <w:txbxContent>
                          <w:p w14:paraId="18C246A4"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wps:txbx>
                      <wps:bodyPr wrap="square" rtlCol="1">
                        <a:spAutoFit/>
                      </wps:bodyPr>
                    </wps:wsp>
                  </a:graphicData>
                </a:graphic>
              </wp:anchor>
            </w:drawing>
          </mc:Choice>
          <mc:Fallback>
            <w:pict>
              <v:shape w14:anchorId="62D79581" id="مربع نص 7" o:spid="_x0000_s3168" type="#_x0000_t202" style="position:absolute;left:0;text-align:left;margin-left:722.5pt;margin-top:21.7pt;width:180pt;height:29.05pt;z-index:252177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" filled="f" stroked="f">
                <v:textbox style="mso-fit-shape-to-text:t">
                  <w:txbxContent>
                    <w:p w14:paraId="18C246A4" w14:textId="77777777" w:rsidR="005E14CE" w:rsidRDefault="005E14CE" w:rsidP="00B100C6">
                      <w:pPr>
                        <w:pStyle w:val="a9"/>
                        <w:bidi/>
                        <w:spacing w:before="0" w:beforeAutospacing="0" w:after="0" w:afterAutospacing="0"/>
                        <w:jc w:val="center"/>
                        <w:rPr>
                          <w:lang w:bidi="ar-SY"/>
                        </w:rPr>
                      </w:pPr>
                      <w:r>
                        <w:rPr>
                          <w:rFonts w:asciiTheme="minorHAnsi" w:hAnsi="Arial" w:cstheme="minorBidi"/>
                          <w:color w:val="000000" w:themeColor="text1"/>
                          <w:kern w:val="24"/>
                          <w:sz w:val="36"/>
                          <w:szCs w:val="36"/>
                          <w:rtl/>
                          <w:lang w:bidi="ar-EG"/>
                        </w:rPr>
                        <w:t>اليوم التدريبي الأول</w:t>
                      </w:r>
                    </w:p>
                  </w:txbxContent>
                </v:textbox>
              </v:shape>
            </w:pict>
          </mc:Fallback>
        </mc:AlternateContent>
      </w:r>
    </w:p>
    <w:p w14:paraId="4AEDE4E4" w14:textId="77777777" w:rsidR="00691535" w:rsidRDefault="00691535" w:rsidP="00691535">
      <w:pPr>
        <w:spacing w:line="240" w:lineRule="auto"/>
        <w:jc w:val="center"/>
        <w:rPr>
          <w:rFonts w:cs="PT Bold Heading"/>
          <w:sz w:val="52"/>
          <w:szCs w:val="56"/>
          <w:rtl/>
          <w:lang w:bidi="ar-EG"/>
        </w:rPr>
      </w:pPr>
    </w:p>
    <w:p w14:paraId="2372C9C2" w14:textId="77777777" w:rsidR="00691535" w:rsidRDefault="00691535" w:rsidP="00691535">
      <w:pPr>
        <w:pStyle w:val="a5"/>
        <w:spacing w:line="256" w:lineRule="auto"/>
        <w:rPr>
          <w:rFonts w:ascii="Adobe Arabic" w:hAnsi="Adobe Arabic" w:cs="Adobe Arabic"/>
          <w:b/>
          <w:bCs/>
          <w:color w:val="002060"/>
          <w:sz w:val="48"/>
          <w:szCs w:val="36"/>
          <w:rtl/>
        </w:rPr>
      </w:pPr>
    </w:p>
    <w:p w14:paraId="05B2E388" w14:textId="77777777" w:rsidR="00691535" w:rsidRPr="000F1708" w:rsidRDefault="00F9007F" w:rsidP="000F1708">
      <w:pPr>
        <w:bidi w:val="0"/>
        <w:spacing w:after="160" w:line="254" w:lineRule="auto"/>
        <w:jc w:val="center"/>
        <w:rPr>
          <w:rFonts w:cs="PT Bold Heading"/>
          <w:sz w:val="52"/>
          <w:szCs w:val="56"/>
          <w:rtl/>
          <w:lang w:bidi="ar-EG"/>
        </w:rPr>
      </w:pPr>
      <w:r>
        <w:rPr>
          <w:rFonts w:cs="PT Bold Heading"/>
          <w:noProof/>
          <w:sz w:val="52"/>
          <w:szCs w:val="56"/>
          <w:rtl/>
        </w:rPr>
        <w:t xml:space="preserve"> </w:t>
      </w:r>
      <w:r w:rsidR="00691535">
        <w:rPr>
          <w:rFonts w:cs="PT Bold Heading" w:hint="cs"/>
          <w:sz w:val="52"/>
          <w:szCs w:val="56"/>
          <w:rtl/>
        </w:rPr>
        <w:br w:type="page"/>
      </w:r>
    </w:p>
    <w:p w14:paraId="6D7B8E53" w14:textId="615870EC" w:rsidR="00D91E23" w:rsidRDefault="00D91E23" w:rsidP="00D91E23">
      <w:pPr>
        <w:rPr>
          <w:rtl/>
        </w:rPr>
      </w:pPr>
      <w:r w:rsidRPr="00DA7905">
        <w:rPr>
          <w:rFonts w:eastAsia="Times New Roman" w:cs="Times New Roman"/>
          <w:b/>
          <w:bCs/>
          <w:noProof/>
          <w:sz w:val="36"/>
          <w:szCs w:val="36"/>
        </w:rPr>
        <w:lastRenderedPageBreak/>
        <mc:AlternateContent>
          <mc:Choice Requires="wpg">
            <w:drawing>
              <wp:inline distT="0" distB="0" distL="0" distR="0" wp14:anchorId="18F0F3B7" wp14:editId="6EC26F1F">
                <wp:extent cx="5711825" cy="748003"/>
                <wp:effectExtent l="0" t="0" r="22225" b="14605"/>
                <wp:docPr id="1088653229"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088653230" name="مجموعة 881967268"/>
                        <wpg:cNvGrpSpPr/>
                        <wpg:grpSpPr>
                          <a:xfrm>
                            <a:off x="0" y="159523"/>
                            <a:ext cx="5711825" cy="588477"/>
                            <a:chOff x="0" y="159448"/>
                            <a:chExt cx="6312597" cy="652243"/>
                          </a:xfrm>
                        </wpg:grpSpPr>
                        <wps:wsp>
                          <wps:cNvPr id="1088653231"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88653232" name="مربع نص 2043426344"/>
                          <wps:cNvSpPr txBox="1"/>
                          <wps:spPr>
                            <a:xfrm>
                              <a:off x="817519" y="159448"/>
                              <a:ext cx="2073788" cy="453954"/>
                            </a:xfrm>
                            <a:prstGeom prst="rect">
                              <a:avLst/>
                            </a:prstGeom>
                            <a:noFill/>
                          </wps:spPr>
                          <wps:txbx>
                            <w:txbxContent>
                              <w:p w14:paraId="38100515" w14:textId="77777777" w:rsidR="00D91E23" w:rsidRPr="00724F18" w:rsidRDefault="00D91E23" w:rsidP="00D91E23">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088653233"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088653234" name="Picture 1088653234" descr="Light bulb "/>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8F0F3B7" id="_x0000_s3169"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">
                <v:group id="مجموعة 881967268" o:spid="_x0000_s3170"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">
                  <v:roundrect id="مستطيل مستدير الزوايا 769901" o:spid="_x0000_s3171"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" fillcolor="#168489" strokecolor="#168489" strokeweight="1pt">
                    <v:stroke joinstyle="miter"/>
                  </v:roundrect>
                  <v:shape id="مربع نص 2043426344" o:spid="_x0000_s3172"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" filled="f" stroked="f">
                    <v:textbox style="mso-fit-shape-to-text:t">
                      <w:txbxContent>
                        <w:p w14:paraId="38100515" w14:textId="77777777" w:rsidR="00D91E23" w:rsidRPr="00724F18" w:rsidRDefault="00D91E23" w:rsidP="00D91E23">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3173"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" fillcolor="#168489" strokecolor="#168489" strokeweight="1pt">
                    <v:stroke joinstyle="miter"/>
                  </v:roundrect>
                </v:group>
                <v:shape id="Picture 1088653234" o:spid="_x0000_s3174"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">
                  <v:imagedata r:id="rId87" o:title="Light bulb "/>
                </v:shape>
                <w10:anchorlock/>
              </v:group>
            </w:pict>
          </mc:Fallback>
        </mc:AlternateContent>
      </w:r>
    </w:p>
    <w:p w14:paraId="593D31F1" w14:textId="77777777" w:rsidR="006B59BE" w:rsidRPr="004733E9" w:rsidRDefault="006B59BE" w:rsidP="00D91E23">
      <w:pPr>
        <w:rPr>
          <w:rtl/>
        </w:rPr>
      </w:pPr>
      <w:r>
        <w:rPr>
          <w:rtl/>
        </w:rPr>
        <w:t xml:space="preserve">مرحباً بكم في الجلسة الثانية من اليوم الرابع للدورة التدريبية. مع تزايد اعتماد المؤسّسات على </w:t>
      </w:r>
      <w:hyperlink r:id="rId548">
        <w:r>
          <w:rPr>
            <w:rStyle w:val="Hyperlink"/>
            <w:rtl/>
          </w:rPr>
          <w:t>الذكاء الاصطناعي</w:t>
        </w:r>
      </w:hyperlink>
      <w:r>
        <w:rPr>
          <w:rtl/>
        </w:rPr>
        <w:t xml:space="preserve"> في عملياتها اليومية، تظهر تحدّيات أخلاقية وتنظيمية جديدة تتطلّب منّا كقادة انتباهاً خاصاً. </w:t>
      </w:r>
    </w:p>
    <w:p w14:paraId="1BB1D3E7" w14:textId="77777777" w:rsidR="006B59BE" w:rsidRDefault="006B59BE" w:rsidP="00D91E23">
      <w:pPr>
        <w:rPr>
          <w:rtl/>
        </w:rPr>
      </w:pPr>
      <w:r w:rsidRPr="004733E9">
        <w:rPr>
          <w:rtl/>
        </w:rPr>
        <w:t xml:space="preserve">كما قال تيم كوك، الرئيس التنفيذي لشركة آبل: "التكنولوجيا يمكن أن تحقّق الكثير من الخير، لكن ذلك لا يعني أنّها يجب أن تفعل كلّ ما بوسعها. لا بدّ من احترام القيم الإنسانية." </w:t>
      </w:r>
    </w:p>
    <w:p w14:paraId="101B073C" w14:textId="77777777" w:rsidR="006B59BE" w:rsidRPr="004733E9" w:rsidRDefault="006B59BE" w:rsidP="00D91E23">
      <w:pPr>
        <w:rPr>
          <w:rtl/>
        </w:rPr>
      </w:pPr>
      <w:r>
        <w:rPr>
          <w:rtl/>
        </w:rPr>
        <w:t xml:space="preserve">في هذه الجلسة، سنستكشف كيف يمكننا تسخير قوّة </w:t>
      </w:r>
      <w:hyperlink r:id="rId549">
        <w:r>
          <w:rPr>
            <w:rStyle w:val="Hyperlink"/>
            <w:rtl/>
          </w:rPr>
          <w:t>الذكاء الاصطناعي</w:t>
        </w:r>
      </w:hyperlink>
      <w:r>
        <w:rPr>
          <w:rtl/>
        </w:rPr>
        <w:t xml:space="preserve"> مع الحفاظ على المبادئ الأخلاقية والإنسانية في صميم قراراتنا.</w:t>
      </w:r>
    </w:p>
    <w:p w14:paraId="77F132C1" w14:textId="77777777" w:rsidR="006B59BE" w:rsidRDefault="006B59BE" w:rsidP="00D91E23">
      <w:pPr>
        <w:rPr>
          <w:rtl/>
        </w:rPr>
      </w:pPr>
    </w:p>
    <w:p w14:paraId="4AC80EFE" w14:textId="77777777" w:rsidR="004F50BE" w:rsidRDefault="004F50BE" w:rsidP="00D91E23">
      <w:pPr>
        <w:rPr>
          <w:rtl/>
        </w:rPr>
      </w:pPr>
    </w:p>
    <w:p w14:paraId="68AF1372" w14:textId="77777777" w:rsidR="004F50BE" w:rsidRDefault="004F50BE" w:rsidP="00D91E23">
      <w:pPr>
        <w:rPr>
          <w:rtl/>
        </w:rPr>
      </w:pPr>
    </w:p>
    <w:p w14:paraId="066BC799" w14:textId="77777777" w:rsidR="004F50BE" w:rsidRDefault="004F50BE" w:rsidP="00D91E23">
      <w:pPr>
        <w:rPr>
          <w:rtl/>
        </w:rPr>
      </w:pPr>
    </w:p>
    <w:p w14:paraId="57F1FBCA" w14:textId="795564FF" w:rsidR="004F50BE" w:rsidRDefault="004F50BE" w:rsidP="004F50BE">
      <w:pPr>
        <w:jc w:val="center"/>
        <w:rPr>
          <w:rtl/>
        </w:rPr>
      </w:pPr>
      <w:r>
        <w:rPr>
          <w:noProof/>
        </w:rPr>
        <w:drawing>
          <wp:inline distT="0" distB="0" distL="0" distR="0" wp14:anchorId="5C108B10" wp14:editId="01B3CB8B">
            <wp:extent cx="1318152" cy="1272784"/>
            <wp:effectExtent l="0" t="0" r="0" b="3810"/>
            <wp:docPr id="1088653235" name="Picture 108865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55B77C82" w14:textId="77777777" w:rsidR="004F50BE" w:rsidRDefault="004F50BE" w:rsidP="004F50BE">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744548AD" wp14:editId="2102022C">
                <wp:extent cx="5537836" cy="992761"/>
                <wp:effectExtent l="0" t="0" r="0" b="0"/>
                <wp:docPr id="1088653236"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088653237" name="Group 1088653237"/>
                        <wpg:cNvGrpSpPr/>
                        <wpg:grpSpPr>
                          <a:xfrm>
                            <a:off x="1" y="0"/>
                            <a:ext cx="5537836" cy="992761"/>
                            <a:chOff x="0" y="0"/>
                            <a:chExt cx="5538027" cy="992804"/>
                          </a:xfrm>
                        </wpg:grpSpPr>
                        <wps:wsp>
                          <wps:cNvPr id="1088653238" name="TextBox 4"/>
                          <wps:cNvSpPr txBox="1"/>
                          <wps:spPr>
                            <a:xfrm>
                              <a:off x="4688958" y="456229"/>
                              <a:ext cx="849069" cy="536575"/>
                            </a:xfrm>
                            <a:prstGeom prst="rect">
                              <a:avLst/>
                            </a:prstGeom>
                            <a:noFill/>
                          </wps:spPr>
                          <wps:txbx>
                            <w:txbxContent>
                              <w:p w14:paraId="0E0EDAF5" w14:textId="77777777" w:rsidR="004F50BE" w:rsidRDefault="004F50BE" w:rsidP="004F50BE">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088653239" name="Rectangle: Rounded Corners 1088653239"/>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8653240" name="TextBox 7"/>
                          <wps:cNvSpPr txBox="1"/>
                          <wps:spPr>
                            <a:xfrm>
                              <a:off x="0" y="203938"/>
                              <a:ext cx="4493415" cy="536598"/>
                            </a:xfrm>
                            <a:prstGeom prst="rect">
                              <a:avLst/>
                            </a:prstGeom>
                            <a:noFill/>
                          </wps:spPr>
                          <wps:txbx>
                            <w:txbxContent>
                              <w:p w14:paraId="76590426" w14:textId="77777777" w:rsidR="004F50BE" w:rsidRDefault="004F50BE" w:rsidP="004F50BE">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088653241" name="Picture 1088653241" descr="Brainstorming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44548AD" id="_x0000_s3175"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">
                <v:group id="Group 1088653237" o:spid="_x0000_s3176"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">
                  <v:shape id="TextBox 4" o:spid="_x0000_s3177"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" filled="f" stroked="f">
                    <v:textbox style="mso-fit-shape-to-text:t">
                      <w:txbxContent>
                        <w:p w14:paraId="0E0EDAF5" w14:textId="77777777" w:rsidR="004F50BE" w:rsidRDefault="004F50BE" w:rsidP="004F50BE">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088653239" o:spid="_x0000_s3178"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" fillcolor="#168489" stroked="f" strokeweight="1pt">
                    <v:stroke joinstyle="miter"/>
                  </v:roundrect>
                  <v:shape id="TextBox 7" o:spid="_x0000_s3179"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" filled="f" stroked="f">
                    <v:textbox style="mso-fit-shape-to-text:t">
                      <w:txbxContent>
                        <w:p w14:paraId="76590426" w14:textId="77777777" w:rsidR="004F50BE" w:rsidRDefault="004F50BE" w:rsidP="004F50BE">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088653241" o:spid="_x0000_s3180"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">
                  <v:imagedata r:id="rId91" o:title="Brainstorming "/>
                </v:shape>
                <w10:anchorlock/>
              </v:group>
            </w:pict>
          </mc:Fallback>
        </mc:AlternateContent>
      </w:r>
    </w:p>
    <w:p w14:paraId="7B3073DF" w14:textId="1C8F7552" w:rsidR="004F50BE" w:rsidRDefault="004F50BE" w:rsidP="004F50BE">
      <w:pPr>
        <w:rPr>
          <w:rtl/>
        </w:rPr>
      </w:pPr>
      <w:r w:rsidRPr="00E67690">
        <w:rPr>
          <w:noProof/>
          <w:sz w:val="34"/>
        </w:rPr>
        <w:drawing>
          <wp:anchor distT="0" distB="0" distL="114300" distR="114300" simplePos="0" relativeHeight="252834816" behindDoc="0" locked="0" layoutInCell="1" allowOverlap="1" wp14:anchorId="651A060F" wp14:editId="32675081">
            <wp:simplePos x="0" y="0"/>
            <wp:positionH relativeFrom="margin">
              <wp:align>right</wp:align>
            </wp:positionH>
            <wp:positionV relativeFrom="paragraph">
              <wp:posOffset>11801</wp:posOffset>
            </wp:positionV>
            <wp:extent cx="457200" cy="457200"/>
            <wp:effectExtent l="0" t="0" r="0" b="0"/>
            <wp:wrapSquare wrapText="bothSides"/>
            <wp:docPr id="1088653242" name="Picture 1088653242"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hint="cs"/>
          <w:color w:val="168489"/>
          <w:sz w:val="34"/>
          <w:rtl/>
        </w:rPr>
        <w:t>السؤال:</w:t>
      </w:r>
      <w:r>
        <w:rPr>
          <w:rFonts w:hint="cs"/>
          <w:sz w:val="34"/>
          <w:rtl/>
        </w:rPr>
        <w:t xml:space="preserve"> </w:t>
      </w:r>
      <w:r>
        <w:rPr>
          <w:rtl/>
        </w:rPr>
        <w:t xml:space="preserve">ما المخاوف الأخلاقية التي تراودكم عند استخدام </w:t>
      </w:r>
      <w:hyperlink r:id="rId550">
        <w:r>
          <w:rPr>
            <w:rStyle w:val="Hyperlink"/>
            <w:rtl/>
          </w:rPr>
          <w:t>الذكاء الاصطناعي</w:t>
        </w:r>
      </w:hyperlink>
      <w:r>
        <w:rPr>
          <w:rtl/>
        </w:rPr>
        <w:t xml:space="preserve"> في القرارات المؤسّسية؟</w:t>
      </w:r>
    </w:p>
    <w:p w14:paraId="479E1291" w14:textId="1A8CE1CD" w:rsidR="004F50BE" w:rsidRDefault="00D55D9B" w:rsidP="00D55D9B">
      <w:pPr>
        <w:ind w:left="-755"/>
      </w:pPr>
      <w:r>
        <w:rPr>
          <w:noProof/>
        </w:rPr>
        <mc:AlternateContent>
          <mc:Choice Requires="wps">
            <w:drawing>
              <wp:inline distT="0" distB="0" distL="0" distR="0" wp14:anchorId="29BF2A60" wp14:editId="1E64609D">
                <wp:extent cx="6677660" cy="5835650"/>
                <wp:effectExtent l="0" t="0" r="27940" b="12700"/>
                <wp:docPr id="149577913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77660" cy="5835650"/>
                        </a:xfrm>
                        <a:prstGeom prst="roundRect">
                          <a:avLst>
                            <a:gd name="adj" fmla="val 16667"/>
                          </a:avLst>
                        </a:prstGeom>
                        <a:solidFill>
                          <a:srgbClr val="EAF4E4"/>
                        </a:solidFill>
                        <a:ln w="12700">
                          <a:solidFill>
                            <a:schemeClr val="accent6"/>
                          </a:solidFill>
                          <a:miter lim="800000"/>
                          <a:headEnd/>
                          <a:tailEnd/>
                        </a:ln>
                      </wps:spPr>
                      <wps:txbx>
                        <w:txbxContent>
                          <w:p w14:paraId="44D546E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50F1BB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FA7DE2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60161D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E145F6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E9C155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4EC2D5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393F7A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E90E9C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86674C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D99DFA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327390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2C3B68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93D617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2D0A33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9133DE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23B234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1C562D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C6E8CB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819B09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C991FD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96887A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A27E84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805EB5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623424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1B167A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DE1E8F9" w14:textId="77777777" w:rsidR="00D55D9B" w:rsidRDefault="00D55D9B" w:rsidP="00D55D9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29BF2A60" id="_x0000_s3181" style="width:525.8pt;height:459.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" fillcolor="#eaf4e4" strokecolor="#70ad47 [3209]" strokeweight="1pt">
                <v:stroke joinstyle="miter"/>
                <v:textbox inset="0,3mm,0">
                  <w:txbxContent>
                    <w:p w14:paraId="44D546E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50F1BB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FA7DE2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60161D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E145F6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E9C155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4EC2D5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393F7A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E90E9C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86674C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D99DFA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327390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2C3B68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93D617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2D0A33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9133DE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23B234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1C562D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C6E8CB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819B09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C991FD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96887A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A27E84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805EB5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623424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1B167A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DE1E8F9" w14:textId="77777777" w:rsidR="00D55D9B" w:rsidRDefault="00D55D9B" w:rsidP="00D55D9B">
                      <w:pPr>
                        <w:jc w:val="center"/>
                        <w:rPr>
                          <w:sz w:val="22"/>
                          <w:szCs w:val="28"/>
                          <w:rtl/>
                          <w:lang w:bidi="ar-SY"/>
                        </w:rPr>
                      </w:pPr>
                    </w:p>
                  </w:txbxContent>
                </v:textbox>
                <w10:anchorlock/>
              </v:roundrect>
            </w:pict>
          </mc:Fallback>
        </mc:AlternateContent>
      </w:r>
    </w:p>
    <w:p w14:paraId="601483BD" w14:textId="3010E16D" w:rsidR="004F50BE" w:rsidRDefault="004F50BE" w:rsidP="004F50BE">
      <w:pPr>
        <w:jc w:val="center"/>
        <w:rPr>
          <w:rtl/>
        </w:rPr>
      </w:pPr>
      <w:r>
        <w:rPr>
          <w:noProof/>
        </w:rPr>
        <w:drawing>
          <wp:inline distT="0" distB="0" distL="0" distR="0" wp14:anchorId="66C17201" wp14:editId="263F7179">
            <wp:extent cx="1216025" cy="1216025"/>
            <wp:effectExtent l="0" t="0" r="0" b="0"/>
            <wp:docPr id="1088653245" name="Picture 1088653245"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02F91337" w14:textId="027880DC" w:rsidR="00D91E23" w:rsidRPr="004733E9" w:rsidRDefault="00D91E23" w:rsidP="00D91E23">
      <w:pPr>
        <w:rPr>
          <w:rtl/>
        </w:rPr>
      </w:pPr>
      <w:r>
        <w:rPr>
          <w:rFonts w:ascii="Sakkal Majalla" w:hAnsi="Sakkal Majalla"/>
          <w:noProof/>
          <w:color w:val="002060"/>
          <w:sz w:val="34"/>
        </w:rPr>
        <w:lastRenderedPageBreak/>
        <w:t xml:space="preserve">الأبعاد الأخلاقيّة لاستخدام </w:t>
      </w:r>
      <w:hyperlink r:id="rId551">
        <w:r>
          <w:rPr>
            <w:rStyle w:val="Hyperlink"/>
            <w:rFonts w:ascii="Sakkal Majalla" w:hAnsi="Sakkal Majalla"/>
            <w:noProof/>
            <w:color w:val="002060"/>
            <w:sz w:val="34"/>
          </w:rPr>
          <w:t>الذكاء الاصطناعي</w:t>
        </w:r>
      </w:hyperlink>
      <w:r>
        <w:rPr>
          <w:rFonts w:ascii="Sakkal Majalla" w:hAnsi="Sakkal Majalla"/>
          <w:noProof/>
          <w:color w:val="002060"/>
          <w:sz w:val="34"/>
        </w:rPr>
        <w:t xml:space="preserve">الأبعاد الأخلاقيّة لاستخدام </w:t>
      </w:r>
      <w:hyperlink r:id="rId552">
        <w:r>
          <w:rPr>
            <w:rStyle w:val="Hyperlink"/>
            <w:rFonts w:ascii="Sakkal Majalla" w:hAnsi="Sakkal Majalla"/>
            <w:noProof/>
            <w:color w:val="002060"/>
            <w:sz w:val="34"/>
          </w:rPr>
          <w:t>الذكاء الاصطناعي</w:t>
        </w:r>
      </w:hyperlink>
    </w:p>
    <w:p w14:paraId="50B0991C" w14:textId="77777777" w:rsidR="006B59BE" w:rsidRPr="009F77D3" w:rsidRDefault="006B59BE" w:rsidP="009F77D3">
      <w:pPr>
        <w:pStyle w:val="ad"/>
        <w:rPr>
          <w:b w:val="0"/>
          <w:bCs/>
          <w:color w:val="168489"/>
          <w:rtl/>
        </w:rPr>
      </w:pPr>
      <w:r>
        <w:rPr>
          <w:b w:val="0"/>
          <w:bCs/>
          <w:color w:val="168489"/>
          <w:rtl/>
        </w:rPr>
        <w:t>فهم الأخلاقي</w:t>
      </w:r>
      <w:r>
        <w:rPr>
          <w:rFonts w:hint="cs"/>
          <w:b w:val="0"/>
          <w:bCs/>
          <w:color w:val="168489"/>
          <w:rtl/>
        </w:rPr>
        <w:t>ّ</w:t>
      </w:r>
      <w:r>
        <w:rPr>
          <w:b w:val="0"/>
          <w:bCs/>
          <w:color w:val="168489"/>
          <w:rtl/>
        </w:rPr>
        <w:t xml:space="preserve">ات في سياق </w:t>
      </w:r>
      <w:hyperlink r:id="rId553">
        <w:r>
          <w:rPr>
            <w:rStyle w:val="Hyperlink"/>
            <w:b w:val="0"/>
            <w:bCs/>
            <w:color w:val="168489"/>
            <w:rtl/>
          </w:rPr>
          <w:t>الذكاء الاصطناعي</w:t>
        </w:r>
      </w:hyperlink>
    </w:p>
    <w:p w14:paraId="21EEB6E4" w14:textId="0FC6108D" w:rsidR="006B59BE" w:rsidRPr="004733E9" w:rsidRDefault="008E0B6C" w:rsidP="004F50BE">
      <w:pPr>
        <w:rPr>
          <w:rtl/>
        </w:rPr>
      </w:pPr>
      <w:r>
        <w:rPr>
          <w:noProof/>
        </w:rPr>
        <w:drawing>
          <wp:anchor distT="0" distB="0" distL="114300" distR="114300" simplePos="0" relativeHeight="252959744" behindDoc="0" locked="0" layoutInCell="1" allowOverlap="1" wp14:anchorId="733E5036" wp14:editId="3C75A034">
            <wp:simplePos x="0" y="0"/>
            <wp:positionH relativeFrom="margin">
              <wp:align>left</wp:align>
            </wp:positionH>
            <wp:positionV relativeFrom="paragraph">
              <wp:posOffset>6232</wp:posOffset>
            </wp:positionV>
            <wp:extent cx="1223010" cy="1223010"/>
            <wp:effectExtent l="0" t="0" r="0" b="0"/>
            <wp:wrapSquare wrapText="bothSides"/>
            <wp:docPr id="1973968443" name="Picture 1973968443" descr="Manag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Management "/>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Pr>
          <w:rtl/>
        </w:rPr>
        <w:t>الأخلاقي</w:t>
      </w:r>
      <w:r>
        <w:rPr>
          <w:rFonts w:hint="cs"/>
          <w:rtl/>
        </w:rPr>
        <w:t>ّ</w:t>
      </w:r>
      <w:r>
        <w:rPr>
          <w:rtl/>
        </w:rPr>
        <w:t xml:space="preserve">ات في مجال </w:t>
      </w:r>
      <w:hyperlink r:id="rId555">
        <w:r>
          <w:rPr>
            <w:rStyle w:val="Hyperlink"/>
            <w:rtl/>
          </w:rPr>
          <w:t>الذكاء الاصطناعي</w:t>
        </w:r>
      </w:hyperlink>
      <w:r>
        <w:rPr>
          <w:rtl/>
        </w:rPr>
        <w:t xml:space="preserve"> تتعلّق بالمبادئ والقيم التي توجّه تطوير واستخدام أنظمة </w:t>
      </w:r>
      <w:hyperlink r:id="rId556">
        <w:r>
          <w:rPr>
            <w:rStyle w:val="Hyperlink"/>
            <w:rtl/>
          </w:rPr>
          <w:t>الذكاء الاصطناعي</w:t>
        </w:r>
      </w:hyperlink>
      <w:r>
        <w:rPr>
          <w:rtl/>
        </w:rPr>
        <w:t xml:space="preserve">. وفقاً لمنظّمة اليونسكو، هناك مجموعة من القيم العالمية التي يجب أن تكون أساساً لأخلاقيات </w:t>
      </w:r>
      <w:hyperlink r:id="rId557">
        <w:r>
          <w:rPr>
            <w:rStyle w:val="Hyperlink"/>
            <w:rtl/>
          </w:rPr>
          <w:t>الذكاء الاصطناعي</w:t>
        </w:r>
      </w:hyperlink>
      <w:r>
        <w:rPr>
          <w:rtl/>
        </w:rPr>
        <w:t>، بما في ذلك احترام حقوق الإنسان، وحماية التنوّع، والمساواة، والعدالة.</w:t>
      </w:r>
      <w:r>
        <w:t xml:space="preserve"> </w:t>
      </w:r>
    </w:p>
    <w:p w14:paraId="5DEB1BFF" w14:textId="77777777" w:rsidR="006B59BE" w:rsidRDefault="006B59BE" w:rsidP="009F77D3">
      <w:pPr>
        <w:pStyle w:val="ad"/>
        <w:rPr>
          <w:b w:val="0"/>
          <w:bCs/>
          <w:color w:val="168489"/>
          <w:rtl/>
        </w:rPr>
      </w:pPr>
      <w:r w:rsidRPr="009F77D3">
        <w:rPr>
          <w:b w:val="0"/>
          <w:bCs/>
          <w:color w:val="168489"/>
          <w:rtl/>
        </w:rPr>
        <w:t>المبادئ الأخلاقي</w:t>
      </w:r>
      <w:r w:rsidRPr="009F77D3">
        <w:rPr>
          <w:rFonts w:hint="cs"/>
          <w:b w:val="0"/>
          <w:bCs/>
          <w:color w:val="168489"/>
          <w:rtl/>
        </w:rPr>
        <w:t>ّ</w:t>
      </w:r>
      <w:r w:rsidRPr="009F77D3">
        <w:rPr>
          <w:b w:val="0"/>
          <w:bCs/>
          <w:color w:val="168489"/>
          <w:rtl/>
        </w:rPr>
        <w:t>ة الأساسية:</w:t>
      </w:r>
    </w:p>
    <w:p w14:paraId="30D732FA" w14:textId="6AD45526" w:rsidR="008E0B6C" w:rsidRPr="009F77D3" w:rsidRDefault="008E0B6C" w:rsidP="008E0B6C">
      <w:pPr>
        <w:pStyle w:val="ad"/>
        <w:rPr>
          <w:b w:val="0"/>
          <w:bCs/>
          <w:color w:val="168489"/>
          <w:rtl/>
        </w:rPr>
      </w:pPr>
      <w:r w:rsidRPr="008E0B6C">
        <w:rPr>
          <w:b w:val="0"/>
          <w:bCs/>
          <w:noProof/>
          <w:color w:val="168489"/>
        </w:rPr>
        <mc:AlternateContent>
          <mc:Choice Requires="wpg">
            <w:drawing>
              <wp:inline distT="0" distB="0" distL="0" distR="0" wp14:anchorId="6ED37136" wp14:editId="296A3679">
                <wp:extent cx="5819525" cy="1252094"/>
                <wp:effectExtent l="0" t="0" r="10160" b="24765"/>
                <wp:docPr id="1973968444" name="Group 15"/>
                <wp:cNvGraphicFramePr/>
                <a:graphic xmlns:a="http://schemas.openxmlformats.org/drawingml/2006/main">
                  <a:graphicData uri="http://schemas.microsoft.com/office/word/2010/wordprocessingGroup">
                    <wpg:wgp>
                      <wpg:cNvGrpSpPr/>
                      <wpg:grpSpPr>
                        <a:xfrm>
                          <a:off x="0" y="0"/>
                          <a:ext cx="5819525" cy="1252094"/>
                          <a:chOff x="0" y="0"/>
                          <a:chExt cx="5819525" cy="1252094"/>
                        </a:xfrm>
                      </wpg:grpSpPr>
                      <wpg:grpSp>
                        <wpg:cNvPr id="1973968445" name="Group 1973968445"/>
                        <wpg:cNvGrpSpPr/>
                        <wpg:grpSpPr>
                          <a:xfrm>
                            <a:off x="0" y="0"/>
                            <a:ext cx="1132732" cy="1252094"/>
                            <a:chOff x="0" y="0"/>
                            <a:chExt cx="2120066" cy="1805054"/>
                          </a:xfrm>
                        </wpg:grpSpPr>
                        <wpg:grpSp>
                          <wpg:cNvPr id="1973968446" name="Group 1973968446"/>
                          <wpg:cNvGrpSpPr/>
                          <wpg:grpSpPr>
                            <a:xfrm>
                              <a:off x="0" y="0"/>
                              <a:ext cx="2120066" cy="1805054"/>
                              <a:chOff x="0" y="0"/>
                              <a:chExt cx="2809460" cy="2392014"/>
                            </a:xfrm>
                          </wpg:grpSpPr>
                          <wps:wsp>
                            <wps:cNvPr id="1973968447" name="Freeform: Shape 1973968447"/>
                            <wps:cNvSpPr/>
                            <wps:spPr>
                              <a:xfrm flipH="1" flipV="1">
                                <a:off x="0"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48" name="Freeform: Shape 1973968448"/>
                            <wps:cNvSpPr/>
                            <wps:spPr>
                              <a:xfrm>
                                <a:off x="106016"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449" name="TextBox 126"/>
                          <wps:cNvSpPr txBox="1">
                            <a:spLocks noChangeArrowheads="1"/>
                          </wps:cNvSpPr>
                          <wps:spPr bwMode="auto">
                            <a:xfrm flipV="1">
                              <a:off x="104870" y="413982"/>
                              <a:ext cx="1831839" cy="963764"/>
                            </a:xfrm>
                            <a:prstGeom prst="rect">
                              <a:avLst/>
                            </a:prstGeom>
                          </wps:spPr>
                          <wps:txbx>
                            <w:txbxContent>
                              <w:p w14:paraId="1E8CA5A5" w14:textId="07476705"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الشفافية والمساءلة</w:t>
                                </w:r>
                              </w:p>
                            </w:txbxContent>
                          </wps:txbx>
                          <wps:bodyPr rot="0" vert="horz" wrap="square" lIns="0" tIns="45720" rIns="0" bIns="45720" anchor="b" anchorCtr="0" upright="1">
                            <a:noAutofit/>
                          </wps:bodyPr>
                        </wps:wsp>
                      </wpg:grpSp>
                      <wpg:grpSp>
                        <wpg:cNvPr id="1973968450" name="Group 1973968450"/>
                        <wpg:cNvGrpSpPr/>
                        <wpg:grpSpPr>
                          <a:xfrm>
                            <a:off x="1170601" y="0"/>
                            <a:ext cx="4648924" cy="1252094"/>
                            <a:chOff x="1170601" y="0"/>
                            <a:chExt cx="4648924" cy="1252094"/>
                          </a:xfrm>
                        </wpg:grpSpPr>
                        <wpg:grpSp>
                          <wpg:cNvPr id="1973968451" name="Group 1973968451"/>
                          <wpg:cNvGrpSpPr/>
                          <wpg:grpSpPr>
                            <a:xfrm>
                              <a:off x="1170601" y="0"/>
                              <a:ext cx="1132732" cy="1252094"/>
                              <a:chOff x="1170601" y="0"/>
                              <a:chExt cx="2120066" cy="1805054"/>
                            </a:xfrm>
                          </wpg:grpSpPr>
                          <wpg:grpSp>
                            <wpg:cNvPr id="1973968452" name="Group 1973968452"/>
                            <wpg:cNvGrpSpPr/>
                            <wpg:grpSpPr>
                              <a:xfrm>
                                <a:off x="1170601" y="0"/>
                                <a:ext cx="2120066" cy="1805054"/>
                                <a:chOff x="1170601" y="0"/>
                                <a:chExt cx="2809460" cy="2392014"/>
                              </a:xfrm>
                            </wpg:grpSpPr>
                            <wps:wsp>
                              <wps:cNvPr id="1973968453" name="Freeform: Shape 1973968453"/>
                              <wps:cNvSpPr/>
                              <wps:spPr>
                                <a:xfrm flipH="1" flipV="1">
                                  <a:off x="1170601"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54" name="Freeform: Shape 1973968454"/>
                              <wps:cNvSpPr/>
                              <wps:spPr>
                                <a:xfrm>
                                  <a:off x="1276617"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455" name="TextBox 153"/>
                            <wps:cNvSpPr txBox="1">
                              <a:spLocks noChangeArrowheads="1"/>
                            </wps:cNvSpPr>
                            <wps:spPr bwMode="auto">
                              <a:xfrm flipV="1">
                                <a:off x="1275319" y="374408"/>
                                <a:ext cx="1831839" cy="790534"/>
                              </a:xfrm>
                              <a:prstGeom prst="rect">
                                <a:avLst/>
                              </a:prstGeom>
                            </wps:spPr>
                            <wps:txbx>
                              <w:txbxContent>
                                <w:p w14:paraId="744FD2F6" w14:textId="3B411010"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الخصوصية</w:t>
                                  </w:r>
                                </w:p>
                              </w:txbxContent>
                            </wps:txbx>
                            <wps:bodyPr rot="0" vert="horz" wrap="square" lIns="0" tIns="45720" rIns="0" bIns="45720" anchor="b" anchorCtr="0" upright="1">
                              <a:noAutofit/>
                            </wps:bodyPr>
                          </wps:wsp>
                        </wpg:grpSp>
                        <wpg:grpSp>
                          <wpg:cNvPr id="1973968456" name="Group 1973968456"/>
                          <wpg:cNvGrpSpPr/>
                          <wpg:grpSpPr>
                            <a:xfrm>
                              <a:off x="3511166" y="0"/>
                              <a:ext cx="1132732" cy="1252094"/>
                              <a:chOff x="3511166" y="0"/>
                              <a:chExt cx="2120066" cy="1805054"/>
                            </a:xfrm>
                          </wpg:grpSpPr>
                          <wpg:grpSp>
                            <wpg:cNvPr id="1973968457" name="Group 1973968457"/>
                            <wpg:cNvGrpSpPr/>
                            <wpg:grpSpPr>
                              <a:xfrm>
                                <a:off x="3511166" y="0"/>
                                <a:ext cx="2120066" cy="1805054"/>
                                <a:chOff x="3511166" y="0"/>
                                <a:chExt cx="2809460" cy="2392014"/>
                              </a:xfrm>
                            </wpg:grpSpPr>
                            <wps:wsp>
                              <wps:cNvPr id="1973968458" name="Freeform: Shape 1973968458"/>
                              <wps:cNvSpPr/>
                              <wps:spPr>
                                <a:xfrm flipH="1" flipV="1">
                                  <a:off x="3511166"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59" name="Freeform: Shape 1973968459"/>
                              <wps:cNvSpPr/>
                              <wps:spPr>
                                <a:xfrm>
                                  <a:off x="3617182"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460" name="TextBox 144"/>
                            <wps:cNvSpPr txBox="1">
                              <a:spLocks noChangeArrowheads="1"/>
                            </wps:cNvSpPr>
                            <wps:spPr bwMode="auto">
                              <a:xfrm flipV="1">
                                <a:off x="3616036" y="399521"/>
                                <a:ext cx="1831839" cy="992685"/>
                              </a:xfrm>
                              <a:prstGeom prst="rect">
                                <a:avLst/>
                              </a:prstGeom>
                            </wps:spPr>
                            <wps:txbx>
                              <w:txbxContent>
                                <w:p w14:paraId="50179121" w14:textId="5D398E59"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الاستقلالية والكرامة البشرية</w:t>
                                  </w:r>
                                </w:p>
                              </w:txbxContent>
                            </wps:txbx>
                            <wps:bodyPr rot="0" vert="horz" wrap="square" lIns="0" tIns="45720" rIns="0" bIns="45720" anchor="b" anchorCtr="0" upright="1">
                              <a:noAutofit/>
                            </wps:bodyPr>
                          </wps:wsp>
                        </wpg:grpSp>
                        <wpg:grpSp>
                          <wpg:cNvPr id="1973968461" name="Group 1973968461"/>
                          <wpg:cNvGrpSpPr/>
                          <wpg:grpSpPr>
                            <a:xfrm>
                              <a:off x="2346228" y="0"/>
                              <a:ext cx="1132732" cy="1252094"/>
                              <a:chOff x="2346228" y="0"/>
                              <a:chExt cx="2120066" cy="1805054"/>
                            </a:xfrm>
                          </wpg:grpSpPr>
                          <wpg:grpSp>
                            <wpg:cNvPr id="1973968462" name="Group 1973968462"/>
                            <wpg:cNvGrpSpPr/>
                            <wpg:grpSpPr>
                              <a:xfrm>
                                <a:off x="2346228" y="0"/>
                                <a:ext cx="2120066" cy="1805054"/>
                                <a:chOff x="2346228" y="0"/>
                                <a:chExt cx="2809460" cy="2392014"/>
                              </a:xfrm>
                            </wpg:grpSpPr>
                            <wps:wsp>
                              <wps:cNvPr id="1973968463" name="Freeform: Shape 1973968463"/>
                              <wps:cNvSpPr/>
                              <wps:spPr>
                                <a:xfrm flipH="1" flipV="1">
                                  <a:off x="2346228"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64" name="Freeform: Shape 1973968464"/>
                              <wps:cNvSpPr/>
                              <wps:spPr>
                                <a:xfrm>
                                  <a:off x="2452244"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465" name="TextBox 148"/>
                            <wps:cNvSpPr txBox="1">
                              <a:spLocks noChangeArrowheads="1"/>
                            </wps:cNvSpPr>
                            <wps:spPr bwMode="auto">
                              <a:xfrm flipV="1">
                                <a:off x="2451098" y="425635"/>
                                <a:ext cx="1831839" cy="940459"/>
                              </a:xfrm>
                              <a:prstGeom prst="rect">
                                <a:avLst/>
                              </a:prstGeom>
                            </wps:spPr>
                            <wps:txbx>
                              <w:txbxContent>
                                <w:p w14:paraId="0E613706" w14:textId="1A4BD20D"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المنفعة وعدم الإضرار</w:t>
                                  </w:r>
                                </w:p>
                              </w:txbxContent>
                            </wps:txbx>
                            <wps:bodyPr rot="0" vert="horz" wrap="square" lIns="0" tIns="45720" rIns="0" bIns="45720" anchor="b" anchorCtr="0" upright="1">
                              <a:noAutofit/>
                            </wps:bodyPr>
                          </wps:wsp>
                        </wpg:grpSp>
                        <wpg:grpSp>
                          <wpg:cNvPr id="1973968466" name="Group 1973968466"/>
                          <wpg:cNvGrpSpPr/>
                          <wpg:grpSpPr>
                            <a:xfrm>
                              <a:off x="4686793" y="0"/>
                              <a:ext cx="1132732" cy="1252094"/>
                              <a:chOff x="4686793" y="0"/>
                              <a:chExt cx="2120066" cy="1805054"/>
                            </a:xfrm>
                          </wpg:grpSpPr>
                          <wpg:grpSp>
                            <wpg:cNvPr id="1973968467" name="Group 1973968467"/>
                            <wpg:cNvGrpSpPr/>
                            <wpg:grpSpPr>
                              <a:xfrm>
                                <a:off x="4686793" y="0"/>
                                <a:ext cx="2120066" cy="1805054"/>
                                <a:chOff x="4686793" y="0"/>
                                <a:chExt cx="2809460" cy="2392014"/>
                              </a:xfrm>
                            </wpg:grpSpPr>
                            <wps:wsp>
                              <wps:cNvPr id="1973968468" name="Freeform: Shape 1973968468"/>
                              <wps:cNvSpPr/>
                              <wps:spPr>
                                <a:xfrm flipH="1" flipV="1">
                                  <a:off x="4686793" y="781036"/>
                                  <a:ext cx="2809460" cy="1610978"/>
                                </a:xfrm>
                                <a:custGeom>
                                  <a:avLst/>
                                  <a:gdLst>
                                    <a:gd name="connsiteX0" fmla="*/ 2809460 w 2809460"/>
                                    <a:gd name="connsiteY0" fmla="*/ 1610978 h 1610978"/>
                                    <a:gd name="connsiteX1" fmla="*/ 1404730 w 2809460"/>
                                    <a:gd name="connsiteY1" fmla="*/ 238539 h 1610978"/>
                                    <a:gd name="connsiteX2" fmla="*/ 0 w 2809460"/>
                                    <a:gd name="connsiteY2" fmla="*/ 1610978 h 1610978"/>
                                    <a:gd name="connsiteX3" fmla="*/ 0 w 2809460"/>
                                    <a:gd name="connsiteY3" fmla="*/ 468253 h 1610978"/>
                                    <a:gd name="connsiteX4" fmla="*/ 468253 w 2809460"/>
                                    <a:gd name="connsiteY4" fmla="*/ 0 h 1610978"/>
                                    <a:gd name="connsiteX5" fmla="*/ 2341207 w 2809460"/>
                                    <a:gd name="connsiteY5" fmla="*/ 0 h 1610978"/>
                                    <a:gd name="connsiteX6" fmla="*/ 2809460 w 2809460"/>
                                    <a:gd name="connsiteY6" fmla="*/ 468253 h 1610978"/>
                                    <a:gd name="connsiteX7" fmla="*/ 2809460 w 2809460"/>
                                    <a:gd name="connsiteY7" fmla="*/ 1610978 h 161097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809460" h="1610978">
                                      <a:moveTo>
                                        <a:pt x="2809460" y="1610978"/>
                                      </a:moveTo>
                                      <a:lnTo>
                                        <a:pt x="1404730" y="238539"/>
                                      </a:lnTo>
                                      <a:lnTo>
                                        <a:pt x="0" y="1610978"/>
                                      </a:lnTo>
                                      <a:lnTo>
                                        <a:pt x="0" y="468253"/>
                                      </a:lnTo>
                                      <a:cubicBezTo>
                                        <a:pt x="0" y="209644"/>
                                        <a:pt x="209644" y="0"/>
                                        <a:pt x="468253" y="0"/>
                                      </a:cubicBezTo>
                                      <a:lnTo>
                                        <a:pt x="2341207" y="0"/>
                                      </a:lnTo>
                                      <a:cubicBezTo>
                                        <a:pt x="2599816" y="0"/>
                                        <a:pt x="2809460" y="209644"/>
                                        <a:pt x="2809460" y="468253"/>
                                      </a:cubicBezTo>
                                      <a:lnTo>
                                        <a:pt x="2809460" y="1610978"/>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69" name="Freeform: Shape 1973968469"/>
                              <wps:cNvSpPr/>
                              <wps:spPr>
                                <a:xfrm>
                                  <a:off x="4792809" y="0"/>
                                  <a:ext cx="2570922" cy="2259495"/>
                                </a:xfrm>
                                <a:custGeom>
                                  <a:avLst/>
                                  <a:gdLst>
                                    <a:gd name="connsiteX0" fmla="*/ 18239 w 2570922"/>
                                    <a:gd name="connsiteY0" fmla="*/ 0 h 2259495"/>
                                    <a:gd name="connsiteX1" fmla="*/ 2552683 w 2570922"/>
                                    <a:gd name="connsiteY1" fmla="*/ 0 h 2259495"/>
                                    <a:gd name="connsiteX2" fmla="*/ 2562216 w 2570922"/>
                                    <a:gd name="connsiteY2" fmla="*/ 30712 h 2259495"/>
                                    <a:gd name="connsiteX3" fmla="*/ 2570922 w 2570922"/>
                                    <a:gd name="connsiteY3" fmla="*/ 117069 h 2259495"/>
                                    <a:gd name="connsiteX4" fmla="*/ 2570922 w 2570922"/>
                                    <a:gd name="connsiteY4" fmla="*/ 1830999 h 2259495"/>
                                    <a:gd name="connsiteX5" fmla="*/ 2142426 w 2570922"/>
                                    <a:gd name="connsiteY5" fmla="*/ 2259495 h 2259495"/>
                                    <a:gd name="connsiteX6" fmla="*/ 428496 w 2570922"/>
                                    <a:gd name="connsiteY6" fmla="*/ 2259495 h 2259495"/>
                                    <a:gd name="connsiteX7" fmla="*/ 0 w 2570922"/>
                                    <a:gd name="connsiteY7" fmla="*/ 1830999 h 2259495"/>
                                    <a:gd name="connsiteX8" fmla="*/ 0 w 2570922"/>
                                    <a:gd name="connsiteY8" fmla="*/ 117069 h 2259495"/>
                                    <a:gd name="connsiteX9" fmla="*/ 8706 w 2570922"/>
                                    <a:gd name="connsiteY9" fmla="*/ 30712 h 2259495"/>
                                    <a:gd name="connsiteX10" fmla="*/ 18239 w 2570922"/>
                                    <a:gd name="connsiteY10" fmla="*/ 0 h 22594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570922" h="2259495">
                                      <a:moveTo>
                                        <a:pt x="18239" y="0"/>
                                      </a:moveTo>
                                      <a:lnTo>
                                        <a:pt x="2552683" y="0"/>
                                      </a:lnTo>
                                      <a:lnTo>
                                        <a:pt x="2562216" y="30712"/>
                                      </a:lnTo>
                                      <a:cubicBezTo>
                                        <a:pt x="2567925" y="58606"/>
                                        <a:pt x="2570922" y="87488"/>
                                        <a:pt x="2570922" y="117069"/>
                                      </a:cubicBezTo>
                                      <a:lnTo>
                                        <a:pt x="2570922" y="1830999"/>
                                      </a:lnTo>
                                      <a:cubicBezTo>
                                        <a:pt x="2570922" y="2067651"/>
                                        <a:pt x="2379078" y="2259495"/>
                                        <a:pt x="2142426" y="2259495"/>
                                      </a:cubicBezTo>
                                      <a:lnTo>
                                        <a:pt x="428496" y="2259495"/>
                                      </a:lnTo>
                                      <a:cubicBezTo>
                                        <a:pt x="191844" y="2259495"/>
                                        <a:pt x="0" y="2067651"/>
                                        <a:pt x="0" y="1830999"/>
                                      </a:cubicBezTo>
                                      <a:lnTo>
                                        <a:pt x="0" y="117069"/>
                                      </a:lnTo>
                                      <a:cubicBezTo>
                                        <a:pt x="0" y="87488"/>
                                        <a:pt x="2998" y="58606"/>
                                        <a:pt x="8706" y="30712"/>
                                      </a:cubicBezTo>
                                      <a:lnTo>
                                        <a:pt x="18239" y="0"/>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470" name="TextBox 140"/>
                            <wps:cNvSpPr txBox="1">
                              <a:spLocks noChangeArrowheads="1"/>
                            </wps:cNvSpPr>
                            <wps:spPr bwMode="auto">
                              <a:xfrm flipV="1">
                                <a:off x="4856773" y="401113"/>
                                <a:ext cx="1701620" cy="989503"/>
                              </a:xfrm>
                              <a:prstGeom prst="rect">
                                <a:avLst/>
                              </a:prstGeom>
                            </wps:spPr>
                            <wps:txbx>
                              <w:txbxContent>
                                <w:p w14:paraId="0EA18CDA" w14:textId="6A66D565" w:rsid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العدالة والإنصاف</w:t>
                                  </w:r>
                                </w:p>
                              </w:txbxContent>
                            </wps:txbx>
                            <wps:bodyPr rot="0" vert="horz" wrap="square" lIns="0" tIns="45720" rIns="0" bIns="45720" anchor="b" anchorCtr="0" upright="1">
                              <a:noAutofit/>
                            </wps:bodyPr>
                          </wps:wsp>
                        </wpg:grpSp>
                      </wpg:grpSp>
                    </wpg:wgp>
                  </a:graphicData>
                </a:graphic>
              </wp:inline>
            </w:drawing>
          </mc:Choice>
          <mc:Fallback>
            <w:pict>
              <v:group w14:anchorId="6ED37136" id="_x0000_s3182" style="width:458.25pt;height:98.6pt;mso-position-horizontal-relative:char;mso-position-vertical-relative:line" coordsize="58195,1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">
                <v:group id="Group 1973968445" o:spid="_x0000_s3183" style="position:absolute;width:11327;height:12520"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">
                  <v:group id="Group 1973968446" o:spid="_x0000_s3184" style="position:absolute;width:21200;height:18050"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">
                    <v:shape id="Freeform: Shape 1973968447" o:spid="_x0000_s3185" style="position:absolute;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8448" o:spid="_x0000_s3186" style="position:absolute;left:1060;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26" o:spid="_x0000_s3187" type="#_x0000_t202" style="position:absolute;left:1048;top:4139;width:18319;height:9638;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" filled="f" stroked="f">
                    <v:textbox inset="0,,0">
                      <w:txbxContent>
                        <w:p w14:paraId="1E8CA5A5" w14:textId="07476705"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الشفافية والمساءلة</w:t>
                          </w:r>
                        </w:p>
                      </w:txbxContent>
                    </v:textbox>
                  </v:shape>
                </v:group>
                <v:group id="Group 1973968450" o:spid="_x0000_s3188" style="position:absolute;left:11706;width:46489;height:12520" coordorigin="11706" coordsize="46489,1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">
                  <v:group id="Group 1973968451" o:spid="_x0000_s3189" style="position:absolute;left:11706;width:11327;height:12520" coordorigin="11706"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">
                    <v:group id="Group 1973968452" o:spid="_x0000_s3190" style="position:absolute;left:11706;width:21200;height:18050" coordorigin="11706"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">
                      <v:shape id="Freeform: Shape 1973968453" o:spid="_x0000_s3191" style="position:absolute;left:11706;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8454" o:spid="_x0000_s3192" style="position:absolute;left:12766;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&#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53" o:spid="_x0000_s3193" type="#_x0000_t202" style="position:absolute;left:12753;top:3744;width:18318;height:790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" filled="f" stroked="f">
                      <v:textbox inset="0,,0">
                        <w:txbxContent>
                          <w:p w14:paraId="744FD2F6" w14:textId="3B411010"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الخصوصية</w:t>
                            </w:r>
                          </w:p>
                        </w:txbxContent>
                      </v:textbox>
                    </v:shape>
                  </v:group>
                  <v:group id="Group 1973968456" o:spid="_x0000_s3194" style="position:absolute;left:35111;width:11327;height:12520" coordorigin="35111"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">
                    <v:group id="Group 1973968457" o:spid="_x0000_s3195" style="position:absolute;left:35111;width:21201;height:18050" coordorigin="35111"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">
                      <v:shape id="Freeform: Shape 1973968458" o:spid="_x0000_s3196" style="position:absolute;left:35111;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8459" o:spid="_x0000_s3197" style="position:absolute;left:36171;width:25710;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&#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4" o:spid="_x0000_s3198" type="#_x0000_t202" style="position:absolute;left:36160;top:3995;width:18318;height:992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" filled="f" stroked="f">
                      <v:textbox inset="0,,0">
                        <w:txbxContent>
                          <w:p w14:paraId="50179121" w14:textId="5D398E59"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الاستقلالية والكرامة البشرية</w:t>
                            </w:r>
                          </w:p>
                        </w:txbxContent>
                      </v:textbox>
                    </v:shape>
                  </v:group>
                  <v:group id="Group 1973968461" o:spid="_x0000_s3199" style="position:absolute;left:23462;width:11327;height:12520" coordorigin="23462"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">
                    <v:group id="Group 1973968462" o:spid="_x0000_s3200" style="position:absolute;left:23462;width:21200;height:18050" coordorigin="23462"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">
                      <v:shape id="Freeform: Shape 1973968463" o:spid="_x0000_s3201" style="position:absolute;left:23462;top:7810;width:28094;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8464" o:spid="_x0000_s3202" style="position:absolute;left:24522;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8" o:spid="_x0000_s3203" type="#_x0000_t202" style="position:absolute;left:24510;top:4256;width:18319;height:9404;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" filled="f" stroked="f">
                      <v:textbox inset="0,,0">
                        <w:txbxContent>
                          <w:p w14:paraId="0E613706" w14:textId="1A4BD20D" w:rsidR="008E0B6C" w:rsidRP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المنفعة وعدم الإضرار</w:t>
                            </w:r>
                          </w:p>
                        </w:txbxContent>
                      </v:textbox>
                    </v:shape>
                  </v:group>
                  <v:group id="Group 1973968466" o:spid="_x0000_s3204" style="position:absolute;left:46867;width:11328;height:12520" coordorigin="46867" coordsize="21200,18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">
                    <v:group id="Group 1973968467" o:spid="_x0000_s3205" style="position:absolute;left:46867;width:21201;height:18050" coordorigin="46867" coordsize="28094,2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">
                      <v:shape id="Freeform: Shape 1973968468" o:spid="_x0000_s3206" style="position:absolute;left:46867;top:7810;width:28095;height:16110;flip:x y;visibility:visible;mso-wrap-style:square;v-text-anchor:middle" coordsize="2809460,16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" path="m2809460,1610978l1404730,238539,,1610978,,468253c,209644,209644,,468253,l2341207,v258609,,468253,209644,468253,468253l2809460,1610978xe" fillcolor="white [3212]" strokecolor="#168489" strokeweight="1pt">
                        <v:stroke joinstyle="miter"/>
                        <v:path arrowok="t" o:connecttype="custom" o:connectlocs="2809460,1610978;1404730,238539;0,1610978;0,468253;468253,0;2341207,0;2809460,468253;2809460,1610978" o:connectangles="0,0,0,0,0,0,0,0"/>
                      </v:shape>
                      <v:shape id="Freeform: Shape 1973968469" o:spid="_x0000_s3207" style="position:absolute;left:47928;width:25709;height:22594;visibility:visible;mso-wrap-style:square;v-text-anchor:middle" coordsize="2570922,225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" path="m18239,l2552683,r9533,30712c2567925,58606,2570922,87488,2570922,117069r,1713930c2570922,2067651,2379078,2259495,2142426,2259495r-1713930,c191844,2259495,,2067651,,1830999l,117069c,87488,2998,58606,8706,30712l18239,xe" fillcolor="white [3212]" strokecolor="#168489" strokeweight="1pt">
                        <v:stroke joinstyle="miter"/>
                        <v:path arrowok="t" o:connecttype="custom" o:connectlocs="18239,0;2552683,0;2562216,30712;2570922,117069;2570922,1830999;2142426,2259495;428496,2259495;0,1830999;0,117069;8706,30712;18239,0" o:connectangles="0,0,0,0,0,0,0,0,0,0,0"/>
                      </v:shape>
                    </v:group>
                    <v:shape id="TextBox 140" o:spid="_x0000_s3208" type="#_x0000_t202" style="position:absolute;left:48567;top:4011;width:17016;height:9895;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" filled="f" stroked="f">
                      <v:textbox inset="0,,0">
                        <w:txbxContent>
                          <w:p w14:paraId="0EA18CDA" w14:textId="6A66D565" w:rsidR="008E0B6C" w:rsidRDefault="008E0B6C" w:rsidP="008E0B6C">
                            <w:pPr>
                              <w:jc w:val="center"/>
                              <w:rPr>
                                <w:rFonts w:eastAsia="Calibri" w:hAnsi="Adobe Arabic" w:cs="Adobe Arabic"/>
                                <w:b/>
                                <w:bCs/>
                                <w:kern w:val="24"/>
                                <w:sz w:val="36"/>
                                <w:szCs w:val="36"/>
                                <w:lang w:bidi="ar-EG"/>
                              </w:rPr>
                            </w:pPr>
                            <w:r w:rsidRPr="008E0B6C">
                              <w:rPr>
                                <w:rFonts w:eastAsia="Calibri" w:hAnsi="Adobe Arabic" w:cs="Adobe Arabic"/>
                                <w:b/>
                                <w:bCs/>
                                <w:kern w:val="24"/>
                                <w:sz w:val="36"/>
                                <w:szCs w:val="36"/>
                                <w:rtl/>
                                <w:lang w:bidi="ar-EG"/>
                              </w:rPr>
                              <w:t>العدالة والإنصاف</w:t>
                            </w:r>
                          </w:p>
                        </w:txbxContent>
                      </v:textbox>
                    </v:shape>
                  </v:group>
                </v:group>
                <w10:anchorlock/>
              </v:group>
            </w:pict>
          </mc:Fallback>
        </mc:AlternateContent>
      </w:r>
    </w:p>
    <w:p w14:paraId="1F9DF74E" w14:textId="77777777" w:rsidR="006B59BE" w:rsidRPr="004733E9" w:rsidRDefault="006B59BE" w:rsidP="004F50BE">
      <w:pPr>
        <w:rPr>
          <w:rtl/>
        </w:rPr>
      </w:pPr>
      <w:r>
        <w:rPr>
          <w:color w:val="168489"/>
          <w:rtl/>
        </w:rPr>
        <w:t>1. العدالة والإنصاف:</w:t>
      </w:r>
      <w:r>
        <w:rPr>
          <w:rtl/>
        </w:rPr>
        <w:t xml:space="preserve"> ضمان توزيع فوائد ومخاطر </w:t>
      </w:r>
      <w:hyperlink r:id="rId558">
        <w:r>
          <w:rPr>
            <w:rStyle w:val="Hyperlink"/>
            <w:rtl/>
          </w:rPr>
          <w:t>الذكاء الاصطناعي</w:t>
        </w:r>
      </w:hyperlink>
      <w:r>
        <w:rPr>
          <w:rtl/>
        </w:rPr>
        <w:t xml:space="preserve"> بشكل عادل.</w:t>
      </w:r>
    </w:p>
    <w:p w14:paraId="0A2533DF" w14:textId="77777777" w:rsidR="006B59BE" w:rsidRPr="004733E9" w:rsidRDefault="006B59BE" w:rsidP="004F50BE">
      <w:pPr>
        <w:rPr>
          <w:rtl/>
        </w:rPr>
      </w:pPr>
      <w:r w:rsidRPr="009F77D3">
        <w:rPr>
          <w:color w:val="168489"/>
          <w:rtl/>
        </w:rPr>
        <w:t>2. الاستقلالية والكرامة البشرية:</w:t>
      </w:r>
      <w:r w:rsidRPr="004733E9">
        <w:rPr>
          <w:rtl/>
        </w:rPr>
        <w:t xml:space="preserve"> احترام قدرة البشر على اتخاذ قراراتهم الخاصّة.</w:t>
      </w:r>
    </w:p>
    <w:p w14:paraId="50439EE5" w14:textId="77777777" w:rsidR="006B59BE" w:rsidRPr="004733E9" w:rsidRDefault="006B59BE" w:rsidP="004F50BE">
      <w:pPr>
        <w:rPr>
          <w:rtl/>
        </w:rPr>
      </w:pPr>
      <w:r w:rsidRPr="009F77D3">
        <w:rPr>
          <w:color w:val="168489"/>
          <w:rtl/>
        </w:rPr>
        <w:t>3. المنفعة وعدم الإضرار:</w:t>
      </w:r>
      <w:r w:rsidRPr="004733E9">
        <w:rPr>
          <w:rtl/>
        </w:rPr>
        <w:t xml:space="preserve"> تعظيم الفوائد وتقليل الأضرار.</w:t>
      </w:r>
    </w:p>
    <w:p w14:paraId="4D338976" w14:textId="77777777" w:rsidR="006B59BE" w:rsidRPr="004733E9" w:rsidRDefault="006B59BE" w:rsidP="004F50BE">
      <w:pPr>
        <w:rPr>
          <w:rtl/>
        </w:rPr>
      </w:pPr>
      <w:r w:rsidRPr="009F77D3">
        <w:rPr>
          <w:color w:val="168489"/>
          <w:rtl/>
        </w:rPr>
        <w:t>4. الخصوصية:</w:t>
      </w:r>
      <w:r w:rsidRPr="004733E9">
        <w:rPr>
          <w:rtl/>
        </w:rPr>
        <w:t xml:space="preserve"> حماية البيانات الشخصية وضمان السيطرة الفردية عليها.</w:t>
      </w:r>
    </w:p>
    <w:p w14:paraId="4D2D5EA4" w14:textId="77777777" w:rsidR="006B59BE" w:rsidRPr="004733E9" w:rsidRDefault="006B59BE" w:rsidP="004F50BE">
      <w:pPr>
        <w:rPr>
          <w:rtl/>
        </w:rPr>
      </w:pPr>
      <w:r w:rsidRPr="009F77D3">
        <w:rPr>
          <w:color w:val="168489"/>
          <w:rtl/>
        </w:rPr>
        <w:t>5. الشفافية والمساءلة:</w:t>
      </w:r>
      <w:r w:rsidRPr="004733E9">
        <w:rPr>
          <w:rtl/>
        </w:rPr>
        <w:t xml:space="preserve"> القدرة على شرح وتبرير القرارات المتخذة.</w:t>
      </w:r>
    </w:p>
    <w:p w14:paraId="60948D32" w14:textId="3128EA67" w:rsidR="006B59BE" w:rsidRPr="009F77D3" w:rsidRDefault="006B59BE" w:rsidP="009F77D3">
      <w:pPr>
        <w:pStyle w:val="ad"/>
        <w:rPr>
          <w:b w:val="0"/>
          <w:bCs/>
          <w:color w:val="168489"/>
          <w:rtl/>
        </w:rPr>
      </w:pPr>
      <w:r w:rsidRPr="009F77D3">
        <w:rPr>
          <w:b w:val="0"/>
          <w:bCs/>
          <w:color w:val="168489"/>
          <w:rtl/>
        </w:rPr>
        <w:t>التحدّيات الأخلاقية المعاصرة:</w:t>
      </w:r>
      <w:r w:rsidR="008E0B6C" w:rsidRPr="008E0B6C">
        <w:t xml:space="preserve"> </w:t>
      </w:r>
    </w:p>
    <w:p w14:paraId="3DF9AC47" w14:textId="09B53DA0" w:rsidR="006B59BE" w:rsidRPr="004733E9" w:rsidRDefault="008E0B6C" w:rsidP="004F50BE">
      <w:pPr>
        <w:rPr>
          <w:rtl/>
        </w:rPr>
      </w:pPr>
      <w:r>
        <w:rPr>
          <w:noProof/>
        </w:rPr>
        <w:drawing>
          <wp:anchor distT="0" distB="0" distL="114300" distR="114300" simplePos="0" relativeHeight="252960768" behindDoc="0" locked="0" layoutInCell="1" allowOverlap="1" wp14:anchorId="2914600D" wp14:editId="33E6E3B3">
            <wp:simplePos x="0" y="0"/>
            <wp:positionH relativeFrom="margin">
              <wp:align>left</wp:align>
            </wp:positionH>
            <wp:positionV relativeFrom="paragraph">
              <wp:posOffset>334556</wp:posOffset>
            </wp:positionV>
            <wp:extent cx="938530" cy="938530"/>
            <wp:effectExtent l="0" t="0" r="0" b="0"/>
            <wp:wrapSquare wrapText="bothSides"/>
            <wp:docPr id="1973968471" name="Picture 1973968471" descr="Perseveranc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Perseverance "/>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940921" cy="940921"/>
                    </a:xfrm>
                    <a:prstGeom prst="rect">
                      <a:avLst/>
                    </a:prstGeom>
                    <a:noFill/>
                    <a:ln>
                      <a:noFill/>
                    </a:ln>
                  </pic:spPr>
                </pic:pic>
              </a:graphicData>
            </a:graphic>
            <wp14:sizeRelH relativeFrom="margin">
              <wp14:pctWidth>0</wp14:pctWidth>
            </wp14:sizeRelH>
            <wp14:sizeRelV relativeFrom="margin">
              <wp14:pctHeight>0</wp14:pctHeight>
            </wp14:sizeRelV>
          </wp:anchor>
        </w:drawing>
      </w:r>
      <w:r>
        <w:rPr>
          <w:rtl/>
        </w:rPr>
        <w:t xml:space="preserve">تُظهر إحصائيات حديثة من معهد ماكينزي العالمي أنّ 56% من المديرين التنفيذيين يعتبرون أنّ المخاوف الأخلاقية هي أكبر عائق أمام تبنّي </w:t>
      </w:r>
      <w:hyperlink r:id="rId560">
        <w:r>
          <w:rPr>
            <w:rStyle w:val="Hyperlink"/>
            <w:rtl/>
          </w:rPr>
          <w:t>الذكاء الاصطناعي</w:t>
        </w:r>
      </w:hyperlink>
      <w:r>
        <w:rPr>
          <w:rtl/>
        </w:rPr>
        <w:t xml:space="preserve"> في مؤسّساتهم. ومن بين هذه المخاوف:</w:t>
      </w:r>
    </w:p>
    <w:p w14:paraId="2E52F5F6" w14:textId="77777777" w:rsidR="006B59BE" w:rsidRPr="004733E9" w:rsidRDefault="006B59BE" w:rsidP="004F50BE">
      <w:pPr>
        <w:rPr>
          <w:rtl/>
        </w:rPr>
      </w:pPr>
      <w:r w:rsidRPr="009F77D3">
        <w:rPr>
          <w:color w:val="168489"/>
          <w:rtl/>
        </w:rPr>
        <w:t xml:space="preserve">- صنع القرار الآلي: </w:t>
      </w:r>
      <w:r w:rsidRPr="004733E9">
        <w:rPr>
          <w:rtl/>
        </w:rPr>
        <w:t>هل يمكن أن نسمح للآلات باتخاذ قرارات مصيرية؟</w:t>
      </w:r>
    </w:p>
    <w:p w14:paraId="3FB2B3DC" w14:textId="77777777" w:rsidR="006B59BE" w:rsidRPr="004733E9" w:rsidRDefault="006B59BE" w:rsidP="004F50BE">
      <w:pPr>
        <w:rPr>
          <w:rtl/>
        </w:rPr>
      </w:pPr>
      <w:r w:rsidRPr="009F77D3">
        <w:rPr>
          <w:color w:val="168489"/>
          <w:rtl/>
        </w:rPr>
        <w:t>- الرقابة الرقمية:</w:t>
      </w:r>
      <w:r w:rsidRPr="004733E9">
        <w:rPr>
          <w:rtl/>
        </w:rPr>
        <w:t xml:space="preserve"> كيف نوازن بين مراقبة الأداء وحقّ الموظّفين في الخصوصية؟</w:t>
      </w:r>
    </w:p>
    <w:p w14:paraId="45AAE26D" w14:textId="77777777" w:rsidR="006B59BE" w:rsidRPr="004733E9" w:rsidRDefault="006B59BE" w:rsidP="004F50BE">
      <w:pPr>
        <w:rPr>
          <w:rtl/>
        </w:rPr>
      </w:pPr>
      <w:r w:rsidRPr="009F77D3">
        <w:rPr>
          <w:color w:val="168489"/>
          <w:rtl/>
        </w:rPr>
        <w:t>- المساواة في الوصول:</w:t>
      </w:r>
      <w:r w:rsidRPr="004733E9">
        <w:rPr>
          <w:rtl/>
        </w:rPr>
        <w:t xml:space="preserve"> ضمان عدم خلق فجوة رقمية جديدة داخل المؤسّسة.</w:t>
      </w:r>
    </w:p>
    <w:p w14:paraId="47BD51D4" w14:textId="1744B82F" w:rsidR="006B59BE" w:rsidRPr="009F77D3" w:rsidRDefault="009F77D3" w:rsidP="009F77D3">
      <w:pPr>
        <w:pStyle w:val="ad"/>
        <w:rPr>
          <w:b w:val="0"/>
          <w:bCs/>
          <w:color w:val="168489"/>
          <w:rtl/>
        </w:rPr>
      </w:pPr>
      <w:r w:rsidRPr="00E42DAD">
        <w:rPr>
          <w:noProof/>
        </w:rPr>
        <w:lastRenderedPageBreak/>
        <mc:AlternateContent>
          <mc:Choice Requires="wpg">
            <w:drawing>
              <wp:anchor distT="0" distB="0" distL="114300" distR="114300" simplePos="0" relativeHeight="252884992" behindDoc="0" locked="0" layoutInCell="1" allowOverlap="1" wp14:anchorId="425AA1A4" wp14:editId="739D6A3E">
                <wp:simplePos x="0" y="0"/>
                <wp:positionH relativeFrom="margin">
                  <wp:posOffset>4995545</wp:posOffset>
                </wp:positionH>
                <wp:positionV relativeFrom="paragraph">
                  <wp:posOffset>10603</wp:posOffset>
                </wp:positionV>
                <wp:extent cx="735965" cy="661670"/>
                <wp:effectExtent l="0" t="0" r="6985" b="5080"/>
                <wp:wrapSquare wrapText="bothSides"/>
                <wp:docPr id="1608698073"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8074" name="Picture 1608698074"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8075" name="Rectangle: Rounded Corners 1608698075"/>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5CC9F6C" id="Group 20" o:spid="_x0000_s1026" style="position:absolute;margin-left:393.35pt;margin-top:.85pt;width:57.95pt;height:52.1pt;z-index:252884992;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">
                <v:shape id="Picture 1608698074"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">
                  <v:imagedata r:id="rId122" o:title="Reference "/>
                </v:shape>
                <v:roundrect id="Rectangle: Rounded Corners 160869807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" fillcolor="#168489" strokecolor="#168489" strokeweight="1pt">
                  <v:stroke joinstyle="miter"/>
                </v:roundrect>
                <w10:wrap type="square" anchorx="margin"/>
              </v:group>
            </w:pict>
          </mc:Fallback>
        </mc:AlternateContent>
      </w:r>
      <w:r w:rsidR="006B59BE" w:rsidRPr="009F77D3">
        <w:rPr>
          <w:b w:val="0"/>
          <w:bCs/>
          <w:color w:val="168489"/>
          <w:rtl/>
        </w:rPr>
        <w:t xml:space="preserve"> حالة دراس</w:t>
      </w:r>
      <w:r w:rsidR="006B59BE" w:rsidRPr="009F77D3">
        <w:rPr>
          <w:rFonts w:hint="cs"/>
          <w:b w:val="0"/>
          <w:bCs/>
          <w:color w:val="168489"/>
          <w:rtl/>
        </w:rPr>
        <w:t>ي</w:t>
      </w:r>
      <w:r w:rsidR="006B59BE" w:rsidRPr="009F77D3">
        <w:rPr>
          <w:b w:val="0"/>
          <w:bCs/>
          <w:color w:val="168489"/>
          <w:rtl/>
        </w:rPr>
        <w:t xml:space="preserve">ة: </w:t>
      </w:r>
    </w:p>
    <w:p w14:paraId="44F910E0" w14:textId="0F8B15F5" w:rsidR="006B59BE" w:rsidRPr="009F77D3" w:rsidRDefault="006B59BE" w:rsidP="009F77D3">
      <w:pPr>
        <w:pStyle w:val="ad"/>
        <w:rPr>
          <w:b w:val="0"/>
          <w:bCs/>
          <w:rtl/>
        </w:rPr>
      </w:pPr>
      <w:r>
        <w:rPr>
          <w:b w:val="0"/>
          <w:bCs/>
          <w:rtl/>
        </w:rPr>
        <w:t>التوظيف المدعوم ب</w:t>
      </w:r>
      <w:hyperlink r:id="rId561">
        <w:r>
          <w:rPr>
            <w:rStyle w:val="Hyperlink"/>
            <w:b w:val="0"/>
            <w:bCs/>
            <w:rtl/>
          </w:rPr>
          <w:t>الذكاء الاصطناعي</w:t>
        </w:r>
      </w:hyperlink>
      <w:r>
        <w:rPr>
          <w:b w:val="0"/>
          <w:bCs/>
          <w:rtl/>
        </w:rPr>
        <w:t xml:space="preserve"> في شركة أمازون</w:t>
      </w:r>
      <w:r>
        <w:t xml:space="preserve"> </w:t>
      </w:r>
    </w:p>
    <w:p w14:paraId="22093991" w14:textId="65D60AE1" w:rsidR="006B59BE" w:rsidRPr="004733E9" w:rsidRDefault="008E0B6C" w:rsidP="004F50BE">
      <w:pPr>
        <w:rPr>
          <w:rtl/>
        </w:rPr>
      </w:pPr>
      <w:r>
        <w:rPr>
          <w:noProof/>
        </w:rPr>
        <w:drawing>
          <wp:anchor distT="0" distB="0" distL="114300" distR="114300" simplePos="0" relativeHeight="252961792" behindDoc="0" locked="0" layoutInCell="1" allowOverlap="1" wp14:anchorId="0318EF9F" wp14:editId="753688E7">
            <wp:simplePos x="0" y="0"/>
            <wp:positionH relativeFrom="margin">
              <wp:align>left</wp:align>
            </wp:positionH>
            <wp:positionV relativeFrom="paragraph">
              <wp:posOffset>33271</wp:posOffset>
            </wp:positionV>
            <wp:extent cx="1668780" cy="1767205"/>
            <wp:effectExtent l="0" t="0" r="7620" b="4445"/>
            <wp:wrapSquare wrapText="bothSides"/>
            <wp:docPr id="1973968472" name="Picture 1973968472" descr="Amazon logo on transparent background 14018561 Vector Art at Vectee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Amazon logo on transparent background 14018561 Vector Art at Vecteezy"/>
                    <pic:cNvPicPr>
                      <a:picLocks noChangeAspect="1" noChangeArrowheads="1"/>
                    </pic:cNvPicPr>
                  </pic:nvPicPr>
                  <pic:blipFill rotWithShape="1">
                    <a:blip r:embed="rId562" cstate="print">
                      <a:extLst>
                        <a:ext uri="{28A0092B-C50C-407E-A947-70E740481C1C}">
                          <a14:useLocalDpi xmlns:a14="http://schemas.microsoft.com/office/drawing/2010/main" val="0"/>
                        </a:ext>
                      </a:extLst>
                    </a:blip>
                    <a:srcRect l="15399" t="13171" r="15593" b="13738"/>
                    <a:stretch/>
                  </pic:blipFill>
                  <pic:spPr bwMode="auto">
                    <a:xfrm>
                      <a:off x="0" y="0"/>
                      <a:ext cx="1668780" cy="17672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tl/>
        </w:rPr>
        <w:t xml:space="preserve">في عام 2018، كشفت أمازون أنّها أوقفت استخدام نظام ذكاء اصطناعي للتوظيف بعد اكتشاف أنّه متحيّز ضدّ النساء. تمّ تدريب النظام على بيانات السير الذاتية المقدّمة للشركة على مدى عشر سنوات، والتي كانت في غالبيتها من الرجال. نتيجة لذلك، تعلّم النظام تفضيل المرشّحين الذكور وخفض تصنيف السير الذاتية التي تحتوي على كلمات مرتبطة بالنساء. هذه الحالة تسلّط الضوء على أهمية مراجعة وتقييم أنظمة </w:t>
      </w:r>
      <w:hyperlink r:id="rId563">
        <w:r>
          <w:rPr>
            <w:rStyle w:val="Hyperlink"/>
            <w:rtl/>
          </w:rPr>
          <w:t>الذكاء الاصطناعي</w:t>
        </w:r>
      </w:hyperlink>
      <w:r>
        <w:rPr>
          <w:rtl/>
        </w:rPr>
        <w:t xml:space="preserve"> للتأكّد من أنّها لا تعزّز التحيّزات الموجودة.</w:t>
      </w:r>
    </w:p>
    <w:p w14:paraId="56F2417F" w14:textId="206192C2" w:rsidR="006B59BE" w:rsidRDefault="004F50BE" w:rsidP="004F50BE">
      <w:pPr>
        <w:rPr>
          <w:rtl/>
        </w:rPr>
      </w:pPr>
      <w:r w:rsidRPr="002A078C">
        <w:rPr>
          <w:rFonts w:ascii="Sakkal Majalla" w:hAnsi="Sakkal Majalla"/>
          <w:noProof/>
          <w:color w:val="002060"/>
          <w:sz w:val="34"/>
        </w:rPr>
        <mc:AlternateContent>
          <mc:Choice Requires="wpg">
            <w:drawing>
              <wp:inline distT="0" distB="0" distL="0" distR="0" wp14:anchorId="5A47E7A1" wp14:editId="44FB3BEB">
                <wp:extent cx="5731510" cy="895350"/>
                <wp:effectExtent l="0" t="0" r="21590" b="19050"/>
                <wp:docPr id="1088653246"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88653247"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24" name="مجموعة 39"/>
                        <wpg:cNvGrpSpPr/>
                        <wpg:grpSpPr>
                          <a:xfrm>
                            <a:off x="0" y="0"/>
                            <a:ext cx="5731510" cy="895350"/>
                            <a:chOff x="0" y="0"/>
                            <a:chExt cx="5878196" cy="918845"/>
                          </a:xfrm>
                        </wpg:grpSpPr>
                        <wpg:grpSp>
                          <wpg:cNvPr id="1025" name="مجموعة 40"/>
                          <wpg:cNvGrpSpPr/>
                          <wpg:grpSpPr>
                            <a:xfrm>
                              <a:off x="0" y="0"/>
                              <a:ext cx="5878196" cy="918845"/>
                              <a:chOff x="0" y="0"/>
                              <a:chExt cx="6240348" cy="919070"/>
                            </a:xfrm>
                          </wpg:grpSpPr>
                          <wpg:grpSp>
                            <wpg:cNvPr id="1026" name="مجموعة 41"/>
                            <wpg:cNvGrpSpPr/>
                            <wpg:grpSpPr>
                              <a:xfrm>
                                <a:off x="0" y="169208"/>
                                <a:ext cx="5433072" cy="580613"/>
                                <a:chOff x="0" y="169208"/>
                                <a:chExt cx="5433072" cy="580613"/>
                              </a:xfrm>
                            </wpg:grpSpPr>
                            <wps:wsp>
                              <wps:cNvPr id="10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2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32" name="مربع نص 41"/>
                          <wps:cNvSpPr txBox="1"/>
                          <wps:spPr>
                            <a:xfrm>
                              <a:off x="204484" y="257055"/>
                              <a:ext cx="4616071" cy="387740"/>
                            </a:xfrm>
                            <a:prstGeom prst="rect">
                              <a:avLst/>
                            </a:prstGeom>
                            <a:noFill/>
                          </wps:spPr>
                          <wps:txbx>
                            <w:txbxContent>
                              <w:p w14:paraId="1D1677E3" w14:textId="2F8D941C"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التحي</w:t>
                                </w:r>
                                <w:r w:rsidRPr="009F77D3">
                                  <w:rPr>
                                    <w:rFonts w:eastAsia="Calibri" w:hAnsi="Adobe Arabic" w:cs="Adobe Arabic" w:hint="cs"/>
                                    <w:b/>
                                    <w:bCs/>
                                    <w:color w:val="FFFFFF"/>
                                    <w:kern w:val="24"/>
                                    <w:sz w:val="36"/>
                                    <w:szCs w:val="36"/>
                                    <w:rtl/>
                                    <w:lang w:bidi="ar-EG"/>
                                  </w:rPr>
                                  <w:t>ّ</w:t>
                                </w:r>
                                <w:r w:rsidRPr="009F77D3">
                                  <w:rPr>
                                    <w:rFonts w:eastAsia="Calibri" w:hAnsi="Adobe Arabic" w:cs="Adobe Arabic"/>
                                    <w:b/>
                                    <w:bCs/>
                                    <w:color w:val="FFFFFF"/>
                                    <w:kern w:val="24"/>
                                    <w:sz w:val="36"/>
                                    <w:szCs w:val="36"/>
                                    <w:rtl/>
                                    <w:lang w:bidi="ar-EG"/>
                                  </w:rPr>
                                  <w:t>ز الخوارزمي ومخاطره القيادية</w:t>
                                </w:r>
                              </w:p>
                            </w:txbxContent>
                          </wps:txbx>
                          <wps:bodyPr wrap="square" rtlCol="1">
                            <a:spAutoFit/>
                          </wps:bodyPr>
                        </wps:wsp>
                      </wpg:grpSp>
                    </wpg:wgp>
                  </a:graphicData>
                </a:graphic>
              </wp:inline>
            </w:drawing>
          </mc:Choice>
          <mc:Fallback>
            <w:pict>
              <v:group w14:anchorId="5A47E7A1" id="_x0000_s320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">
                <v:shape id="صورة 38" o:spid="_x0000_s321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">
                  <v:imagedata r:id="rId95" o:title=""/>
                </v:shape>
                <v:group id="مجموعة 39" o:spid="_x0000_s321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group id="مجموعة 40" o:spid="_x0000_s321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">
                    <v:group id="مجموعة 41" o:spid="_x0000_s321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">
                      <v:shape id="شكل حر 42" o:spid="_x0000_s321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21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" fillcolor="#168489" stroked="f" strokeweight="1pt">
                        <v:stroke joinstyle="miter"/>
                      </v:roundrect>
                    </v:group>
                    <v:oval id="شكل بيضاوي 44" o:spid="_x0000_s321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" filled="f" strokecolor="#a5a5a5 [2092]" strokeweight="1pt">
                      <v:stroke joinstyle="miter"/>
                    </v:oval>
                  </v:group>
                  <v:shape id="مربع نص 41" o:spid="_x0000_s321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" filled="f" stroked="f">
                    <v:textbox style="mso-fit-shape-to-text:t">
                      <w:txbxContent>
                        <w:p w14:paraId="1D1677E3" w14:textId="2F8D941C"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التحي</w:t>
                          </w:r>
                          <w:r w:rsidRPr="009F77D3">
                            <w:rPr>
                              <w:rFonts w:eastAsia="Calibri" w:hAnsi="Adobe Arabic" w:cs="Adobe Arabic" w:hint="cs"/>
                              <w:b/>
                              <w:bCs/>
                              <w:color w:val="FFFFFF"/>
                              <w:kern w:val="24"/>
                              <w:sz w:val="36"/>
                              <w:szCs w:val="36"/>
                              <w:rtl/>
                              <w:lang w:bidi="ar-EG"/>
                            </w:rPr>
                            <w:t>ّ</w:t>
                          </w:r>
                          <w:r w:rsidRPr="009F77D3">
                            <w:rPr>
                              <w:rFonts w:eastAsia="Calibri" w:hAnsi="Adobe Arabic" w:cs="Adobe Arabic"/>
                              <w:b/>
                              <w:bCs/>
                              <w:color w:val="FFFFFF"/>
                              <w:kern w:val="24"/>
                              <w:sz w:val="36"/>
                              <w:szCs w:val="36"/>
                              <w:rtl/>
                              <w:lang w:bidi="ar-EG"/>
                            </w:rPr>
                            <w:t>ز الخوارزمي ومخاطره القيادية</w:t>
                          </w:r>
                        </w:p>
                      </w:txbxContent>
                    </v:textbox>
                  </v:shape>
                </v:group>
                <w10:anchorlock/>
              </v:group>
            </w:pict>
          </mc:Fallback>
        </mc:AlternateContent>
      </w:r>
    </w:p>
    <w:p w14:paraId="50647736" w14:textId="41BCE884" w:rsidR="006B59BE" w:rsidRPr="004733E9" w:rsidRDefault="008E0B6C" w:rsidP="004F50BE">
      <w:pPr>
        <w:rPr>
          <w:rtl/>
        </w:rPr>
      </w:pPr>
      <w:r>
        <w:rPr>
          <w:noProof/>
        </w:rPr>
        <w:drawing>
          <wp:anchor distT="0" distB="0" distL="114300" distR="114300" simplePos="0" relativeHeight="252962816" behindDoc="0" locked="0" layoutInCell="1" allowOverlap="1" wp14:anchorId="52910162" wp14:editId="79FA9302">
            <wp:simplePos x="0" y="0"/>
            <wp:positionH relativeFrom="margin">
              <wp:align>left</wp:align>
            </wp:positionH>
            <wp:positionV relativeFrom="paragraph">
              <wp:posOffset>6748</wp:posOffset>
            </wp:positionV>
            <wp:extent cx="988695" cy="988695"/>
            <wp:effectExtent l="0" t="0" r="0" b="1905"/>
            <wp:wrapSquare wrapText="bothSides"/>
            <wp:docPr id="1973968473" name="Picture 1973968473" descr="Neur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Neural "/>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990520" cy="9905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tl/>
        </w:rPr>
        <w:t xml:space="preserve">التحيّز الخوارزمي يحدث عندما تظهر أنظمة </w:t>
      </w:r>
      <w:hyperlink r:id="rId565">
        <w:r>
          <w:rPr>
            <w:rStyle w:val="Hyperlink"/>
            <w:rtl/>
          </w:rPr>
          <w:t>الذكاء الاصطناعي</w:t>
        </w:r>
      </w:hyperlink>
      <w:r>
        <w:rPr>
          <w:rtl/>
        </w:rPr>
        <w:t xml:space="preserve"> نتائج منحازة بسبب افتراضات متحيّزة في عملية تطوير الخوارزميات أو في البيانات المستخدمة لتدريب النظام.</w:t>
      </w:r>
      <w:r>
        <w:t xml:space="preserve"> </w:t>
      </w:r>
    </w:p>
    <w:p w14:paraId="393E457C" w14:textId="77777777" w:rsidR="006B59BE" w:rsidRDefault="006B59BE" w:rsidP="009F77D3">
      <w:pPr>
        <w:pStyle w:val="ad"/>
        <w:rPr>
          <w:b w:val="0"/>
          <w:bCs/>
          <w:color w:val="168489"/>
          <w:rtl/>
        </w:rPr>
      </w:pPr>
      <w:r>
        <w:rPr>
          <w:b w:val="0"/>
          <w:bCs/>
          <w:color w:val="168489"/>
          <w:rtl/>
        </w:rPr>
        <w:t xml:space="preserve">أنواع التحيّز في أنظمة </w:t>
      </w:r>
      <w:hyperlink r:id="rId566">
        <w:r>
          <w:rPr>
            <w:rStyle w:val="Hyperlink"/>
            <w:b w:val="0"/>
            <w:bCs/>
            <w:color w:val="168489"/>
            <w:rtl/>
          </w:rPr>
          <w:t>الذكاء الاصطناعي</w:t>
        </w:r>
      </w:hyperlink>
      <w:r>
        <w:rPr>
          <w:b w:val="0"/>
          <w:bCs/>
          <w:color w:val="168489"/>
          <w:rtl/>
        </w:rPr>
        <w:t>:</w:t>
      </w:r>
    </w:p>
    <w:p w14:paraId="579A79C4" w14:textId="41CCE6BC" w:rsidR="008E0B6C" w:rsidRPr="009F77D3" w:rsidRDefault="008E0B6C" w:rsidP="008E0B6C">
      <w:pPr>
        <w:pStyle w:val="ad"/>
        <w:rPr>
          <w:b w:val="0"/>
          <w:bCs/>
          <w:color w:val="168489"/>
          <w:rtl/>
        </w:rPr>
      </w:pPr>
      <w:r w:rsidRPr="008E0B6C">
        <w:rPr>
          <w:b w:val="0"/>
          <w:bCs/>
          <w:noProof/>
          <w:color w:val="168489"/>
        </w:rPr>
        <mc:AlternateContent>
          <mc:Choice Requires="wpg">
            <w:drawing>
              <wp:inline distT="0" distB="0" distL="0" distR="0" wp14:anchorId="6CBC9DBA" wp14:editId="6ACB3781">
                <wp:extent cx="5643292" cy="1605516"/>
                <wp:effectExtent l="0" t="0" r="14605" b="0"/>
                <wp:docPr id="1973968474" name="Group 6"/>
                <wp:cNvGraphicFramePr/>
                <a:graphic xmlns:a="http://schemas.openxmlformats.org/drawingml/2006/main">
                  <a:graphicData uri="http://schemas.microsoft.com/office/word/2010/wordprocessingGroup">
                    <wpg:wgp>
                      <wpg:cNvGrpSpPr/>
                      <wpg:grpSpPr>
                        <a:xfrm>
                          <a:off x="0" y="0"/>
                          <a:ext cx="5643292" cy="1605516"/>
                          <a:chOff x="0" y="0"/>
                          <a:chExt cx="5643292" cy="1605516"/>
                        </a:xfrm>
                      </wpg:grpSpPr>
                      <wpg:grpSp>
                        <wpg:cNvPr id="1973968475" name="Group 1973968475"/>
                        <wpg:cNvGrpSpPr/>
                        <wpg:grpSpPr>
                          <a:xfrm>
                            <a:off x="0" y="0"/>
                            <a:ext cx="1357308" cy="1605516"/>
                            <a:chOff x="0" y="0"/>
                            <a:chExt cx="1357308" cy="1605516"/>
                          </a:xfrm>
                        </wpg:grpSpPr>
                        <wps:wsp>
                          <wps:cNvPr id="1973968476" name="Freeform: Shape 1973968476"/>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77" name="TextBox 6"/>
                          <wps:cNvSpPr txBox="1"/>
                          <wps:spPr>
                            <a:xfrm>
                              <a:off x="402418" y="0"/>
                              <a:ext cx="646430" cy="733425"/>
                            </a:xfrm>
                            <a:prstGeom prst="rect">
                              <a:avLst/>
                            </a:prstGeom>
                            <a:noFill/>
                          </wps:spPr>
                          <wps:txbx>
                            <w:txbxContent>
                              <w:p w14:paraId="38021477" w14:textId="77777777" w:rsidR="008E0B6C" w:rsidRDefault="008E0B6C" w:rsidP="008E0B6C">
                                <w:pPr>
                                  <w:rPr>
                                    <w:rFonts w:ascii="Calibri" w:eastAsia="Calibri" w:hAnsi="Calibri" w:cs="Activist Light"/>
                                    <w:b/>
                                    <w:bCs/>
                                    <w:color w:val="2E74B5" w:themeColor="accent5" w:themeShade="BF"/>
                                    <w:kern w:val="24"/>
                                    <w:sz w:val="72"/>
                                    <w:szCs w:val="72"/>
                                  </w:rPr>
                                </w:pPr>
                                <w:r>
                                  <w:rPr>
                                    <w:rFonts w:ascii="Calibri" w:eastAsia="Calibri" w:hAnsi="Calibri" w:cs="Activist Light"/>
                                    <w:b/>
                                    <w:bCs/>
                                    <w:color w:val="2E74B5" w:themeColor="accent5" w:themeShade="BF"/>
                                    <w:kern w:val="24"/>
                                    <w:sz w:val="72"/>
                                    <w:szCs w:val="72"/>
                                  </w:rPr>
                                  <w:t>04</w:t>
                                </w:r>
                              </w:p>
                            </w:txbxContent>
                          </wps:txbx>
                          <wps:bodyPr wrap="none" rtlCol="0">
                            <a:spAutoFit/>
                          </wps:bodyPr>
                        </wps:wsp>
                        <wps:wsp>
                          <wps:cNvPr id="1973968478" name="مربع نص 18"/>
                          <wps:cNvSpPr txBox="1"/>
                          <wps:spPr>
                            <a:xfrm>
                              <a:off x="0" y="1187380"/>
                              <a:ext cx="1357308" cy="418136"/>
                            </a:xfrm>
                            <a:prstGeom prst="rect">
                              <a:avLst/>
                            </a:prstGeom>
                            <a:noFill/>
                          </wps:spPr>
                          <wps:txbx>
                            <w:txbxContent>
                              <w:p w14:paraId="701C3C26" w14:textId="33663769"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التحيّز الاجتماعي</w:t>
                                </w:r>
                              </w:p>
                            </w:txbxContent>
                          </wps:txbx>
                          <wps:bodyPr wrap="square" rtlCol="1">
                            <a:noAutofit/>
                          </wps:bodyPr>
                        </wps:wsp>
                      </wpg:grpSp>
                      <wpg:grpSp>
                        <wpg:cNvPr id="1973968479" name="Group 1973968479"/>
                        <wpg:cNvGrpSpPr/>
                        <wpg:grpSpPr>
                          <a:xfrm>
                            <a:off x="1411808" y="0"/>
                            <a:ext cx="4231484" cy="1605516"/>
                            <a:chOff x="1411808" y="0"/>
                            <a:chExt cx="4231484" cy="1605516"/>
                          </a:xfrm>
                        </wpg:grpSpPr>
                        <wpg:grpSp>
                          <wpg:cNvPr id="1973968480" name="Group 1973968480"/>
                          <wpg:cNvGrpSpPr/>
                          <wpg:grpSpPr>
                            <a:xfrm>
                              <a:off x="2763756" y="0"/>
                              <a:ext cx="1522280" cy="1605516"/>
                              <a:chOff x="2763756" y="0"/>
                              <a:chExt cx="1522280" cy="1605516"/>
                            </a:xfrm>
                          </wpg:grpSpPr>
                          <wps:wsp>
                            <wps:cNvPr id="1973968481" name="Freeform: Shape 1973968481"/>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82" name="TextBox 6"/>
                            <wps:cNvSpPr txBox="1"/>
                            <wps:spPr>
                              <a:xfrm>
                                <a:off x="3248658" y="0"/>
                                <a:ext cx="646430" cy="733425"/>
                              </a:xfrm>
                              <a:prstGeom prst="rect">
                                <a:avLst/>
                              </a:prstGeom>
                              <a:noFill/>
                            </wps:spPr>
                            <wps:txbx>
                              <w:txbxContent>
                                <w:p w14:paraId="5A14008A" w14:textId="77777777" w:rsidR="008E0B6C" w:rsidRDefault="008E0B6C" w:rsidP="008E0B6C">
                                  <w:pPr>
                                    <w:bidi w:val="0"/>
                                    <w:rPr>
                                      <w:rFonts w:ascii="Calibri" w:eastAsia="Calibri" w:hAnsi="Calibri" w:cs="Activist Light"/>
                                      <w:b/>
                                      <w:bCs/>
                                      <w:color w:val="808080" w:themeColor="background1" w:themeShade="80"/>
                                      <w:kern w:val="24"/>
                                      <w:sz w:val="72"/>
                                      <w:szCs w:val="72"/>
                                      <w:lang w:val="en-GB"/>
                                    </w:rPr>
                                  </w:pPr>
                                  <w:r>
                                    <w:rPr>
                                      <w:rFonts w:ascii="Calibri" w:eastAsia="Calibri" w:hAnsi="Calibri" w:cs="Activist Light"/>
                                      <w:b/>
                                      <w:bCs/>
                                      <w:color w:val="808080" w:themeColor="background1" w:themeShade="80"/>
                                      <w:kern w:val="24"/>
                                      <w:sz w:val="72"/>
                                      <w:szCs w:val="72"/>
                                      <w:lang w:val="en-GB"/>
                                    </w:rPr>
                                    <w:t>02</w:t>
                                  </w:r>
                                </w:p>
                              </w:txbxContent>
                            </wps:txbx>
                            <wps:bodyPr wrap="none" rtlCol="0">
                              <a:spAutoFit/>
                            </wps:bodyPr>
                          </wps:wsp>
                          <wps:wsp>
                            <wps:cNvPr id="1973968483" name="مربع نص 18"/>
                            <wps:cNvSpPr txBox="1"/>
                            <wps:spPr>
                              <a:xfrm>
                                <a:off x="2763756" y="1187380"/>
                                <a:ext cx="1522280" cy="418136"/>
                              </a:xfrm>
                              <a:prstGeom prst="rect">
                                <a:avLst/>
                              </a:prstGeom>
                              <a:noFill/>
                            </wps:spPr>
                            <wps:txbx>
                              <w:txbxContent>
                                <w:p w14:paraId="6E3DCBB4" w14:textId="70721D00"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تحيّز الخوارزمية</w:t>
                                  </w:r>
                                </w:p>
                              </w:txbxContent>
                            </wps:txbx>
                            <wps:bodyPr wrap="square" rtlCol="1">
                              <a:noAutofit/>
                            </wps:bodyPr>
                          </wps:wsp>
                        </wpg:grpSp>
                        <wpg:grpSp>
                          <wpg:cNvPr id="1973968484" name="Group 1973968484"/>
                          <wpg:cNvGrpSpPr/>
                          <wpg:grpSpPr>
                            <a:xfrm>
                              <a:off x="1411808" y="0"/>
                              <a:ext cx="4231484" cy="1605516"/>
                              <a:chOff x="1411808" y="0"/>
                              <a:chExt cx="4231484" cy="1605516"/>
                            </a:xfrm>
                          </wpg:grpSpPr>
                          <wpg:grpSp>
                            <wpg:cNvPr id="1973968485" name="Group 1973968485"/>
                            <wpg:cNvGrpSpPr/>
                            <wpg:grpSpPr>
                              <a:xfrm>
                                <a:off x="4285984" y="0"/>
                                <a:ext cx="1357308" cy="1605516"/>
                                <a:chOff x="4285984" y="0"/>
                                <a:chExt cx="1357308" cy="1605516"/>
                              </a:xfrm>
                            </wpg:grpSpPr>
                            <wps:wsp>
                              <wps:cNvPr id="1973968486" name="Freeform: Shape 1973968486"/>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87" name="TextBox 6"/>
                              <wps:cNvSpPr txBox="1"/>
                              <wps:spPr>
                                <a:xfrm>
                                  <a:off x="4688402" y="0"/>
                                  <a:ext cx="785495" cy="733425"/>
                                </a:xfrm>
                                <a:prstGeom prst="rect">
                                  <a:avLst/>
                                </a:prstGeom>
                                <a:noFill/>
                              </wps:spPr>
                              <wps:txbx>
                                <w:txbxContent>
                                  <w:p w14:paraId="08E5DDB3"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973968488" name="مربع نص 18"/>
                              <wps:cNvSpPr txBox="1"/>
                              <wps:spPr>
                                <a:xfrm>
                                  <a:off x="4285984" y="1187380"/>
                                  <a:ext cx="1357308" cy="418136"/>
                                </a:xfrm>
                                <a:prstGeom prst="rect">
                                  <a:avLst/>
                                </a:prstGeom>
                                <a:noFill/>
                              </wps:spPr>
                              <wps:txbx>
                                <w:txbxContent>
                                  <w:p w14:paraId="67D8927E" w14:textId="6E640500"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تحيّز البيانات</w:t>
                                    </w:r>
                                  </w:p>
                                </w:txbxContent>
                              </wps:txbx>
                              <wps:bodyPr wrap="square" rtlCol="1">
                                <a:noAutofit/>
                              </wps:bodyPr>
                            </wps:wsp>
                          </wpg:grpSp>
                          <wpg:grpSp>
                            <wpg:cNvPr id="1973968489" name="Group 1973968489"/>
                            <wpg:cNvGrpSpPr/>
                            <wpg:grpSpPr>
                              <a:xfrm>
                                <a:off x="1411808" y="0"/>
                                <a:ext cx="1357308" cy="1605516"/>
                                <a:chOff x="1411808" y="0"/>
                                <a:chExt cx="1357308" cy="1605516"/>
                              </a:xfrm>
                            </wpg:grpSpPr>
                            <wps:wsp>
                              <wps:cNvPr id="1973968490" name="Freeform: Shape 1973968490"/>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491" name="TextBox 6"/>
                              <wps:cNvSpPr txBox="1"/>
                              <wps:spPr>
                                <a:xfrm>
                                  <a:off x="1814228" y="0"/>
                                  <a:ext cx="646430" cy="733425"/>
                                </a:xfrm>
                                <a:prstGeom prst="rect">
                                  <a:avLst/>
                                </a:prstGeom>
                                <a:noFill/>
                              </wps:spPr>
                              <wps:txbx>
                                <w:txbxContent>
                                  <w:p w14:paraId="0A6979DC" w14:textId="77777777" w:rsidR="008E0B6C" w:rsidRDefault="008E0B6C" w:rsidP="008E0B6C">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1973968492" name="مربع نص 18"/>
                              <wps:cNvSpPr txBox="1"/>
                              <wps:spPr>
                                <a:xfrm>
                                  <a:off x="1411808" y="1187380"/>
                                  <a:ext cx="1357308" cy="418136"/>
                                </a:xfrm>
                                <a:prstGeom prst="rect">
                                  <a:avLst/>
                                </a:prstGeom>
                                <a:noFill/>
                              </wps:spPr>
                              <wps:txbx>
                                <w:txbxContent>
                                  <w:p w14:paraId="159EAAB1" w14:textId="5AB6B45A"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تحيّز المستخدم</w:t>
                                    </w:r>
                                  </w:p>
                                </w:txbxContent>
                              </wps:txbx>
                              <wps:bodyPr wrap="square" rtlCol="1">
                                <a:noAutofit/>
                              </wps:bodyPr>
                            </wps:wsp>
                          </wpg:grpSp>
                        </wpg:grpSp>
                      </wpg:grpSp>
                    </wpg:wgp>
                  </a:graphicData>
                </a:graphic>
              </wp:inline>
            </w:drawing>
          </mc:Choice>
          <mc:Fallback>
            <w:pict>
              <v:group w14:anchorId="6CBC9DBA" id="_x0000_s3218" style="width:444.35pt;height:126.4pt;mso-position-horizontal-relative:char;mso-position-vertical-relative:line" coordsize="56432,16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">
                <v:group id="Group 1973968475" o:spid="_x0000_s3219" style="position:absolute;width:13573;height:16055" coordsize="13573,1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">
                  <v:shape id="Freeform: Shape 1973968476" o:spid="_x0000_s3220"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&#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2e74b5 [2408]" strokecolor="#2e74b5 [2408]" strokeweight="1pt">
                    <v:stroke joinstyle="miter"/>
                    <v:path arrowok="t" o:connecttype="custom" o:connectlocs="0,0;209580,0;228795,61848;612808,316183;996820,61848;1016035,0;1225615,0;1221807,24934;612808,520881;3808,24934;0,0" o:connectangles="0,0,0,0,0,0,0,0,0,0,0"/>
                  </v:shape>
                  <v:shape id="TextBox 6" o:spid="_x0000_s3221"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" filled="f" stroked="f">
                    <v:textbox style="mso-fit-shape-to-text:t">
                      <w:txbxContent>
                        <w:p w14:paraId="38021477" w14:textId="77777777" w:rsidR="008E0B6C" w:rsidRDefault="008E0B6C" w:rsidP="008E0B6C">
                          <w:pPr>
                            <w:rPr>
                              <w:rFonts w:ascii="Calibri" w:eastAsia="Calibri" w:hAnsi="Calibri" w:cs="Activist Light"/>
                              <w:b/>
                              <w:bCs/>
                              <w:color w:val="2E74B5" w:themeColor="accent5" w:themeShade="BF"/>
                              <w:kern w:val="24"/>
                              <w:sz w:val="72"/>
                              <w:szCs w:val="72"/>
                            </w:rPr>
                          </w:pPr>
                          <w:r>
                            <w:rPr>
                              <w:rFonts w:ascii="Calibri" w:eastAsia="Calibri" w:hAnsi="Calibri" w:cs="Activist Light"/>
                              <w:b/>
                              <w:bCs/>
                              <w:color w:val="2E74B5" w:themeColor="accent5" w:themeShade="BF"/>
                              <w:kern w:val="24"/>
                              <w:sz w:val="72"/>
                              <w:szCs w:val="72"/>
                            </w:rPr>
                            <w:t>04</w:t>
                          </w:r>
                        </w:p>
                      </w:txbxContent>
                    </v:textbox>
                  </v:shape>
                  <v:shape id="مربع نص 18" o:spid="_x0000_s3222" type="#_x0000_t202" style="position:absolute;top:11873;width:13573;height:4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" filled="f" stroked="f">
                    <v:textbox>
                      <w:txbxContent>
                        <w:p w14:paraId="701C3C26" w14:textId="33663769"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التحيّز الاجتماعي</w:t>
                          </w:r>
                        </w:p>
                      </w:txbxContent>
                    </v:textbox>
                  </v:shape>
                </v:group>
                <v:group id="Group 1973968479" o:spid="_x0000_s3223" style="position:absolute;left:14118;width:42314;height:16055" coordorigin="14118" coordsize="42314,1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">
                  <v:group id="Group 1973968480" o:spid="_x0000_s3224" style="position:absolute;left:27637;width:15223;height:16055" coordorigin="27637" coordsize="15222,1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">
                    <v:shape id="Freeform: Shape 1973968481" o:spid="_x0000_s3225"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&#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7f7f7f [1612]" strokecolor="#7f7f7f [1612]" strokeweight="1pt">
                      <v:stroke joinstyle="miter"/>
                      <v:path arrowok="t" o:connecttype="custom" o:connectlocs="0,0;209580,0;228795,61848;612808,316183;996820,61848;1016035,0;1225615,0;1221807,24934;612808,520881;3808,24934;0,0" o:connectangles="0,0,0,0,0,0,0,0,0,0,0"/>
                    </v:shape>
                    <v:shape id="TextBox 6" o:spid="_x0000_s3226" type="#_x0000_t202" style="position:absolute;left:32486;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" filled="f" stroked="f">
                      <v:textbox style="mso-fit-shape-to-text:t">
                        <w:txbxContent>
                          <w:p w14:paraId="5A14008A" w14:textId="77777777" w:rsidR="008E0B6C" w:rsidRDefault="008E0B6C" w:rsidP="008E0B6C">
                            <w:pPr>
                              <w:bidi w:val="0"/>
                              <w:rPr>
                                <w:rFonts w:ascii="Calibri" w:eastAsia="Calibri" w:hAnsi="Calibri" w:cs="Activist Light"/>
                                <w:b/>
                                <w:bCs/>
                                <w:color w:val="808080" w:themeColor="background1" w:themeShade="80"/>
                                <w:kern w:val="24"/>
                                <w:sz w:val="72"/>
                                <w:szCs w:val="72"/>
                                <w:lang w:val="en-GB"/>
                              </w:rPr>
                            </w:pPr>
                            <w:r>
                              <w:rPr>
                                <w:rFonts w:ascii="Calibri" w:eastAsia="Calibri" w:hAnsi="Calibri" w:cs="Activist Light"/>
                                <w:b/>
                                <w:bCs/>
                                <w:color w:val="808080" w:themeColor="background1" w:themeShade="80"/>
                                <w:kern w:val="24"/>
                                <w:sz w:val="72"/>
                                <w:szCs w:val="72"/>
                                <w:lang w:val="en-GB"/>
                              </w:rPr>
                              <w:t>02</w:t>
                            </w:r>
                          </w:p>
                        </w:txbxContent>
                      </v:textbox>
                    </v:shape>
                    <v:shape id="مربع نص 18" o:spid="_x0000_s3227" type="#_x0000_t202" style="position:absolute;left:27637;top:11873;width:15223;height:4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" filled="f" stroked="f">
                      <v:textbox>
                        <w:txbxContent>
                          <w:p w14:paraId="6E3DCBB4" w14:textId="70721D00"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تحيّز الخوارزمية</w:t>
                            </w:r>
                          </w:p>
                        </w:txbxContent>
                      </v:textbox>
                    </v:shape>
                  </v:group>
                  <v:group id="Group 1973968484" o:spid="_x0000_s3228" style="position:absolute;left:14118;width:42314;height:16055" coordorigin="14118" coordsize="42314,1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">
                    <v:group id="Group 1973968485" o:spid="_x0000_s3229" style="position:absolute;left:42859;width:13573;height:16055" coordorigin="42859" coordsize="13573,1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">
                      <v:shape id="Freeform: Shape 1973968486" o:spid="_x0000_s3230"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168489" strokeweight="1pt">
                        <v:stroke joinstyle="miter"/>
                        <v:path arrowok="t" o:connecttype="custom" o:connectlocs="0,0;209580,0;228795,61848;612808,316183;996820,61848;1016035,0;1225615,0;1221807,24934;612808,520881;3808,24934;0,0" o:connectangles="0,0,0,0,0,0,0,0,0,0,0"/>
                      </v:shape>
                      <v:shape id="TextBox 6" o:spid="_x0000_s3231"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" filled="f" stroked="f">
                        <v:textbox style="mso-fit-shape-to-text:t">
                          <w:txbxContent>
                            <w:p w14:paraId="08E5DDB3"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3232" type="#_x0000_t202" style="position:absolute;left:42859;top:11873;width:13573;height:4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" filled="f" stroked="f">
                        <v:textbox>
                          <w:txbxContent>
                            <w:p w14:paraId="67D8927E" w14:textId="6E640500"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تحيّز البيانات</w:t>
                              </w:r>
                            </w:p>
                          </w:txbxContent>
                        </v:textbox>
                      </v:shape>
                    </v:group>
                    <v:group id="Group 1973968489" o:spid="_x0000_s3233" style="position:absolute;left:14118;width:13573;height:16055" coordorigin="14118" coordsize="13573,1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">
                      <v:shape id="Freeform: Shape 1973968490" o:spid="_x0000_s3234"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3235" type="#_x0000_t202" style="position:absolute;left:1814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" filled="f" stroked="f">
                        <v:textbox style="mso-fit-shape-to-text:t">
                          <w:txbxContent>
                            <w:p w14:paraId="0A6979DC" w14:textId="77777777" w:rsidR="008E0B6C" w:rsidRDefault="008E0B6C" w:rsidP="008E0B6C">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3236" type="#_x0000_t202" style="position:absolute;left:14118;top:11873;width:13573;height:4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" filled="f" stroked="f">
                        <v:textbox>
                          <w:txbxContent>
                            <w:p w14:paraId="159EAAB1" w14:textId="5AB6B45A" w:rsidR="008E0B6C" w:rsidRDefault="008E0B6C" w:rsidP="008E0B6C">
                              <w:pPr>
                                <w:bidi w:val="0"/>
                                <w:jc w:val="center"/>
                                <w:rPr>
                                  <w:rFonts w:ascii="Adobe Arabic" w:hAnsi="Adobe Arabic" w:cs="Adobe Arabic"/>
                                  <w:b/>
                                  <w:bCs/>
                                  <w:color w:val="000000"/>
                                  <w:kern w:val="24"/>
                                  <w:sz w:val="40"/>
                                  <w:szCs w:val="40"/>
                                  <w:lang w:bidi="ar-SY"/>
                                </w:rPr>
                              </w:pPr>
                              <w:r w:rsidRPr="008E0B6C">
                                <w:rPr>
                                  <w:rFonts w:ascii="Adobe Arabic" w:hAnsi="Adobe Arabic" w:cs="Adobe Arabic"/>
                                  <w:b/>
                                  <w:bCs/>
                                  <w:color w:val="000000"/>
                                  <w:kern w:val="24"/>
                                  <w:sz w:val="40"/>
                                  <w:szCs w:val="40"/>
                                  <w:rtl/>
                                  <w:lang w:bidi="ar-SY"/>
                                </w:rPr>
                                <w:t>تحيّز المستخدم</w:t>
                              </w:r>
                            </w:p>
                          </w:txbxContent>
                        </v:textbox>
                      </v:shape>
                    </v:group>
                  </v:group>
                </v:group>
                <w10:anchorlock/>
              </v:group>
            </w:pict>
          </mc:Fallback>
        </mc:AlternateContent>
      </w:r>
    </w:p>
    <w:p w14:paraId="24FC6AFC" w14:textId="77777777" w:rsidR="006B59BE" w:rsidRPr="004733E9" w:rsidRDefault="006B59BE" w:rsidP="004F50BE">
      <w:pPr>
        <w:rPr>
          <w:rtl/>
        </w:rPr>
      </w:pPr>
      <w:r w:rsidRPr="009F77D3">
        <w:rPr>
          <w:color w:val="168489"/>
          <w:rtl/>
        </w:rPr>
        <w:t>1. تحيّز البيانات:</w:t>
      </w:r>
      <w:r w:rsidRPr="004733E9">
        <w:rPr>
          <w:rtl/>
        </w:rPr>
        <w:t xml:space="preserve"> عندما لا تمثّل بيانات التدريب بشكل عادل جميع الفئات.</w:t>
      </w:r>
    </w:p>
    <w:p w14:paraId="02A0FD39" w14:textId="77777777" w:rsidR="006B59BE" w:rsidRPr="004733E9" w:rsidRDefault="006B59BE" w:rsidP="004F50BE">
      <w:pPr>
        <w:rPr>
          <w:rtl/>
        </w:rPr>
      </w:pPr>
      <w:r w:rsidRPr="009F77D3">
        <w:rPr>
          <w:color w:val="168489"/>
          <w:rtl/>
        </w:rPr>
        <w:t>2. تحيّز الخوارزمية:</w:t>
      </w:r>
      <w:r w:rsidRPr="004733E9">
        <w:rPr>
          <w:rtl/>
        </w:rPr>
        <w:t xml:space="preserve"> عندما تفضّل الخوارزمية فئة معيّنة على أخرى.</w:t>
      </w:r>
    </w:p>
    <w:p w14:paraId="751F259B" w14:textId="77777777" w:rsidR="006B59BE" w:rsidRPr="004733E9" w:rsidRDefault="006B59BE" w:rsidP="004F50BE">
      <w:pPr>
        <w:rPr>
          <w:rtl/>
        </w:rPr>
      </w:pPr>
      <w:r w:rsidRPr="009F77D3">
        <w:rPr>
          <w:color w:val="168489"/>
          <w:rtl/>
        </w:rPr>
        <w:t>3. تحيّز المستخدم:</w:t>
      </w:r>
      <w:r w:rsidRPr="004733E9">
        <w:rPr>
          <w:rtl/>
        </w:rPr>
        <w:t xml:space="preserve"> عندما يتفاعل المستخدمون مع النظام بطريقة متحيّزة.</w:t>
      </w:r>
    </w:p>
    <w:p w14:paraId="46F2AA77" w14:textId="77777777" w:rsidR="006B59BE" w:rsidRPr="004733E9" w:rsidRDefault="006B59BE" w:rsidP="004F50BE">
      <w:pPr>
        <w:rPr>
          <w:rtl/>
        </w:rPr>
      </w:pPr>
      <w:r w:rsidRPr="009F77D3">
        <w:rPr>
          <w:color w:val="168489"/>
          <w:rtl/>
        </w:rPr>
        <w:t>4. التحيّز الاجتماعي:</w:t>
      </w:r>
      <w:r w:rsidRPr="004733E9">
        <w:rPr>
          <w:rtl/>
        </w:rPr>
        <w:t xml:space="preserve"> عندما تعكس النتائج تحيّزات اجتماعية موجودة.</w:t>
      </w:r>
    </w:p>
    <w:p w14:paraId="66826B13" w14:textId="77777777" w:rsidR="006B59BE" w:rsidRDefault="006B59BE" w:rsidP="009F77D3">
      <w:pPr>
        <w:pStyle w:val="ad"/>
        <w:rPr>
          <w:b w:val="0"/>
          <w:bCs/>
          <w:color w:val="168489"/>
          <w:rtl/>
        </w:rPr>
      </w:pPr>
      <w:r w:rsidRPr="009F77D3">
        <w:rPr>
          <w:b w:val="0"/>
          <w:bCs/>
          <w:color w:val="168489"/>
          <w:rtl/>
        </w:rPr>
        <w:lastRenderedPageBreak/>
        <w:t>المخاطر القيادية للتحيّز الخوارزمي:</w:t>
      </w:r>
    </w:p>
    <w:p w14:paraId="07E71B5B" w14:textId="1EA58521" w:rsidR="008E0B6C" w:rsidRPr="009F77D3" w:rsidRDefault="008E0B6C" w:rsidP="008E0B6C">
      <w:pPr>
        <w:pStyle w:val="ad"/>
        <w:bidi w:val="0"/>
        <w:rPr>
          <w:b w:val="0"/>
          <w:bCs/>
          <w:color w:val="168489"/>
          <w:rtl/>
        </w:rPr>
      </w:pPr>
      <w:r w:rsidRPr="008E0B6C">
        <w:rPr>
          <w:b w:val="0"/>
          <w:bCs/>
          <w:noProof/>
          <w:color w:val="168489"/>
        </w:rPr>
        <mc:AlternateContent>
          <mc:Choice Requires="wpg">
            <w:drawing>
              <wp:inline distT="0" distB="0" distL="0" distR="0" wp14:anchorId="4EF10021" wp14:editId="65FF2001">
                <wp:extent cx="5874384" cy="1795781"/>
                <wp:effectExtent l="19050" t="0" r="0" b="0"/>
                <wp:docPr id="1973968493" name="Group 4"/>
                <wp:cNvGraphicFramePr/>
                <a:graphic xmlns:a="http://schemas.openxmlformats.org/drawingml/2006/main">
                  <a:graphicData uri="http://schemas.microsoft.com/office/word/2010/wordprocessingGroup">
                    <wpg:wgp>
                      <wpg:cNvGrpSpPr/>
                      <wpg:grpSpPr>
                        <a:xfrm>
                          <a:off x="0" y="0"/>
                          <a:ext cx="5874384" cy="1795781"/>
                          <a:chOff x="0" y="0"/>
                          <a:chExt cx="5874384" cy="1795781"/>
                        </a:xfrm>
                      </wpg:grpSpPr>
                      <wpg:grpSp>
                        <wpg:cNvPr id="1973968494" name="Group 1973968494"/>
                        <wpg:cNvGrpSpPr/>
                        <wpg:grpSpPr>
                          <a:xfrm>
                            <a:off x="0" y="0"/>
                            <a:ext cx="1672978" cy="1795325"/>
                            <a:chOff x="0" y="0"/>
                            <a:chExt cx="1672978" cy="1795325"/>
                          </a:xfrm>
                        </wpg:grpSpPr>
                        <wps:wsp>
                          <wps:cNvPr id="1973968495" name="Shape"/>
                          <wps:cNvSpPr/>
                          <wps:spPr>
                            <a:xfrm>
                              <a:off x="569203"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973968496" name="Shape"/>
                          <wps:cNvSpPr/>
                          <wps:spPr>
                            <a:xfrm>
                              <a:off x="0" y="411667"/>
                              <a:ext cx="1672978" cy="1383658"/>
                            </a:xfrm>
                            <a:custGeom>
                              <a:avLst/>
                              <a:gdLst/>
                              <a:ahLst/>
                              <a:cxnLst>
                                <a:cxn ang="0">
                                  <a:pos x="wd2" y="hd2"/>
                                </a:cxn>
                                <a:cxn ang="5400000">
                                  <a:pos x="wd2" y="hd2"/>
                                </a:cxn>
                                <a:cxn ang="10800000">
                                  <a:pos x="wd2" y="hd2"/>
                                </a:cxn>
                                <a:cxn ang="16200000">
                                  <a:pos x="wd2" y="hd2"/>
                                </a:cxn>
                              </a:cxnLst>
                              <a:rect l="0" t="0" r="r" b="b"/>
                              <a:pathLst>
                                <a:path w="21262" h="21600" extrusionOk="0">
                                  <a:moveTo>
                                    <a:pt x="10625" y="21600"/>
                                  </a:moveTo>
                                  <a:cubicBezTo>
                                    <a:pt x="10181" y="21600"/>
                                    <a:pt x="9736" y="21393"/>
                                    <a:pt x="9396" y="20972"/>
                                  </a:cubicBezTo>
                                  <a:lnTo>
                                    <a:pt x="506" y="9968"/>
                                  </a:lnTo>
                                  <a:cubicBezTo>
                                    <a:pt x="-169" y="9133"/>
                                    <a:pt x="-169" y="7769"/>
                                    <a:pt x="506" y="6933"/>
                                  </a:cubicBezTo>
                                  <a:lnTo>
                                    <a:pt x="5673" y="543"/>
                                  </a:lnTo>
                                  <a:cubicBezTo>
                                    <a:pt x="5955" y="193"/>
                                    <a:pt x="6331" y="0"/>
                                    <a:pt x="6729" y="0"/>
                                  </a:cubicBezTo>
                                  <a:cubicBezTo>
                                    <a:pt x="7127" y="0"/>
                                    <a:pt x="7502" y="193"/>
                                    <a:pt x="7785" y="543"/>
                                  </a:cubicBezTo>
                                  <a:lnTo>
                                    <a:pt x="9569" y="2749"/>
                                  </a:lnTo>
                                  <a:cubicBezTo>
                                    <a:pt x="9852" y="3099"/>
                                    <a:pt x="10233" y="3292"/>
                                    <a:pt x="10631" y="3292"/>
                                  </a:cubicBezTo>
                                  <a:cubicBezTo>
                                    <a:pt x="11029" y="3292"/>
                                    <a:pt x="11410" y="3099"/>
                                    <a:pt x="11693" y="2749"/>
                                  </a:cubicBezTo>
                                  <a:lnTo>
                                    <a:pt x="13477" y="543"/>
                                  </a:lnTo>
                                  <a:cubicBezTo>
                                    <a:pt x="13760" y="193"/>
                                    <a:pt x="14135" y="0"/>
                                    <a:pt x="14533" y="0"/>
                                  </a:cubicBezTo>
                                  <a:cubicBezTo>
                                    <a:pt x="14931" y="0"/>
                                    <a:pt x="15307" y="193"/>
                                    <a:pt x="15589" y="543"/>
                                  </a:cubicBezTo>
                                  <a:lnTo>
                                    <a:pt x="20756" y="6933"/>
                                  </a:lnTo>
                                  <a:cubicBezTo>
                                    <a:pt x="21431" y="7769"/>
                                    <a:pt x="21431" y="9133"/>
                                    <a:pt x="20756" y="9968"/>
                                  </a:cubicBezTo>
                                  <a:lnTo>
                                    <a:pt x="11861" y="20972"/>
                                  </a:lnTo>
                                  <a:cubicBezTo>
                                    <a:pt x="11520" y="21386"/>
                                    <a:pt x="11075" y="21600"/>
                                    <a:pt x="10625" y="21600"/>
                                  </a:cubicBezTo>
                                  <a:close/>
                                  <a:moveTo>
                                    <a:pt x="6723" y="286"/>
                                  </a:moveTo>
                                  <a:cubicBezTo>
                                    <a:pt x="6388" y="286"/>
                                    <a:pt x="6071" y="450"/>
                                    <a:pt x="5834" y="743"/>
                                  </a:cubicBezTo>
                                  <a:lnTo>
                                    <a:pt x="668" y="7133"/>
                                  </a:lnTo>
                                  <a:cubicBezTo>
                                    <a:pt x="79" y="7862"/>
                                    <a:pt x="79" y="9040"/>
                                    <a:pt x="668" y="9768"/>
                                  </a:cubicBezTo>
                                  <a:lnTo>
                                    <a:pt x="9563" y="20772"/>
                                  </a:lnTo>
                                  <a:cubicBezTo>
                                    <a:pt x="10152" y="21500"/>
                                    <a:pt x="11104" y="21500"/>
                                    <a:pt x="11693" y="20772"/>
                                  </a:cubicBezTo>
                                  <a:lnTo>
                                    <a:pt x="20588" y="9768"/>
                                  </a:lnTo>
                                  <a:cubicBezTo>
                                    <a:pt x="21177" y="9040"/>
                                    <a:pt x="21177" y="7862"/>
                                    <a:pt x="20588" y="7133"/>
                                  </a:cubicBezTo>
                                  <a:lnTo>
                                    <a:pt x="15422" y="743"/>
                                  </a:lnTo>
                                  <a:cubicBezTo>
                                    <a:pt x="15185" y="450"/>
                                    <a:pt x="14868" y="286"/>
                                    <a:pt x="14533" y="286"/>
                                  </a:cubicBezTo>
                                  <a:cubicBezTo>
                                    <a:pt x="14198" y="286"/>
                                    <a:pt x="13881" y="450"/>
                                    <a:pt x="13644" y="743"/>
                                  </a:cubicBezTo>
                                  <a:lnTo>
                                    <a:pt x="11860" y="2949"/>
                                  </a:lnTo>
                                  <a:cubicBezTo>
                                    <a:pt x="11531" y="3356"/>
                                    <a:pt x="11099" y="3577"/>
                                    <a:pt x="10631" y="3577"/>
                                  </a:cubicBezTo>
                                  <a:cubicBezTo>
                                    <a:pt x="10163" y="3577"/>
                                    <a:pt x="9731" y="3356"/>
                                    <a:pt x="9401" y="2949"/>
                                  </a:cubicBezTo>
                                  <a:lnTo>
                                    <a:pt x="7618" y="743"/>
                                  </a:lnTo>
                                  <a:cubicBezTo>
                                    <a:pt x="7375" y="443"/>
                                    <a:pt x="7064" y="286"/>
                                    <a:pt x="6723" y="286"/>
                                  </a:cubicBezTo>
                                  <a:close/>
                                </a:path>
                              </a:pathLst>
                            </a:custGeom>
                            <a:solidFill>
                              <a:schemeClr val="tx2"/>
                            </a:solidFill>
                            <a:ln w="12700">
                              <a:miter lim="400000"/>
                            </a:ln>
                          </wps:spPr>
                          <wps:bodyPr lIns="38100" tIns="38100" rIns="38100" bIns="38100" anchor="ctr"/>
                        </wps:wsp>
                        <wps:wsp>
                          <wps:cNvPr id="1973968497" name="TextBox 13"/>
                          <wps:cNvSpPr txBox="1"/>
                          <wps:spPr>
                            <a:xfrm>
                              <a:off x="230758" y="920829"/>
                              <a:ext cx="1126088" cy="386976"/>
                            </a:xfrm>
                            <a:prstGeom prst="rect">
                              <a:avLst/>
                            </a:prstGeom>
                            <a:noFill/>
                          </wps:spPr>
                          <wps:txbx>
                            <w:txbxContent>
                              <w:p w14:paraId="49D840FE" w14:textId="1190B04C"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س</w:t>
                                </w:r>
                                <w:r w:rsidRPr="008E0B6C">
                                  <w:rPr>
                                    <w:rFonts w:ascii="Adobe Arabic" w:hAnsi="Adobe Arabic" w:cs="Adobe Arabic" w:hint="cs"/>
                                    <w:b/>
                                    <w:bCs/>
                                    <w:kern w:val="24"/>
                                    <w:sz w:val="36"/>
                                    <w:szCs w:val="36"/>
                                    <w:rtl/>
                                    <w:lang w:bidi="ar-SY"/>
                                  </w:rPr>
                                  <w:t>ُ</w:t>
                                </w:r>
                                <w:r w:rsidRPr="008E0B6C">
                                  <w:rPr>
                                    <w:rFonts w:ascii="Adobe Arabic" w:hAnsi="Adobe Arabic" w:cs="Adobe Arabic"/>
                                    <w:b/>
                                    <w:bCs/>
                                    <w:kern w:val="24"/>
                                    <w:sz w:val="36"/>
                                    <w:szCs w:val="36"/>
                                    <w:rtl/>
                                    <w:lang w:bidi="ar-SY"/>
                                  </w:rPr>
                                  <w:t>معة المؤسّسة</w:t>
                                </w:r>
                              </w:p>
                            </w:txbxContent>
                          </wps:txbx>
                          <wps:bodyPr wrap="square" lIns="0" rIns="0" rtlCol="0" anchor="t">
                            <a:noAutofit/>
                          </wps:bodyPr>
                        </wps:wsp>
                      </wpg:grpSp>
                      <wpg:grpSp>
                        <wpg:cNvPr id="1973968498" name="Group 1973968498"/>
                        <wpg:cNvGrpSpPr/>
                        <wpg:grpSpPr>
                          <a:xfrm>
                            <a:off x="1398878" y="0"/>
                            <a:ext cx="4475506" cy="1795781"/>
                            <a:chOff x="1398878" y="0"/>
                            <a:chExt cx="4475506" cy="1795781"/>
                          </a:xfrm>
                        </wpg:grpSpPr>
                        <wpg:grpSp>
                          <wpg:cNvPr id="1973968499" name="Group 1973968499"/>
                          <wpg:cNvGrpSpPr/>
                          <wpg:grpSpPr>
                            <a:xfrm>
                              <a:off x="2802299" y="0"/>
                              <a:ext cx="1673207" cy="1795781"/>
                              <a:chOff x="2802299" y="0"/>
                              <a:chExt cx="1673207" cy="1795781"/>
                            </a:xfrm>
                          </wpg:grpSpPr>
                          <wps:wsp>
                            <wps:cNvPr id="1973968500" name="Shape"/>
                            <wps:cNvSpPr/>
                            <wps:spPr>
                              <a:xfrm>
                                <a:off x="3371616"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24" y="21228"/>
                                      <a:pt x="9232" y="21228"/>
                                      <a:pt x="7744" y="19739"/>
                                    </a:cubicBezTo>
                                    <a:close/>
                                  </a:path>
                                </a:pathLst>
                              </a:custGeom>
                              <a:solidFill>
                                <a:srgbClr val="168489"/>
                              </a:solidFill>
                              <a:ln w="12700">
                                <a:noFill/>
                                <a:miter lim="400000"/>
                              </a:ln>
                            </wps:spPr>
                            <wps:bodyPr lIns="38100" tIns="38100" rIns="38100" bIns="38100" anchor="ctr"/>
                          </wps:wsp>
                          <wps:wsp>
                            <wps:cNvPr id="1973968501" name="Shape"/>
                            <wps:cNvSpPr/>
                            <wps:spPr>
                              <a:xfrm>
                                <a:off x="2802299"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3" y="20972"/>
                                    </a:lnTo>
                                    <a:cubicBezTo>
                                      <a:pt x="11703" y="21386"/>
                                      <a:pt x="11251" y="21600"/>
                                      <a:pt x="10800" y="21600"/>
                                    </a:cubicBezTo>
                                    <a:close/>
                                    <a:moveTo>
                                      <a:pt x="6831" y="293"/>
                                    </a:moveTo>
                                    <a:cubicBezTo>
                                      <a:pt x="6491" y="293"/>
                                      <a:pt x="6168" y="457"/>
                                      <a:pt x="5928" y="749"/>
                                    </a:cubicBezTo>
                                    <a:lnTo>
                                      <a:pt x="680" y="7138"/>
                                    </a:lnTo>
                                    <a:cubicBezTo>
                                      <a:pt x="393" y="7488"/>
                                      <a:pt x="235" y="7959"/>
                                      <a:pt x="235" y="8452"/>
                                    </a:cubicBezTo>
                                    <a:cubicBezTo>
                                      <a:pt x="235" y="8944"/>
                                      <a:pt x="393" y="9415"/>
                                      <a:pt x="680" y="9765"/>
                                    </a:cubicBezTo>
                                    <a:lnTo>
                                      <a:pt x="9715" y="20765"/>
                                    </a:lnTo>
                                    <a:cubicBezTo>
                                      <a:pt x="10313" y="21493"/>
                                      <a:pt x="11281" y="21493"/>
                                      <a:pt x="11879" y="20765"/>
                                    </a:cubicBezTo>
                                    <a:lnTo>
                                      <a:pt x="20914" y="9765"/>
                                    </a:lnTo>
                                    <a:cubicBezTo>
                                      <a:pt x="21201" y="9415"/>
                                      <a:pt x="21360" y="8944"/>
                                      <a:pt x="21360" y="8452"/>
                                    </a:cubicBezTo>
                                    <a:cubicBezTo>
                                      <a:pt x="21360" y="7959"/>
                                      <a:pt x="21201" y="7488"/>
                                      <a:pt x="20914" y="7138"/>
                                    </a:cubicBezTo>
                                    <a:lnTo>
                                      <a:pt x="15666" y="749"/>
                                    </a:lnTo>
                                    <a:cubicBezTo>
                                      <a:pt x="15426" y="457"/>
                                      <a:pt x="15104" y="293"/>
                                      <a:pt x="14763" y="293"/>
                                    </a:cubicBezTo>
                                    <a:cubicBezTo>
                                      <a:pt x="14423" y="293"/>
                                      <a:pt x="14101" y="457"/>
                                      <a:pt x="13861" y="749"/>
                                    </a:cubicBezTo>
                                    <a:lnTo>
                                      <a:pt x="12049" y="2955"/>
                                    </a:lnTo>
                                    <a:cubicBezTo>
                                      <a:pt x="11715" y="3362"/>
                                      <a:pt x="11275" y="3583"/>
                                      <a:pt x="10800" y="3583"/>
                                    </a:cubicBezTo>
                                    <a:cubicBezTo>
                                      <a:pt x="10325" y="3583"/>
                                      <a:pt x="9885" y="3362"/>
                                      <a:pt x="9551" y="2955"/>
                                    </a:cubicBezTo>
                                    <a:lnTo>
                                      <a:pt x="7739" y="749"/>
                                    </a:lnTo>
                                    <a:cubicBezTo>
                                      <a:pt x="7493" y="450"/>
                                      <a:pt x="7177" y="293"/>
                                      <a:pt x="6831" y="293"/>
                                    </a:cubicBezTo>
                                    <a:close/>
                                  </a:path>
                                </a:pathLst>
                              </a:custGeom>
                              <a:solidFill>
                                <a:schemeClr val="tx2"/>
                              </a:solidFill>
                              <a:ln w="12700">
                                <a:miter lim="400000"/>
                              </a:ln>
                            </wps:spPr>
                            <wps:bodyPr lIns="38100" tIns="38100" rIns="38100" bIns="38100" anchor="ctr"/>
                          </wps:wsp>
                          <wps:wsp>
                            <wps:cNvPr id="1973968502" name="TextBox 19"/>
                            <wps:cNvSpPr txBox="1"/>
                            <wps:spPr>
                              <a:xfrm>
                                <a:off x="3173991" y="712454"/>
                                <a:ext cx="900146" cy="744206"/>
                              </a:xfrm>
                              <a:prstGeom prst="rect">
                                <a:avLst/>
                              </a:prstGeom>
                              <a:noFill/>
                            </wps:spPr>
                            <wps:txbx>
                              <w:txbxContent>
                                <w:p w14:paraId="6B53E35B" w14:textId="3D95B54B"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المسؤولية القانونية</w:t>
                                  </w:r>
                                </w:p>
                              </w:txbxContent>
                            </wps:txbx>
                            <wps:bodyPr wrap="square" lIns="0" rIns="0" rtlCol="0" anchor="t">
                              <a:noAutofit/>
                            </wps:bodyPr>
                          </wps:wsp>
                        </wpg:grpSp>
                        <wps:wsp>
                          <wps:cNvPr id="1973968503" name="TextBox 450"/>
                          <wps:cNvSpPr txBox="1"/>
                          <wps:spPr>
                            <a:xfrm>
                              <a:off x="3401387" y="93232"/>
                              <a:ext cx="516255" cy="374650"/>
                            </a:xfrm>
                            <a:prstGeom prst="rect">
                              <a:avLst/>
                            </a:prstGeom>
                            <a:noFill/>
                          </wps:spPr>
                          <wps:txbx>
                            <w:txbxContent>
                              <w:p w14:paraId="73E9A205" w14:textId="77777777" w:rsidR="008E0B6C" w:rsidRDefault="008E0B6C" w:rsidP="008E0B6C">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wps:txbx>
                          <wps:bodyPr wrap="square" rtlCol="0">
                            <a:spAutoFit/>
                          </wps:bodyPr>
                        </wps:wsp>
                        <wpg:grpSp>
                          <wpg:cNvPr id="1973968504" name="Group 1973968504"/>
                          <wpg:cNvGrpSpPr/>
                          <wpg:grpSpPr>
                            <a:xfrm>
                              <a:off x="1398878" y="0"/>
                              <a:ext cx="1673205" cy="1795781"/>
                              <a:chOff x="1398878" y="0"/>
                              <a:chExt cx="1673205" cy="1795781"/>
                            </a:xfrm>
                          </wpg:grpSpPr>
                          <wps:wsp>
                            <wps:cNvPr id="1973968505" name="Shape"/>
                            <wps:cNvSpPr/>
                            <wps:spPr>
                              <a:xfrm>
                                <a:off x="19681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973968506" name="Shape"/>
                            <wps:cNvSpPr/>
                            <wps:spPr>
                              <a:xfrm>
                                <a:off x="1398878" y="411667"/>
                                <a:ext cx="1673205"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05" y="3291"/>
                                      <a:pt x="11592" y="3098"/>
                                      <a:pt x="11879" y="2748"/>
                                    </a:cubicBezTo>
                                    <a:lnTo>
                                      <a:pt x="13691" y="543"/>
                                    </a:lnTo>
                                    <a:lnTo>
                                      <a:pt x="13773" y="642"/>
                                    </a:ln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1"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973968507" name="TextBox 445"/>
                            <wps:cNvSpPr txBox="1"/>
                            <wps:spPr>
                              <a:xfrm>
                                <a:off x="1754223" y="880825"/>
                                <a:ext cx="906173" cy="472780"/>
                              </a:xfrm>
                              <a:prstGeom prst="rect">
                                <a:avLst/>
                              </a:prstGeom>
                            </wps:spPr>
                            <wps:txbx>
                              <w:txbxContent>
                                <w:p w14:paraId="534C4988" w14:textId="04E866EA"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تآكل الثقة</w:t>
                                  </w:r>
                                </w:p>
                              </w:txbxContent>
                            </wps:txbx>
                            <wps:bodyPr wrap="square" lIns="0" rIns="0" rtlCol="0" anchor="t">
                              <a:noAutofit/>
                            </wps:bodyPr>
                          </wps:wsp>
                        </wpg:grpSp>
                        <wpg:grpSp>
                          <wpg:cNvPr id="1973968508" name="Group 1973968508"/>
                          <wpg:cNvGrpSpPr/>
                          <wpg:grpSpPr>
                            <a:xfrm>
                              <a:off x="4201177" y="0"/>
                              <a:ext cx="1673207" cy="1795781"/>
                              <a:chOff x="4201177" y="0"/>
                              <a:chExt cx="1673207" cy="1795781"/>
                            </a:xfrm>
                          </wpg:grpSpPr>
                          <wps:wsp>
                            <wps:cNvPr id="1973968509" name="Shape"/>
                            <wps:cNvSpPr/>
                            <wps:spPr>
                              <a:xfrm>
                                <a:off x="4770495" y="0"/>
                                <a:ext cx="534572" cy="538368"/>
                              </a:xfrm>
                              <a:custGeom>
                                <a:avLst/>
                                <a:gdLst/>
                                <a:ahLst/>
                                <a:cxnLst>
                                  <a:cxn ang="0">
                                    <a:pos x="wd2" y="hd2"/>
                                  </a:cxn>
                                  <a:cxn ang="5400000">
                                    <a:pos x="wd2" y="hd2"/>
                                  </a:cxn>
                                  <a:cxn ang="10800000">
                                    <a:pos x="wd2" y="hd2"/>
                                  </a:cxn>
                                  <a:cxn ang="16200000">
                                    <a:pos x="wd2" y="hd2"/>
                                  </a:cxn>
                                </a:cxnLst>
                                <a:rect l="0" t="0" r="r" b="b"/>
                                <a:pathLst>
                                  <a:path w="20856" h="20856" extrusionOk="0">
                                    <a:moveTo>
                                      <a:pt x="7744" y="19739"/>
                                    </a:moveTo>
                                    <a:lnTo>
                                      <a:pt x="1116" y="13112"/>
                                    </a:lnTo>
                                    <a:cubicBezTo>
                                      <a:pt x="-372" y="11624"/>
                                      <a:pt x="-372" y="9232"/>
                                      <a:pt x="1116" y="7743"/>
                                    </a:cubicBezTo>
                                    <a:lnTo>
                                      <a:pt x="7744" y="1116"/>
                                    </a:lnTo>
                                    <a:cubicBezTo>
                                      <a:pt x="9232" y="-372"/>
                                      <a:pt x="11624" y="-372"/>
                                      <a:pt x="13112" y="1116"/>
                                    </a:cubicBezTo>
                                    <a:lnTo>
                                      <a:pt x="19740" y="7743"/>
                                    </a:lnTo>
                                    <a:cubicBezTo>
                                      <a:pt x="21228" y="9232"/>
                                      <a:pt x="21228" y="11624"/>
                                      <a:pt x="19740" y="13112"/>
                                    </a:cubicBezTo>
                                    <a:lnTo>
                                      <a:pt x="13112" y="19739"/>
                                    </a:lnTo>
                                    <a:cubicBezTo>
                                      <a:pt x="11642" y="21228"/>
                                      <a:pt x="9232" y="21228"/>
                                      <a:pt x="7744" y="19739"/>
                                    </a:cubicBezTo>
                                    <a:close/>
                                  </a:path>
                                </a:pathLst>
                              </a:custGeom>
                              <a:solidFill>
                                <a:srgbClr val="168489"/>
                              </a:solidFill>
                              <a:ln w="12700">
                                <a:noFill/>
                                <a:miter lim="400000"/>
                              </a:ln>
                            </wps:spPr>
                            <wps:bodyPr lIns="38100" tIns="38100" rIns="38100" bIns="38100" anchor="ctr"/>
                          </wps:wsp>
                          <wps:wsp>
                            <wps:cNvPr id="1973968510" name="Shape"/>
                            <wps:cNvSpPr/>
                            <wps:spPr>
                              <a:xfrm>
                                <a:off x="4201177" y="411667"/>
                                <a:ext cx="1673207" cy="1384114"/>
                              </a:xfrm>
                              <a:custGeom>
                                <a:avLst/>
                                <a:gdLst/>
                                <a:ahLst/>
                                <a:cxnLst>
                                  <a:cxn ang="0">
                                    <a:pos x="wd2" y="hd2"/>
                                  </a:cxn>
                                  <a:cxn ang="5400000">
                                    <a:pos x="wd2" y="hd2"/>
                                  </a:cxn>
                                  <a:cxn ang="10800000">
                                    <a:pos x="wd2" y="hd2"/>
                                  </a:cxn>
                                  <a:cxn ang="16200000">
                                    <a:pos x="wd2" y="hd2"/>
                                  </a:cxn>
                                </a:cxnLst>
                                <a:rect l="0" t="0" r="r" b="b"/>
                                <a:pathLst>
                                  <a:path w="21600" h="21600" extrusionOk="0">
                                    <a:moveTo>
                                      <a:pt x="10800" y="21600"/>
                                    </a:moveTo>
                                    <a:cubicBezTo>
                                      <a:pt x="10349" y="21600"/>
                                      <a:pt x="9897" y="21393"/>
                                      <a:pt x="9551" y="20972"/>
                                    </a:cubicBezTo>
                                    <a:lnTo>
                                      <a:pt x="516" y="9972"/>
                                    </a:lnTo>
                                    <a:cubicBezTo>
                                      <a:pt x="182" y="9565"/>
                                      <a:pt x="0" y="9030"/>
                                      <a:pt x="0" y="8452"/>
                                    </a:cubicBezTo>
                                    <a:cubicBezTo>
                                      <a:pt x="0" y="7873"/>
                                      <a:pt x="182" y="7338"/>
                                      <a:pt x="516" y="6931"/>
                                    </a:cubicBezTo>
                                    <a:lnTo>
                                      <a:pt x="5764" y="543"/>
                                    </a:lnTo>
                                    <a:cubicBezTo>
                                      <a:pt x="6051" y="193"/>
                                      <a:pt x="6432" y="0"/>
                                      <a:pt x="6836" y="0"/>
                                    </a:cubicBezTo>
                                    <a:cubicBezTo>
                                      <a:pt x="7241" y="0"/>
                                      <a:pt x="7622" y="193"/>
                                      <a:pt x="7909" y="543"/>
                                    </a:cubicBezTo>
                                    <a:lnTo>
                                      <a:pt x="9721" y="2748"/>
                                    </a:lnTo>
                                    <a:cubicBezTo>
                                      <a:pt x="10008" y="3098"/>
                                      <a:pt x="10395" y="3291"/>
                                      <a:pt x="10800" y="3291"/>
                                    </a:cubicBezTo>
                                    <a:cubicBezTo>
                                      <a:pt x="11210" y="3291"/>
                                      <a:pt x="11592" y="3098"/>
                                      <a:pt x="11879" y="2748"/>
                                    </a:cubicBezTo>
                                    <a:lnTo>
                                      <a:pt x="13691" y="543"/>
                                    </a:lnTo>
                                    <a:cubicBezTo>
                                      <a:pt x="13978" y="193"/>
                                      <a:pt x="14359" y="0"/>
                                      <a:pt x="14764" y="0"/>
                                    </a:cubicBezTo>
                                    <a:cubicBezTo>
                                      <a:pt x="15168" y="0"/>
                                      <a:pt x="15549" y="193"/>
                                      <a:pt x="15836" y="543"/>
                                    </a:cubicBezTo>
                                    <a:lnTo>
                                      <a:pt x="21084" y="6931"/>
                                    </a:lnTo>
                                    <a:cubicBezTo>
                                      <a:pt x="21418" y="7338"/>
                                      <a:pt x="21600" y="7873"/>
                                      <a:pt x="21600" y="8452"/>
                                    </a:cubicBezTo>
                                    <a:cubicBezTo>
                                      <a:pt x="21600" y="9030"/>
                                      <a:pt x="21418" y="9565"/>
                                      <a:pt x="21084" y="9972"/>
                                    </a:cubicBezTo>
                                    <a:lnTo>
                                      <a:pt x="12049" y="20972"/>
                                    </a:lnTo>
                                    <a:cubicBezTo>
                                      <a:pt x="11703" y="21386"/>
                                      <a:pt x="11251" y="21600"/>
                                      <a:pt x="10800" y="21600"/>
                                    </a:cubicBezTo>
                                    <a:close/>
                                    <a:moveTo>
                                      <a:pt x="6836" y="293"/>
                                    </a:moveTo>
                                    <a:cubicBezTo>
                                      <a:pt x="6496" y="293"/>
                                      <a:pt x="6174" y="457"/>
                                      <a:pt x="5934" y="749"/>
                                    </a:cubicBezTo>
                                    <a:lnTo>
                                      <a:pt x="686" y="7138"/>
                                    </a:lnTo>
                                    <a:cubicBezTo>
                                      <a:pt x="399" y="7488"/>
                                      <a:pt x="240" y="7959"/>
                                      <a:pt x="240" y="8452"/>
                                    </a:cubicBezTo>
                                    <a:cubicBezTo>
                                      <a:pt x="240" y="8944"/>
                                      <a:pt x="399" y="9415"/>
                                      <a:pt x="686" y="9765"/>
                                    </a:cubicBezTo>
                                    <a:lnTo>
                                      <a:pt x="9721" y="20765"/>
                                    </a:lnTo>
                                    <a:cubicBezTo>
                                      <a:pt x="10319" y="21493"/>
                                      <a:pt x="11287" y="21493"/>
                                      <a:pt x="11885" y="20765"/>
                                    </a:cubicBezTo>
                                    <a:lnTo>
                                      <a:pt x="20920" y="9765"/>
                                    </a:lnTo>
                                    <a:cubicBezTo>
                                      <a:pt x="21207" y="9415"/>
                                      <a:pt x="21365" y="8944"/>
                                      <a:pt x="21365" y="8452"/>
                                    </a:cubicBezTo>
                                    <a:cubicBezTo>
                                      <a:pt x="21365" y="7959"/>
                                      <a:pt x="21207" y="7488"/>
                                      <a:pt x="20920" y="7138"/>
                                    </a:cubicBezTo>
                                    <a:lnTo>
                                      <a:pt x="15672" y="749"/>
                                    </a:lnTo>
                                    <a:cubicBezTo>
                                      <a:pt x="15432" y="457"/>
                                      <a:pt x="15109" y="293"/>
                                      <a:pt x="14769" y="293"/>
                                    </a:cubicBezTo>
                                    <a:cubicBezTo>
                                      <a:pt x="14429" y="293"/>
                                      <a:pt x="14107" y="457"/>
                                      <a:pt x="13866" y="749"/>
                                    </a:cubicBezTo>
                                    <a:lnTo>
                                      <a:pt x="12055" y="2955"/>
                                    </a:lnTo>
                                    <a:cubicBezTo>
                                      <a:pt x="11721" y="3362"/>
                                      <a:pt x="11281" y="3583"/>
                                      <a:pt x="10806" y="3583"/>
                                    </a:cubicBezTo>
                                    <a:cubicBezTo>
                                      <a:pt x="10337" y="3583"/>
                                      <a:pt x="9891" y="3362"/>
                                      <a:pt x="9557" y="2955"/>
                                    </a:cubicBezTo>
                                    <a:lnTo>
                                      <a:pt x="7745" y="749"/>
                                    </a:lnTo>
                                    <a:cubicBezTo>
                                      <a:pt x="7499" y="450"/>
                                      <a:pt x="7177" y="293"/>
                                      <a:pt x="6836" y="293"/>
                                    </a:cubicBezTo>
                                    <a:close/>
                                  </a:path>
                                </a:pathLst>
                              </a:custGeom>
                              <a:solidFill>
                                <a:schemeClr val="tx2"/>
                              </a:solidFill>
                              <a:ln w="12700">
                                <a:miter lim="400000"/>
                              </a:ln>
                            </wps:spPr>
                            <wps:bodyPr lIns="38100" tIns="38100" rIns="38100" bIns="38100" anchor="ctr"/>
                          </wps:wsp>
                          <wps:wsp>
                            <wps:cNvPr id="1973968511" name="TextBox 22"/>
                            <wps:cNvSpPr txBox="1"/>
                            <wps:spPr>
                              <a:xfrm>
                                <a:off x="4492355" y="880825"/>
                                <a:ext cx="1150216" cy="559443"/>
                              </a:xfrm>
                              <a:prstGeom prst="rect">
                                <a:avLst/>
                              </a:prstGeom>
                              <a:noFill/>
                            </wps:spPr>
                            <wps:txbx>
                              <w:txbxContent>
                                <w:p w14:paraId="13B52E12" w14:textId="51B37BC8"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قرارات تمييزية</w:t>
                                  </w:r>
                                </w:p>
                              </w:txbxContent>
                            </wps:txbx>
                            <wps:bodyPr wrap="square" lIns="0" rIns="0" rtlCol="0" anchor="t">
                              <a:noAutofit/>
                            </wps:bodyPr>
                          </wps:wsp>
                        </wpg:grpSp>
                        <wps:wsp>
                          <wps:cNvPr id="1973968512" name="TextBox 449"/>
                          <wps:cNvSpPr txBox="1"/>
                          <wps:spPr>
                            <a:xfrm>
                              <a:off x="4793918" y="93232"/>
                              <a:ext cx="516890" cy="374650"/>
                            </a:xfrm>
                            <a:prstGeom prst="rect">
                              <a:avLst/>
                            </a:prstGeom>
                            <a:noFill/>
                          </wps:spPr>
                          <wps:txbx>
                            <w:txbxContent>
                              <w:p w14:paraId="4A2852C9" w14:textId="77777777" w:rsidR="008E0B6C" w:rsidRDefault="008E0B6C" w:rsidP="008E0B6C">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wps:txbx>
                          <wps:bodyPr wrap="square" rtlCol="0">
                            <a:spAutoFit/>
                          </wps:bodyPr>
                        </wps:wsp>
                        <wps:wsp>
                          <wps:cNvPr id="1973968513" name="TextBox 451"/>
                          <wps:cNvSpPr txBox="1"/>
                          <wps:spPr>
                            <a:xfrm>
                              <a:off x="1980577" y="93232"/>
                              <a:ext cx="516890" cy="374650"/>
                            </a:xfrm>
                            <a:prstGeom prst="rect">
                              <a:avLst/>
                            </a:prstGeom>
                            <a:noFill/>
                          </wps:spPr>
                          <wps:txbx>
                            <w:txbxContent>
                              <w:p w14:paraId="05A9F0A9" w14:textId="77777777" w:rsidR="008E0B6C" w:rsidRDefault="008E0B6C" w:rsidP="008E0B6C">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wps:txbx>
                          <wps:bodyPr wrap="square" rtlCol="0">
                            <a:spAutoFit/>
                          </wps:bodyPr>
                        </wps:wsp>
                      </wpg:grpSp>
                      <wps:wsp>
                        <wps:cNvPr id="1973968514" name="TextBox 452"/>
                        <wps:cNvSpPr txBox="1"/>
                        <wps:spPr>
                          <a:xfrm>
                            <a:off x="588047" y="93232"/>
                            <a:ext cx="516890" cy="374650"/>
                          </a:xfrm>
                          <a:prstGeom prst="rect">
                            <a:avLst/>
                          </a:prstGeom>
                          <a:noFill/>
                        </wps:spPr>
                        <wps:txbx>
                          <w:txbxContent>
                            <w:p w14:paraId="1491456C" w14:textId="77777777" w:rsidR="008E0B6C" w:rsidRDefault="008E0B6C" w:rsidP="008E0B6C">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wps:txbx>
                        <wps:bodyPr wrap="square" rtlCol="0">
                          <a:spAutoFit/>
                        </wps:bodyPr>
                      </wps:wsp>
                    </wpg:wgp>
                  </a:graphicData>
                </a:graphic>
              </wp:inline>
            </w:drawing>
          </mc:Choice>
          <mc:Fallback>
            <w:pict>
              <v:group w14:anchorId="4EF10021" id="_x0000_s3237" style="width:462.55pt;height:141.4pt;mso-position-horizontal-relative:char;mso-position-vertical-relative:line" coordsize="58743,17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">
                <v:group id="Group 1973968494" o:spid="_x0000_s3238" style="position:absolute;width:16729;height:17953" coordsize="16729,1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">
                  <v:shape id="Shape" o:spid="_x0000_s3239" style="position:absolute;left:5692;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3240" style="position:absolute;top:4116;width:16729;height:13837;visibility:visible;mso-wrap-style:square;v-text-anchor:middle" coordsize="21262,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" path="m10625,21600v-444,,-889,-207,-1229,-628l506,9968v-675,-835,-675,-2199,,-3035l5673,543c5955,193,6331,,6729,v398,,773,193,1056,543l9569,2749v283,350,664,543,1062,543c11029,3292,11410,3099,11693,2749l13477,543c13760,193,14135,,14533,v398,,774,193,1056,543l20756,6933v675,836,675,2200,,3035l11861,20972v-341,414,-786,628,-1236,628xm6723,286v-335,,-652,164,-889,457l668,7133c79,7862,79,9040,668,9768l9563,20772v589,728,1541,728,2130,l20588,9768v589,-728,589,-1906,,-2635l15422,743c15185,450,14868,286,14533,286v-335,,-652,164,-889,457l11860,2949v-329,407,-761,628,-1229,628c10163,3577,9731,3356,9401,2949l7618,743c7375,443,7064,286,6723,286xe" fillcolor="#44546a [3215]" stroked="f" strokeweight="1pt">
                    <v:stroke miterlimit="4" joinstyle="miter"/>
                    <v:path arrowok="t" o:extrusionok="f" o:connecttype="custom" o:connectlocs="836489,691829;836489,691829;836489,691829;836489,691829" o:connectangles="0,90,180,270"/>
                  </v:shape>
                  <v:shape id="TextBox 13" o:spid="_x0000_s3241" type="#_x0000_t202" style="position:absolute;left:2307;top:9208;width:11261;height:3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" filled="f" stroked="f">
                    <v:textbox inset="0,,0">
                      <w:txbxContent>
                        <w:p w14:paraId="49D840FE" w14:textId="1190B04C"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س</w:t>
                          </w:r>
                          <w:r w:rsidRPr="008E0B6C">
                            <w:rPr>
                              <w:rFonts w:ascii="Adobe Arabic" w:hAnsi="Adobe Arabic" w:cs="Adobe Arabic" w:hint="cs"/>
                              <w:b/>
                              <w:bCs/>
                              <w:kern w:val="24"/>
                              <w:sz w:val="36"/>
                              <w:szCs w:val="36"/>
                              <w:rtl/>
                              <w:lang w:bidi="ar-SY"/>
                            </w:rPr>
                            <w:t>ُ</w:t>
                          </w:r>
                          <w:r w:rsidRPr="008E0B6C">
                            <w:rPr>
                              <w:rFonts w:ascii="Adobe Arabic" w:hAnsi="Adobe Arabic" w:cs="Adobe Arabic"/>
                              <w:b/>
                              <w:bCs/>
                              <w:kern w:val="24"/>
                              <w:sz w:val="36"/>
                              <w:szCs w:val="36"/>
                              <w:rtl/>
                              <w:lang w:bidi="ar-SY"/>
                            </w:rPr>
                            <w:t>معة المؤسّسة</w:t>
                          </w:r>
                        </w:p>
                      </w:txbxContent>
                    </v:textbox>
                  </v:shape>
                </v:group>
                <v:group id="Group 1973968498" o:spid="_x0000_s3242" style="position:absolute;left:13988;width:44755;height:17957" coordorigin="13988" coordsize="44755,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">
                  <v:group id="Group 1973968499" o:spid="_x0000_s3243" style="position:absolute;left:28022;width:16733;height:17957" coordorigin="28022"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">
                    <v:shape id="Shape" o:spid="_x0000_s3244" style="position:absolute;left:33716;width:5345;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" path="m7744,19739l1116,13112c-372,11624,-372,9232,1116,7743l7744,1116v1488,-1488,3880,-1488,5368,l19740,7743v1488,1489,1488,3881,,5369l13112,19739v-1488,1489,-3880,1489,-5368,xe" fillcolor="#168489" stroked="f" strokeweight="1pt">
                      <v:stroke miterlimit="4" joinstyle="miter"/>
                      <v:path arrowok="t" o:extrusionok="f" o:connecttype="custom" o:connectlocs="267286,269184;267286,269184;267286,269184;267286,269184" o:connectangles="0,90,180,270"/>
                    </v:shape>
                    <v:shape id="Shape" o:spid="_x0000_s3245" style="position:absolute;left:28022;top:4116;width:16733;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" path="m10800,21600v-451,,-903,-207,-1249,-628l516,9972c182,9565,,9030,,8452,,7873,182,7338,516,6931l5764,543c6051,193,6432,,6836,v405,,786,193,1073,543l9721,2748v287,350,674,543,1079,543c11205,3291,11592,3098,11879,2748l13691,543c13978,193,14359,,14764,v404,,785,193,1072,543l21084,6931v334,407,516,942,516,1521c21600,9030,21418,9565,21084,9972l12043,20972v-340,414,-792,628,-1243,628xm6831,293v-340,,-663,164,-903,456l680,7138c393,7488,235,7959,235,8452v,492,158,963,445,1313l9715,20765v598,728,1566,728,2164,l20914,9765v287,-350,446,-821,446,-1313c21360,7959,21201,7488,20914,7138l15666,749c15426,457,15104,293,14763,293v-340,,-662,164,-902,456l12049,2955v-334,407,-774,628,-1249,628c10325,3583,9885,3362,9551,2955l7739,749c7493,450,7177,293,6831,293xe" fillcolor="#44546a [3215]" stroked="f" strokeweight="1pt">
                      <v:stroke miterlimit="4" joinstyle="miter"/>
                      <v:path arrowok="t" o:extrusionok="f" o:connecttype="custom" o:connectlocs="836604,692057;836604,692057;836604,692057;836604,692057" o:connectangles="0,90,180,270"/>
                    </v:shape>
                    <v:shape id="TextBox 19" o:spid="_x0000_s3246" type="#_x0000_t202" style="position:absolute;left:31739;top:7124;width:9002;height:7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" filled="f" stroked="f">
                      <v:textbox inset="0,,0">
                        <w:txbxContent>
                          <w:p w14:paraId="6B53E35B" w14:textId="3D95B54B"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المسؤولية القانونية</w:t>
                            </w:r>
                          </w:p>
                        </w:txbxContent>
                      </v:textbox>
                    </v:shape>
                  </v:group>
                  <v:shape id="TextBox 450" o:spid="_x0000_s3247" type="#_x0000_t202" style="position:absolute;left:34013;top:932;width:5163;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" filled="f" stroked="f">
                    <v:textbox style="mso-fit-shape-to-text:t">
                      <w:txbxContent>
                        <w:p w14:paraId="73E9A205" w14:textId="77777777" w:rsidR="008E0B6C" w:rsidRDefault="008E0B6C" w:rsidP="008E0B6C">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02</w:t>
                          </w:r>
                        </w:p>
                      </w:txbxContent>
                    </v:textbox>
                  </v:shape>
                  <v:group id="Group 1973968504" o:spid="_x0000_s3248" style="position:absolute;left:13988;width:16732;height:17957" coordorigin="13988"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">
                    <v:shape id="Shape" o:spid="_x0000_s3249" style="position:absolute;left:19681;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3250" style="position:absolute;left:13988;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" path="m10800,21600v-451,,-903,-207,-1249,-628l516,9972c182,9565,,9030,,8452,,7873,182,7338,516,6931l5764,543c6051,193,6432,,6836,v405,,786,193,1073,543l9721,2748v287,350,674,543,1079,543c11205,3291,11592,3098,11879,2748l13691,543r82,99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1,3583,9891,3362,9557,2955l7745,749c7499,450,7177,293,6836,293xe" fillcolor="#44546a [3215]" stroked="f" strokeweight="1pt">
                      <v:stroke miterlimit="4" joinstyle="miter"/>
                      <v:path arrowok="t" o:extrusionok="f" o:connecttype="custom" o:connectlocs="836603,692057;836603,692057;836603,692057;836603,692057" o:connectangles="0,90,180,270"/>
                    </v:shape>
                    <v:shape id="TextBox 445" o:spid="_x0000_s3251" type="#_x0000_t202" style="position:absolute;left:17542;top:8808;width:9061;height:4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" filled="f" stroked="f">
                      <v:textbox inset="0,,0">
                        <w:txbxContent>
                          <w:p w14:paraId="534C4988" w14:textId="04E866EA"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تآكل الثقة</w:t>
                            </w:r>
                          </w:p>
                        </w:txbxContent>
                      </v:textbox>
                    </v:shape>
                  </v:group>
                  <v:group id="Group 1973968508" o:spid="_x0000_s3252" style="position:absolute;left:42011;width:16732;height:17957" coordorigin="42011" coordsize="16732,1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">
                    <v:shape id="Shape" o:spid="_x0000_s3253" style="position:absolute;left:47704;width:5346;height:5383;visibility:visible;mso-wrap-style:square;v-text-anchor:middle" coordsize="20856,20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" path="m7744,19739l1116,13112c-372,11624,-372,9232,1116,7743l7744,1116v1488,-1488,3880,-1488,5368,l19740,7743v1488,1489,1488,3881,,5369l13112,19739v-1470,1489,-3880,1489,-5368,xe" fillcolor="#168489" stroked="f" strokeweight="1pt">
                      <v:stroke miterlimit="4" joinstyle="miter"/>
                      <v:path arrowok="t" o:extrusionok="f" o:connecttype="custom" o:connectlocs="267286,269184;267286,269184;267286,269184;267286,269184" o:connectangles="0,90,180,270"/>
                    </v:shape>
                    <v:shape id="Shape" o:spid="_x0000_s3254" style="position:absolute;left:42011;top:4116;width:16732;height:13841;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" path="m10800,21600v-451,,-903,-207,-1249,-628l516,9972c182,9565,,9030,,8452,,7873,182,7338,516,6931l5764,543c6051,193,6432,,6836,v405,,786,193,1073,543l9721,2748v287,350,674,543,1079,543c11210,3291,11592,3098,11879,2748l13691,543c13978,193,14359,,14764,v404,,785,193,1072,543l21084,6931v334,407,516,942,516,1521c21600,9030,21418,9565,21084,9972l12049,20972v-346,414,-798,628,-1249,628xm6836,293v-340,,-662,164,-902,456l686,7138c399,7488,240,7959,240,8452v,492,159,963,446,1313l9721,20765v598,728,1566,728,2164,l20920,9765v287,-350,445,-821,445,-1313c21365,7959,21207,7488,20920,7138l15672,749c15432,457,15109,293,14769,293v-340,,-662,164,-903,456l12055,2955v-334,407,-774,628,-1249,628c10337,3583,9891,3362,9557,2955l7745,749c7499,450,7177,293,6836,293xe" fillcolor="#44546a [3215]" stroked="f" strokeweight="1pt">
                      <v:stroke miterlimit="4" joinstyle="miter"/>
                      <v:path arrowok="t" o:extrusionok="f" o:connecttype="custom" o:connectlocs="836604,692057;836604,692057;836604,692057;836604,692057" o:connectangles="0,90,180,270"/>
                    </v:shape>
                    <v:shape id="TextBox 22" o:spid="_x0000_s3255" type="#_x0000_t202" style="position:absolute;left:44923;top:8808;width:11502;height:5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" filled="f" stroked="f">
                      <v:textbox inset="0,,0">
                        <w:txbxContent>
                          <w:p w14:paraId="13B52E12" w14:textId="51B37BC8" w:rsidR="008E0B6C" w:rsidRDefault="008E0B6C" w:rsidP="008E0B6C">
                            <w:pPr>
                              <w:bidi w:val="0"/>
                              <w:jc w:val="center"/>
                              <w:rPr>
                                <w:rFonts w:ascii="Adobe Arabic" w:hAnsi="Adobe Arabic" w:cs="Adobe Arabic"/>
                                <w:b/>
                                <w:bCs/>
                                <w:kern w:val="24"/>
                                <w:sz w:val="36"/>
                                <w:szCs w:val="36"/>
                                <w:lang w:bidi="ar-SY"/>
                              </w:rPr>
                            </w:pPr>
                            <w:r w:rsidRPr="008E0B6C">
                              <w:rPr>
                                <w:rFonts w:ascii="Adobe Arabic" w:hAnsi="Adobe Arabic" w:cs="Adobe Arabic"/>
                                <w:b/>
                                <w:bCs/>
                                <w:kern w:val="24"/>
                                <w:sz w:val="36"/>
                                <w:szCs w:val="36"/>
                                <w:rtl/>
                                <w:lang w:bidi="ar-SY"/>
                              </w:rPr>
                              <w:t>قرارات تمييزية</w:t>
                            </w:r>
                          </w:p>
                        </w:txbxContent>
                      </v:textbox>
                    </v:shape>
                  </v:group>
                  <v:shape id="TextBox 449" o:spid="_x0000_s3256" type="#_x0000_t202" style="position:absolute;left:47939;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" filled="f" stroked="f">
                    <v:textbox style="mso-fit-shape-to-text:t">
                      <w:txbxContent>
                        <w:p w14:paraId="4A2852C9" w14:textId="77777777" w:rsidR="008E0B6C" w:rsidRDefault="008E0B6C" w:rsidP="008E0B6C">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01</w:t>
                          </w:r>
                        </w:p>
                      </w:txbxContent>
                    </v:textbox>
                  </v:shape>
                  <v:shape id="TextBox 451" o:spid="_x0000_s3257" type="#_x0000_t202" style="position:absolute;left:19805;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" filled="f" stroked="f">
                    <v:textbox style="mso-fit-shape-to-text:t">
                      <w:txbxContent>
                        <w:p w14:paraId="05A9F0A9" w14:textId="77777777" w:rsidR="008E0B6C" w:rsidRDefault="008E0B6C" w:rsidP="008E0B6C">
                          <w:pPr>
                            <w:bidi w:val="0"/>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03</w:t>
                          </w:r>
                        </w:p>
                      </w:txbxContent>
                    </v:textbox>
                  </v:shape>
                </v:group>
                <v:shape id="TextBox 452" o:spid="_x0000_s3258" type="#_x0000_t202" style="position:absolute;left:5880;top:932;width:5169;height:3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" filled="f" stroked="f">
                  <v:textbox style="mso-fit-shape-to-text:t">
                    <w:txbxContent>
                      <w:p w14:paraId="1491456C" w14:textId="77777777" w:rsidR="008E0B6C" w:rsidRDefault="008E0B6C" w:rsidP="008E0B6C">
                        <w:pPr>
                          <w:jc w:val="center"/>
                          <w:rPr>
                            <w:rFonts w:ascii="Aller" w:hAnsi="Aller" w:cstheme="minorBidi"/>
                            <w:color w:val="FFFFFF" w:themeColor="background1"/>
                            <w:kern w:val="24"/>
                            <w:sz w:val="32"/>
                            <w:szCs w:val="32"/>
                            <w:lang w:val="en-GB"/>
                          </w:rPr>
                        </w:pPr>
                        <w:r>
                          <w:rPr>
                            <w:rFonts w:ascii="Aller" w:hAnsi="Aller" w:cstheme="minorBidi"/>
                            <w:color w:val="FFFFFF" w:themeColor="background1"/>
                            <w:kern w:val="24"/>
                            <w:sz w:val="32"/>
                            <w:szCs w:val="32"/>
                            <w:lang w:val="en-GB"/>
                          </w:rPr>
                          <w:t>04</w:t>
                        </w:r>
                      </w:p>
                    </w:txbxContent>
                  </v:textbox>
                </v:shape>
                <w10:anchorlock/>
              </v:group>
            </w:pict>
          </mc:Fallback>
        </mc:AlternateContent>
      </w:r>
    </w:p>
    <w:p w14:paraId="34529B8F" w14:textId="77777777" w:rsidR="006B59BE" w:rsidRPr="004733E9" w:rsidRDefault="006B59BE" w:rsidP="004F50BE">
      <w:pPr>
        <w:rPr>
          <w:rtl/>
        </w:rPr>
      </w:pPr>
      <w:r w:rsidRPr="009F77D3">
        <w:rPr>
          <w:color w:val="168489"/>
          <w:rtl/>
        </w:rPr>
        <w:t>1. قرارات تمييزية:</w:t>
      </w:r>
      <w:r w:rsidRPr="004733E9">
        <w:rPr>
          <w:rtl/>
        </w:rPr>
        <w:t xml:space="preserve"> قد تؤدّي إلى قرارات غير عادلة في التوظيف، والترقية، وتقييم الأداء.</w:t>
      </w:r>
    </w:p>
    <w:p w14:paraId="602686C0" w14:textId="77777777" w:rsidR="006B59BE" w:rsidRPr="004733E9" w:rsidRDefault="006B59BE" w:rsidP="004F50BE">
      <w:pPr>
        <w:rPr>
          <w:rtl/>
        </w:rPr>
      </w:pPr>
      <w:r w:rsidRPr="009F77D3">
        <w:rPr>
          <w:color w:val="168489"/>
          <w:rtl/>
        </w:rPr>
        <w:t>2. المسؤولية القانونية:</w:t>
      </w:r>
      <w:r w:rsidRPr="004733E9">
        <w:rPr>
          <w:rtl/>
        </w:rPr>
        <w:t xml:space="preserve"> قد تتعرّض المؤسّسة لدعاوى قضائية بسبب ممارسات تمييزية.</w:t>
      </w:r>
    </w:p>
    <w:p w14:paraId="410C70BB" w14:textId="77777777" w:rsidR="006B59BE" w:rsidRPr="004733E9" w:rsidRDefault="006B59BE" w:rsidP="004F50BE">
      <w:pPr>
        <w:rPr>
          <w:rtl/>
        </w:rPr>
      </w:pPr>
      <w:r w:rsidRPr="009F77D3">
        <w:rPr>
          <w:color w:val="168489"/>
          <w:rtl/>
        </w:rPr>
        <w:t>3. تآكل الثقة:</w:t>
      </w:r>
      <w:r w:rsidRPr="004733E9">
        <w:rPr>
          <w:rtl/>
        </w:rPr>
        <w:t xml:space="preserve"> فقدان ثقة الموظّفين والعملاء في المؤسّسة.</w:t>
      </w:r>
    </w:p>
    <w:p w14:paraId="154D8EE0" w14:textId="77777777" w:rsidR="006B59BE" w:rsidRPr="004733E9" w:rsidRDefault="006B59BE" w:rsidP="004F50BE">
      <w:pPr>
        <w:rPr>
          <w:rtl/>
        </w:rPr>
      </w:pPr>
      <w:r w:rsidRPr="009F77D3">
        <w:rPr>
          <w:color w:val="168489"/>
          <w:rtl/>
        </w:rPr>
        <w:t>4. س</w:t>
      </w:r>
      <w:r w:rsidRPr="009F77D3">
        <w:rPr>
          <w:rFonts w:hint="cs"/>
          <w:color w:val="168489"/>
          <w:rtl/>
        </w:rPr>
        <w:t>ُ</w:t>
      </w:r>
      <w:r w:rsidRPr="009F77D3">
        <w:rPr>
          <w:color w:val="168489"/>
          <w:rtl/>
        </w:rPr>
        <w:t>معة المؤسّسة:</w:t>
      </w:r>
      <w:r w:rsidRPr="004733E9">
        <w:rPr>
          <w:rtl/>
        </w:rPr>
        <w:t xml:space="preserve"> تأثير سلبي على صورة المؤسّسة وسمعتها.</w:t>
      </w:r>
    </w:p>
    <w:p w14:paraId="5B6EF227" w14:textId="77777777" w:rsidR="006B59BE" w:rsidRDefault="006B59BE" w:rsidP="009F77D3">
      <w:pPr>
        <w:pStyle w:val="ad"/>
        <w:rPr>
          <w:b w:val="0"/>
          <w:bCs/>
          <w:color w:val="168489"/>
          <w:rtl/>
        </w:rPr>
      </w:pPr>
      <w:r w:rsidRPr="009F77D3">
        <w:rPr>
          <w:b w:val="0"/>
          <w:bCs/>
          <w:color w:val="168489"/>
          <w:rtl/>
        </w:rPr>
        <w:t>استراتيجيات مكافحة التحيّز الخوارزمي:</w:t>
      </w:r>
    </w:p>
    <w:p w14:paraId="07DE9DC5" w14:textId="5C9F0C23" w:rsidR="008E0B6C" w:rsidRPr="009F77D3" w:rsidRDefault="008E0B6C" w:rsidP="008E0B6C">
      <w:pPr>
        <w:pStyle w:val="ad"/>
        <w:bidi w:val="0"/>
        <w:rPr>
          <w:b w:val="0"/>
          <w:bCs/>
          <w:color w:val="168489"/>
          <w:rtl/>
        </w:rPr>
      </w:pPr>
      <w:r w:rsidRPr="008E0B6C">
        <w:rPr>
          <w:b w:val="0"/>
          <w:bCs/>
          <w:noProof/>
          <w:color w:val="168489"/>
        </w:rPr>
        <mc:AlternateContent>
          <mc:Choice Requires="wpg">
            <w:drawing>
              <wp:inline distT="0" distB="0" distL="0" distR="0" wp14:anchorId="5CA17F1E" wp14:editId="6ACD43D7">
                <wp:extent cx="5718165" cy="1789527"/>
                <wp:effectExtent l="0" t="0" r="0" b="0"/>
                <wp:docPr id="1973968515" name="Group 4"/>
                <wp:cNvGraphicFramePr/>
                <a:graphic xmlns:a="http://schemas.openxmlformats.org/drawingml/2006/main">
                  <a:graphicData uri="http://schemas.microsoft.com/office/word/2010/wordprocessingGroup">
                    <wpg:wgp>
                      <wpg:cNvGrpSpPr/>
                      <wpg:grpSpPr>
                        <a:xfrm>
                          <a:off x="0" y="0"/>
                          <a:ext cx="5718165" cy="1789527"/>
                          <a:chOff x="43062" y="0"/>
                          <a:chExt cx="5483653" cy="1716514"/>
                        </a:xfrm>
                      </wpg:grpSpPr>
                      <wpg:grpSp>
                        <wpg:cNvPr id="1973968516" name="Group 1973968516"/>
                        <wpg:cNvGrpSpPr/>
                        <wpg:grpSpPr>
                          <a:xfrm>
                            <a:off x="1010440" y="0"/>
                            <a:ext cx="4516275" cy="1672593"/>
                            <a:chOff x="1010440" y="0"/>
                            <a:chExt cx="4516275" cy="1672593"/>
                          </a:xfrm>
                        </wpg:grpSpPr>
                        <wpg:grpSp>
                          <wpg:cNvPr id="1973968517" name="Group 1973968517"/>
                          <wpg:cNvGrpSpPr/>
                          <wpg:grpSpPr>
                            <a:xfrm>
                              <a:off x="4182453" y="0"/>
                              <a:ext cx="1344262" cy="1635238"/>
                              <a:chOff x="4185406" y="0"/>
                              <a:chExt cx="1542998" cy="1876994"/>
                            </a:xfrm>
                          </wpg:grpSpPr>
                          <wps:wsp>
                            <wps:cNvPr id="1973968518" name="Equals 1973968518"/>
                            <wps:cNvSpPr/>
                            <wps:spPr>
                              <a:xfrm>
                                <a:off x="4371294"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519" name="TextBox 6"/>
                            <wps:cNvSpPr txBox="1"/>
                            <wps:spPr>
                              <a:xfrm>
                                <a:off x="4282248" y="0"/>
                                <a:ext cx="1346333" cy="779847"/>
                              </a:xfrm>
                              <a:prstGeom prst="rect">
                                <a:avLst/>
                              </a:prstGeom>
                              <a:noFill/>
                            </wps:spPr>
                            <wps:txbx>
                              <w:txbxContent>
                                <w:p w14:paraId="2FFEAD7E" w14:textId="77777777" w:rsidR="008E0B6C" w:rsidRDefault="008E0B6C" w:rsidP="008E0B6C">
                                  <w:pPr>
                                    <w:bidi w:val="0"/>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01</w:t>
                                  </w:r>
                                </w:p>
                              </w:txbxContent>
                            </wps:txbx>
                            <wps:bodyPr wrap="square" rtlCol="0">
                              <a:noAutofit/>
                            </wps:bodyPr>
                          </wps:wsp>
                          <wps:wsp>
                            <wps:cNvPr id="1973968520" name="مربع نص 18"/>
                            <wps:cNvSpPr txBox="1"/>
                            <wps:spPr>
                              <a:xfrm>
                                <a:off x="4185406" y="1161661"/>
                                <a:ext cx="1542998" cy="715333"/>
                              </a:xfrm>
                              <a:prstGeom prst="rect">
                                <a:avLst/>
                              </a:prstGeom>
                              <a:noFill/>
                            </wps:spPr>
                            <wps:txbx>
                              <w:txbxContent>
                                <w:p w14:paraId="737538B2" w14:textId="2A03B6C6"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b/>
                                      <w:bCs/>
                                      <w:kern w:val="24"/>
                                      <w:sz w:val="36"/>
                                      <w:szCs w:val="36"/>
                                      <w:rtl/>
                                      <w:lang w:bidi="ar-SY"/>
                                    </w:rPr>
                                    <w:t>تنويع بيانات التدريب</w:t>
                                  </w:r>
                                </w:p>
                              </w:txbxContent>
                            </wps:txbx>
                            <wps:bodyPr wrap="square" rtlCol="1">
                              <a:noAutofit/>
                            </wps:bodyPr>
                          </wps:wsp>
                        </wpg:grpSp>
                        <wpg:grpSp>
                          <wpg:cNvPr id="1973968521" name="Group 1973968521"/>
                          <wpg:cNvGrpSpPr/>
                          <wpg:grpSpPr>
                            <a:xfrm>
                              <a:off x="3269059" y="0"/>
                              <a:ext cx="1067756" cy="1672593"/>
                              <a:chOff x="3308036" y="0"/>
                              <a:chExt cx="1225615" cy="1919871"/>
                            </a:xfrm>
                          </wpg:grpSpPr>
                          <wps:wsp>
                            <wps:cNvPr id="1973968522" name="Equals 1973968522"/>
                            <wps:cNvSpPr/>
                            <wps:spPr>
                              <a:xfrm>
                                <a:off x="3308036"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523" name="TextBox 6"/>
                            <wps:cNvSpPr txBox="1"/>
                            <wps:spPr>
                              <a:xfrm>
                                <a:off x="3322648" y="0"/>
                                <a:ext cx="1195766" cy="779847"/>
                              </a:xfrm>
                              <a:prstGeom prst="rect">
                                <a:avLst/>
                              </a:prstGeom>
                              <a:noFill/>
                            </wps:spPr>
                            <wps:txbx>
                              <w:txbxContent>
                                <w:p w14:paraId="538980F4" w14:textId="77777777" w:rsidR="008E0B6C" w:rsidRDefault="008E0B6C" w:rsidP="008E0B6C">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02</w:t>
                                  </w:r>
                                </w:p>
                              </w:txbxContent>
                            </wps:txbx>
                            <wps:bodyPr wrap="square" rtlCol="0">
                              <a:noAutofit/>
                            </wps:bodyPr>
                          </wps:wsp>
                          <wps:wsp>
                            <wps:cNvPr id="1973968524" name="مربع نص 18"/>
                            <wps:cNvSpPr txBox="1"/>
                            <wps:spPr>
                              <a:xfrm>
                                <a:off x="3503163" y="1196187"/>
                                <a:ext cx="827429" cy="723684"/>
                              </a:xfrm>
                              <a:prstGeom prst="rect">
                                <a:avLst/>
                              </a:prstGeom>
                              <a:noFill/>
                            </wps:spPr>
                            <wps:txbx>
                              <w:txbxContent>
                                <w:p w14:paraId="6B0DD052" w14:textId="3ED582C7"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b/>
                                      <w:bCs/>
                                      <w:kern w:val="24"/>
                                      <w:sz w:val="36"/>
                                      <w:szCs w:val="36"/>
                                      <w:rtl/>
                                      <w:lang w:bidi="ar-SY"/>
                                    </w:rPr>
                                    <w:t>اختبار العدالة</w:t>
                                  </w:r>
                                </w:p>
                              </w:txbxContent>
                            </wps:txbx>
                            <wps:bodyPr wrap="square" rtlCol="1">
                              <a:noAutofit/>
                            </wps:bodyPr>
                          </wps:wsp>
                        </wpg:grpSp>
                        <wpg:grpSp>
                          <wpg:cNvPr id="1973968525" name="Group 1973968525"/>
                          <wpg:cNvGrpSpPr/>
                          <wpg:grpSpPr>
                            <a:xfrm>
                              <a:off x="2032023" y="2"/>
                              <a:ext cx="1344260" cy="1509411"/>
                              <a:chOff x="2035015" y="2"/>
                              <a:chExt cx="1542998" cy="1732564"/>
                            </a:xfrm>
                          </wpg:grpSpPr>
                          <wps:wsp>
                            <wps:cNvPr id="1973968526" name="Equals 1973968526"/>
                            <wps:cNvSpPr/>
                            <wps:spPr>
                              <a:xfrm>
                                <a:off x="2220625" y="640743"/>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527" name="TextBox 6"/>
                            <wps:cNvSpPr txBox="1"/>
                            <wps:spPr>
                              <a:xfrm>
                                <a:off x="2235307" y="2"/>
                                <a:ext cx="1195767" cy="779847"/>
                              </a:xfrm>
                              <a:prstGeom prst="rect">
                                <a:avLst/>
                              </a:prstGeom>
                              <a:noFill/>
                            </wps:spPr>
                            <wps:txbx>
                              <w:txbxContent>
                                <w:p w14:paraId="2245122E" w14:textId="77777777" w:rsidR="008E0B6C" w:rsidRDefault="008E0B6C" w:rsidP="008E0B6C">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03</w:t>
                                  </w:r>
                                </w:p>
                              </w:txbxContent>
                            </wps:txbx>
                            <wps:bodyPr wrap="square" rtlCol="0">
                              <a:noAutofit/>
                            </wps:bodyPr>
                          </wps:wsp>
                          <wps:wsp>
                            <wps:cNvPr id="1973968528" name="مربع نص 18"/>
                            <wps:cNvSpPr txBox="1"/>
                            <wps:spPr>
                              <a:xfrm>
                                <a:off x="2035015" y="1298658"/>
                                <a:ext cx="1542998" cy="433908"/>
                              </a:xfrm>
                              <a:prstGeom prst="rect">
                                <a:avLst/>
                              </a:prstGeom>
                              <a:noFill/>
                            </wps:spPr>
                            <wps:txbx>
                              <w:txbxContent>
                                <w:p w14:paraId="32778CDF" w14:textId="77EFB9BE"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hint="cs"/>
                                      <w:b/>
                                      <w:bCs/>
                                      <w:kern w:val="24"/>
                                      <w:sz w:val="36"/>
                                      <w:szCs w:val="36"/>
                                      <w:rtl/>
                                      <w:lang w:bidi="ar-SY"/>
                                    </w:rPr>
                                    <w:t>تنوّع</w:t>
                                  </w:r>
                                  <w:r w:rsidRPr="008E0B6C">
                                    <w:rPr>
                                      <w:rFonts w:ascii="Adobe Arabic" w:eastAsia="GE Dinar Two Medium" w:hAnsi="Adobe Arabic" w:cs="Adobe Arabic"/>
                                      <w:b/>
                                      <w:bCs/>
                                      <w:kern w:val="24"/>
                                      <w:sz w:val="36"/>
                                      <w:szCs w:val="36"/>
                                      <w:rtl/>
                                      <w:lang w:bidi="ar-SY"/>
                                    </w:rPr>
                                    <w:t xml:space="preserve"> </w:t>
                                  </w:r>
                                  <w:r w:rsidRPr="008E0B6C">
                                    <w:rPr>
                                      <w:rFonts w:ascii="Adobe Arabic" w:eastAsia="GE Dinar Two Medium" w:hAnsi="Adobe Arabic" w:cs="Adobe Arabic" w:hint="cs"/>
                                      <w:b/>
                                      <w:bCs/>
                                      <w:kern w:val="24"/>
                                      <w:sz w:val="36"/>
                                      <w:szCs w:val="36"/>
                                      <w:rtl/>
                                      <w:lang w:bidi="ar-SY"/>
                                    </w:rPr>
                                    <w:t>الفرق</w:t>
                                  </w:r>
                                </w:p>
                              </w:txbxContent>
                            </wps:txbx>
                            <wps:bodyPr wrap="square" rtlCol="1">
                              <a:noAutofit/>
                            </wps:bodyPr>
                          </wps:wsp>
                        </wpg:grpSp>
                        <wpg:grpSp>
                          <wpg:cNvPr id="1973968529" name="Group 1973968529"/>
                          <wpg:cNvGrpSpPr/>
                          <wpg:grpSpPr>
                            <a:xfrm>
                              <a:off x="1010440" y="0"/>
                              <a:ext cx="1196126" cy="1485341"/>
                              <a:chOff x="1010429" y="0"/>
                              <a:chExt cx="1372963" cy="1704936"/>
                            </a:xfrm>
                          </wpg:grpSpPr>
                          <wps:wsp>
                            <wps:cNvPr id="1973968530" name="Equals 1973968530"/>
                            <wps:cNvSpPr/>
                            <wps:spPr>
                              <a:xfrm>
                                <a:off x="1134342" y="640741"/>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531" name="TextBox 6"/>
                            <wps:cNvSpPr txBox="1"/>
                            <wps:spPr>
                              <a:xfrm>
                                <a:off x="1149094" y="0"/>
                                <a:ext cx="1195766" cy="779847"/>
                              </a:xfrm>
                              <a:prstGeom prst="rect">
                                <a:avLst/>
                              </a:prstGeom>
                              <a:noFill/>
                            </wps:spPr>
                            <wps:txbx>
                              <w:txbxContent>
                                <w:p w14:paraId="2ED7422C" w14:textId="77777777" w:rsidR="008E0B6C" w:rsidRDefault="008E0B6C" w:rsidP="008E0B6C">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04</w:t>
                                  </w:r>
                                </w:p>
                              </w:txbxContent>
                            </wps:txbx>
                            <wps:bodyPr wrap="square" rtlCol="0">
                              <a:noAutofit/>
                            </wps:bodyPr>
                          </wps:wsp>
                          <wps:wsp>
                            <wps:cNvPr id="1973968532" name="مربع نص 18"/>
                            <wps:cNvSpPr txBox="1"/>
                            <wps:spPr>
                              <a:xfrm>
                                <a:off x="1010429" y="1298647"/>
                                <a:ext cx="1372963" cy="406289"/>
                              </a:xfrm>
                              <a:prstGeom prst="rect">
                                <a:avLst/>
                              </a:prstGeom>
                              <a:noFill/>
                            </wps:spPr>
                            <wps:txbx>
                              <w:txbxContent>
                                <w:p w14:paraId="4141578B" w14:textId="14E11AA7"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b/>
                                      <w:bCs/>
                                      <w:kern w:val="24"/>
                                      <w:sz w:val="36"/>
                                      <w:szCs w:val="36"/>
                                      <w:rtl/>
                                      <w:lang w:bidi="ar-SY"/>
                                    </w:rPr>
                                    <w:t>الشفافية</w:t>
                                  </w:r>
                                </w:p>
                              </w:txbxContent>
                            </wps:txbx>
                            <wps:bodyPr wrap="square" rtlCol="1">
                              <a:noAutofit/>
                            </wps:bodyPr>
                          </wps:wsp>
                        </wpg:grpSp>
                      </wpg:grpSp>
                      <wpg:grpSp>
                        <wpg:cNvPr id="1973968533" name="Group 1973968533"/>
                        <wpg:cNvGrpSpPr/>
                        <wpg:grpSpPr>
                          <a:xfrm>
                            <a:off x="43062" y="2"/>
                            <a:ext cx="1067756" cy="1716512"/>
                            <a:chOff x="49428" y="2"/>
                            <a:chExt cx="1225615" cy="1970282"/>
                          </a:xfrm>
                        </wpg:grpSpPr>
                        <wps:wsp>
                          <wps:cNvPr id="1973968534" name="Equals 1973968534"/>
                          <wps:cNvSpPr/>
                          <wps:spPr>
                            <a:xfrm>
                              <a:off x="49428" y="640743"/>
                              <a:ext cx="1225615" cy="520881"/>
                            </a:xfrm>
                            <a:prstGeom prst="mathEqual">
                              <a:avLst/>
                            </a:prstGeom>
                            <a:solidFill>
                              <a:srgbClr val="A0C9CA"/>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535" name="TextBox 6"/>
                          <wps:cNvSpPr txBox="1"/>
                          <wps:spPr>
                            <a:xfrm>
                              <a:off x="64255" y="2"/>
                              <a:ext cx="1195766" cy="779847"/>
                            </a:xfrm>
                            <a:prstGeom prst="rect">
                              <a:avLst/>
                            </a:prstGeom>
                            <a:noFill/>
                          </wps:spPr>
                          <wps:txbx>
                            <w:txbxContent>
                              <w:p w14:paraId="5AF9BFA9" w14:textId="77777777" w:rsidR="008E0B6C" w:rsidRDefault="008E0B6C" w:rsidP="008E0B6C">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05</w:t>
                                </w:r>
                              </w:p>
                            </w:txbxContent>
                          </wps:txbx>
                          <wps:bodyPr wrap="square" rtlCol="0">
                            <a:noAutofit/>
                          </wps:bodyPr>
                        </wps:wsp>
                        <wps:wsp>
                          <wps:cNvPr id="1973968536" name="مربع نص 18"/>
                          <wps:cNvSpPr txBox="1"/>
                          <wps:spPr>
                            <a:xfrm>
                              <a:off x="147312" y="1228623"/>
                              <a:ext cx="929452" cy="741661"/>
                            </a:xfrm>
                            <a:prstGeom prst="rect">
                              <a:avLst/>
                            </a:prstGeom>
                            <a:noFill/>
                          </wps:spPr>
                          <wps:txbx>
                            <w:txbxContent>
                              <w:p w14:paraId="74C78A71" w14:textId="21200BAE"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b/>
                                    <w:bCs/>
                                    <w:kern w:val="24"/>
                                    <w:sz w:val="36"/>
                                    <w:szCs w:val="36"/>
                                    <w:rtl/>
                                    <w:lang w:bidi="ar-SY"/>
                                  </w:rPr>
                                  <w:t>الإشراف البشري</w:t>
                                </w:r>
                              </w:p>
                            </w:txbxContent>
                          </wps:txbx>
                          <wps:bodyPr wrap="square" rtlCol="1">
                            <a:noAutofit/>
                          </wps:bodyPr>
                        </wps:wsp>
                      </wpg:grpSp>
                    </wpg:wgp>
                  </a:graphicData>
                </a:graphic>
              </wp:inline>
            </w:drawing>
          </mc:Choice>
          <mc:Fallback>
            <w:pict>
              <v:group w14:anchorId="5CA17F1E" id="_x0000_s3259" style="width:450.25pt;height:140.9pt;mso-position-horizontal-relative:char;mso-position-vertical-relative:line" coordorigin="430" coordsize="54836,171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">
                <v:group id="Group 1973968516" o:spid="_x0000_s3260" style="position:absolute;left:10104;width:45163;height:16725" coordorigin="10104" coordsize="45162,16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">
                  <v:group id="Group 1973968517" o:spid="_x0000_s3261" style="position:absolute;left:41824;width:13443;height:16352" coordorigin="41854" coordsize="15429,18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">
                    <v:shape id="Equals 1973968518" o:spid="_x0000_s3262" style="position:absolute;left:43712;top:6407;width:12257;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3263" type="#_x0000_t202" style="position:absolute;left:42822;width:13463;height:7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" filled="f" stroked="f">
                      <v:textbox>
                        <w:txbxContent>
                          <w:p w14:paraId="2FFEAD7E" w14:textId="77777777" w:rsidR="008E0B6C" w:rsidRDefault="008E0B6C" w:rsidP="008E0B6C">
                            <w:pPr>
                              <w:bidi w:val="0"/>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01</w:t>
                            </w:r>
                          </w:p>
                        </w:txbxContent>
                      </v:textbox>
                    </v:shape>
                    <v:shape id="مربع نص 18" o:spid="_x0000_s3264" type="#_x0000_t202" style="position:absolute;left:41854;top:11616;width:15430;height:71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" filled="f" stroked="f">
                      <v:textbox>
                        <w:txbxContent>
                          <w:p w14:paraId="737538B2" w14:textId="2A03B6C6"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b/>
                                <w:bCs/>
                                <w:kern w:val="24"/>
                                <w:sz w:val="36"/>
                                <w:szCs w:val="36"/>
                                <w:rtl/>
                                <w:lang w:bidi="ar-SY"/>
                              </w:rPr>
                              <w:t>تنويع بيانات التدريب</w:t>
                            </w:r>
                          </w:p>
                        </w:txbxContent>
                      </v:textbox>
                    </v:shape>
                  </v:group>
                  <v:group id="Group 1973968521" o:spid="_x0000_s3265" style="position:absolute;left:32690;width:10678;height:16725" coordorigin="33080" coordsize="12256,1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">
                    <v:shape id="Equals 1973968522" o:spid="_x0000_s3266" style="position:absolute;left:33080;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3267" type="#_x0000_t202" style="position:absolute;left:33226;width:11958;height:7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" filled="f" stroked="f">
                      <v:textbox>
                        <w:txbxContent>
                          <w:p w14:paraId="538980F4" w14:textId="77777777" w:rsidR="008E0B6C" w:rsidRDefault="008E0B6C" w:rsidP="008E0B6C">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02</w:t>
                            </w:r>
                          </w:p>
                        </w:txbxContent>
                      </v:textbox>
                    </v:shape>
                    <v:shape id="مربع نص 18" o:spid="_x0000_s3268" type="#_x0000_t202" style="position:absolute;left:35031;top:11961;width:8274;height:7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" filled="f" stroked="f">
                      <v:textbox>
                        <w:txbxContent>
                          <w:p w14:paraId="6B0DD052" w14:textId="3ED582C7"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b/>
                                <w:bCs/>
                                <w:kern w:val="24"/>
                                <w:sz w:val="36"/>
                                <w:szCs w:val="36"/>
                                <w:rtl/>
                                <w:lang w:bidi="ar-SY"/>
                              </w:rPr>
                              <w:t>اختبار العدالة</w:t>
                            </w:r>
                          </w:p>
                        </w:txbxContent>
                      </v:textbox>
                    </v:shape>
                  </v:group>
                  <v:group id="Group 1973968525" o:spid="_x0000_s3269" style="position:absolute;left:20320;width:13442;height:15094" coordorigin="20350" coordsize="15429,17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">
                    <v:shape id="Equals 1973968526" o:spid="_x0000_s3270" style="position:absolute;left:22206;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3271" type="#_x0000_t202" style="position:absolute;left:22353;width:11957;height:7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" filled="f" stroked="f">
                      <v:textbox>
                        <w:txbxContent>
                          <w:p w14:paraId="2245122E" w14:textId="77777777" w:rsidR="008E0B6C" w:rsidRDefault="008E0B6C" w:rsidP="008E0B6C">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03</w:t>
                            </w:r>
                          </w:p>
                        </w:txbxContent>
                      </v:textbox>
                    </v:shape>
                    <v:shape id="مربع نص 18" o:spid="_x0000_s3272" type="#_x0000_t202" style="position:absolute;left:20350;top:12986;width:15430;height:4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" filled="f" stroked="f">
                      <v:textbox>
                        <w:txbxContent>
                          <w:p w14:paraId="32778CDF" w14:textId="77EFB9BE"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hint="cs"/>
                                <w:b/>
                                <w:bCs/>
                                <w:kern w:val="24"/>
                                <w:sz w:val="36"/>
                                <w:szCs w:val="36"/>
                                <w:rtl/>
                                <w:lang w:bidi="ar-SY"/>
                              </w:rPr>
                              <w:t>تنوّع</w:t>
                            </w:r>
                            <w:r w:rsidRPr="008E0B6C">
                              <w:rPr>
                                <w:rFonts w:ascii="Adobe Arabic" w:eastAsia="GE Dinar Two Medium" w:hAnsi="Adobe Arabic" w:cs="Adobe Arabic"/>
                                <w:b/>
                                <w:bCs/>
                                <w:kern w:val="24"/>
                                <w:sz w:val="36"/>
                                <w:szCs w:val="36"/>
                                <w:rtl/>
                                <w:lang w:bidi="ar-SY"/>
                              </w:rPr>
                              <w:t xml:space="preserve"> </w:t>
                            </w:r>
                            <w:r w:rsidRPr="008E0B6C">
                              <w:rPr>
                                <w:rFonts w:ascii="Adobe Arabic" w:eastAsia="GE Dinar Two Medium" w:hAnsi="Adobe Arabic" w:cs="Adobe Arabic" w:hint="cs"/>
                                <w:b/>
                                <w:bCs/>
                                <w:kern w:val="24"/>
                                <w:sz w:val="36"/>
                                <w:szCs w:val="36"/>
                                <w:rtl/>
                                <w:lang w:bidi="ar-SY"/>
                              </w:rPr>
                              <w:t>الفرق</w:t>
                            </w:r>
                          </w:p>
                        </w:txbxContent>
                      </v:textbox>
                    </v:shape>
                  </v:group>
                  <v:group id="Group 1973968529" o:spid="_x0000_s3273" style="position:absolute;left:10104;width:11961;height:14853" coordorigin="10104" coordsize="13729,17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">
                    <v:shape id="Equals 1973968530" o:spid="_x0000_s3274" style="position:absolute;left:11343;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3275" type="#_x0000_t202" style="position:absolute;left:11490;width:11958;height:7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" filled="f" stroked="f">
                      <v:textbox>
                        <w:txbxContent>
                          <w:p w14:paraId="2ED7422C" w14:textId="77777777" w:rsidR="008E0B6C" w:rsidRDefault="008E0B6C" w:rsidP="008E0B6C">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04</w:t>
                            </w:r>
                          </w:p>
                        </w:txbxContent>
                      </v:textbox>
                    </v:shape>
                    <v:shape id="مربع نص 18" o:spid="_x0000_s3276" type="#_x0000_t202" style="position:absolute;left:10104;top:12986;width:13729;height:40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" filled="f" stroked="f">
                      <v:textbox>
                        <w:txbxContent>
                          <w:p w14:paraId="4141578B" w14:textId="14E11AA7"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b/>
                                <w:bCs/>
                                <w:kern w:val="24"/>
                                <w:sz w:val="36"/>
                                <w:szCs w:val="36"/>
                                <w:rtl/>
                                <w:lang w:bidi="ar-SY"/>
                              </w:rPr>
                              <w:t>الشفافية</w:t>
                            </w:r>
                          </w:p>
                        </w:txbxContent>
                      </v:textbox>
                    </v:shape>
                  </v:group>
                </v:group>
                <v:group id="Group 1973968533" o:spid="_x0000_s3277" style="position:absolute;left:430;width:10678;height:17165" coordorigin="494" coordsize="12256,197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">
                  <v:shape id="Equals 1973968534" o:spid="_x0000_s3278" style="position:absolute;left:494;top:6407;width:12256;height:5209;visibility:visible;mso-wrap-style:square;v-text-anchor:middle" coordsize="1225615,5208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" path="m162455,107301r900705,l1063160,229813r-900705,l162455,107301xm162455,291068r900705,l1063160,413580r-900705,l162455,291068xe" fillcolor="#a0c9ca" strokecolor="#168489" strokeweight="1pt">
                    <v:stroke joinstyle="miter"/>
                    <v:path arrowok="t" o:connecttype="custom" o:connectlocs="162455,107301;1063160,107301;1063160,229813;162455,229813;162455,107301;162455,291068;1063160,291068;1063160,413580;162455,413580;162455,291068" o:connectangles="0,0,0,0,0,0,0,0,0,0"/>
                  </v:shape>
                  <v:shape id="TextBox 6" o:spid="_x0000_s3279" type="#_x0000_t202" style="position:absolute;left:642;width:11958;height:7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" filled="f" stroked="f">
                    <v:textbox>
                      <w:txbxContent>
                        <w:p w14:paraId="5AF9BFA9" w14:textId="77777777" w:rsidR="008E0B6C" w:rsidRDefault="008E0B6C" w:rsidP="008E0B6C">
                          <w:pPr>
                            <w:jc w:val="center"/>
                            <w:rPr>
                              <w:rFonts w:ascii="Calibri" w:hAnsi="Calibri" w:cs="Activist Light"/>
                              <w:b/>
                              <w:bCs/>
                              <w:color w:val="168489"/>
                              <w:kern w:val="24"/>
                              <w:sz w:val="72"/>
                              <w:szCs w:val="72"/>
                              <w:lang w:val="en-GB"/>
                            </w:rPr>
                          </w:pPr>
                          <w:r>
                            <w:rPr>
                              <w:rFonts w:ascii="Calibri" w:hAnsi="Calibri" w:cs="Activist Light"/>
                              <w:b/>
                              <w:bCs/>
                              <w:color w:val="168489"/>
                              <w:kern w:val="24"/>
                              <w:sz w:val="72"/>
                              <w:szCs w:val="72"/>
                              <w:lang w:val="en-GB"/>
                            </w:rPr>
                            <w:t>05</w:t>
                          </w:r>
                        </w:p>
                      </w:txbxContent>
                    </v:textbox>
                  </v:shape>
                  <v:shape id="مربع نص 18" o:spid="_x0000_s3280" type="#_x0000_t202" style="position:absolute;left:1473;top:12286;width:9294;height:7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" filled="f" stroked="f">
                    <v:textbox>
                      <w:txbxContent>
                        <w:p w14:paraId="74C78A71" w14:textId="21200BAE" w:rsidR="008E0B6C" w:rsidRPr="008E0B6C" w:rsidRDefault="008E0B6C" w:rsidP="008E0B6C">
                          <w:pPr>
                            <w:jc w:val="center"/>
                            <w:rPr>
                              <w:rFonts w:ascii="Adobe Arabic" w:eastAsia="GE Dinar Two Medium" w:hAnsi="Adobe Arabic" w:cs="Adobe Arabic"/>
                              <w:b/>
                              <w:bCs/>
                              <w:kern w:val="24"/>
                              <w:sz w:val="36"/>
                              <w:szCs w:val="36"/>
                              <w:lang w:bidi="ar-SY"/>
                            </w:rPr>
                          </w:pPr>
                          <w:r w:rsidRPr="008E0B6C">
                            <w:rPr>
                              <w:rFonts w:ascii="Adobe Arabic" w:eastAsia="GE Dinar Two Medium" w:hAnsi="Adobe Arabic" w:cs="Adobe Arabic"/>
                              <w:b/>
                              <w:bCs/>
                              <w:kern w:val="24"/>
                              <w:sz w:val="36"/>
                              <w:szCs w:val="36"/>
                              <w:rtl/>
                              <w:lang w:bidi="ar-SY"/>
                            </w:rPr>
                            <w:t>الإشراف البشري</w:t>
                          </w:r>
                        </w:p>
                      </w:txbxContent>
                    </v:textbox>
                  </v:shape>
                </v:group>
                <w10:anchorlock/>
              </v:group>
            </w:pict>
          </mc:Fallback>
        </mc:AlternateContent>
      </w:r>
    </w:p>
    <w:p w14:paraId="4A4CA6A6" w14:textId="77777777" w:rsidR="006B59BE" w:rsidRPr="004733E9" w:rsidRDefault="006B59BE" w:rsidP="004F50BE">
      <w:pPr>
        <w:rPr>
          <w:rtl/>
        </w:rPr>
      </w:pPr>
      <w:r w:rsidRPr="009F77D3">
        <w:rPr>
          <w:color w:val="168489"/>
          <w:rtl/>
        </w:rPr>
        <w:t>1. تنويع بيانات التدريب:</w:t>
      </w:r>
      <w:r w:rsidRPr="004733E9">
        <w:rPr>
          <w:rtl/>
        </w:rPr>
        <w:t xml:space="preserve"> ضمان تمثيل جميع الفئات في البيانات المستخدمة.</w:t>
      </w:r>
    </w:p>
    <w:p w14:paraId="79A1F808" w14:textId="77777777" w:rsidR="006B59BE" w:rsidRPr="004733E9" w:rsidRDefault="006B59BE" w:rsidP="004F50BE">
      <w:pPr>
        <w:rPr>
          <w:rtl/>
        </w:rPr>
      </w:pPr>
      <w:r w:rsidRPr="009F77D3">
        <w:rPr>
          <w:color w:val="168489"/>
          <w:rtl/>
        </w:rPr>
        <w:t>2. اختبار العدالة:</w:t>
      </w:r>
      <w:r w:rsidRPr="004733E9">
        <w:rPr>
          <w:rtl/>
        </w:rPr>
        <w:t xml:space="preserve"> تطوير اختبارات للكشف عن التحيّز في مخرجات النظام.</w:t>
      </w:r>
    </w:p>
    <w:p w14:paraId="55B540EB" w14:textId="77777777" w:rsidR="006B59BE" w:rsidRPr="004733E9" w:rsidRDefault="006B59BE" w:rsidP="004F50BE">
      <w:pPr>
        <w:rPr>
          <w:rtl/>
        </w:rPr>
      </w:pPr>
      <w:r>
        <w:rPr>
          <w:color w:val="168489"/>
          <w:rtl/>
        </w:rPr>
        <w:t xml:space="preserve">3. </w:t>
      </w:r>
      <w:r>
        <w:rPr>
          <w:rFonts w:hint="cs"/>
          <w:color w:val="168489"/>
          <w:rtl/>
        </w:rPr>
        <w:t>تنوّع</w:t>
      </w:r>
      <w:r>
        <w:rPr>
          <w:color w:val="168489"/>
          <w:rtl/>
        </w:rPr>
        <w:t xml:space="preserve"> </w:t>
      </w:r>
      <w:r>
        <w:rPr>
          <w:rFonts w:hint="cs"/>
          <w:color w:val="168489"/>
          <w:rtl/>
        </w:rPr>
        <w:t>الفرق</w:t>
      </w:r>
      <w:r>
        <w:rPr>
          <w:color w:val="168489"/>
          <w:rtl/>
        </w:rPr>
        <w:t>:</w:t>
      </w:r>
      <w:r>
        <w:rPr>
          <w:rtl/>
        </w:rPr>
        <w:t xml:space="preserve"> ضمان تنوّع الفرق التي تطوّر وتراجع أنظمة </w:t>
      </w:r>
      <w:hyperlink r:id="rId567">
        <w:r>
          <w:rPr>
            <w:rStyle w:val="Hyperlink"/>
            <w:rtl/>
          </w:rPr>
          <w:t>الذكاء الاصطناعي</w:t>
        </w:r>
      </w:hyperlink>
      <w:r>
        <w:rPr>
          <w:rtl/>
        </w:rPr>
        <w:t>.</w:t>
      </w:r>
    </w:p>
    <w:p w14:paraId="25885482" w14:textId="77777777" w:rsidR="006B59BE" w:rsidRPr="004733E9" w:rsidRDefault="006B59BE" w:rsidP="004F50BE">
      <w:pPr>
        <w:rPr>
          <w:rtl/>
        </w:rPr>
      </w:pPr>
      <w:r w:rsidRPr="009F77D3">
        <w:rPr>
          <w:color w:val="168489"/>
          <w:rtl/>
        </w:rPr>
        <w:t>4. الشفافية:</w:t>
      </w:r>
      <w:r w:rsidRPr="004733E9">
        <w:rPr>
          <w:rtl/>
        </w:rPr>
        <w:t xml:space="preserve"> توضيح كيفية عمل النظام واتخاذ القرارات.</w:t>
      </w:r>
    </w:p>
    <w:p w14:paraId="7A1ED098" w14:textId="627EE488" w:rsidR="006B59BE" w:rsidRPr="004733E9" w:rsidRDefault="006B59BE" w:rsidP="004F50BE">
      <w:pPr>
        <w:rPr>
          <w:rtl/>
        </w:rPr>
      </w:pPr>
      <w:r w:rsidRPr="009F77D3">
        <w:rPr>
          <w:color w:val="168489"/>
          <w:rtl/>
        </w:rPr>
        <w:t xml:space="preserve">5. الإشراف البشري: </w:t>
      </w:r>
      <w:r w:rsidRPr="004733E9">
        <w:rPr>
          <w:rtl/>
        </w:rPr>
        <w:t>الاحتفاظ بإشراف بشري على القرارات المهمّة.</w:t>
      </w:r>
    </w:p>
    <w:p w14:paraId="0B356177" w14:textId="5F166493" w:rsidR="006B59BE" w:rsidRPr="009F77D3" w:rsidRDefault="009F77D3" w:rsidP="008E0B6C">
      <w:pPr>
        <w:pStyle w:val="ad"/>
        <w:pageBreakBefore/>
        <w:rPr>
          <w:b w:val="0"/>
          <w:bCs/>
          <w:color w:val="168489"/>
          <w:rtl/>
        </w:rPr>
      </w:pPr>
      <w:r w:rsidRPr="00E42DAD">
        <w:rPr>
          <w:noProof/>
        </w:rPr>
        <w:lastRenderedPageBreak/>
        <mc:AlternateContent>
          <mc:Choice Requires="wpg">
            <w:drawing>
              <wp:anchor distT="0" distB="0" distL="114300" distR="114300" simplePos="0" relativeHeight="252887040" behindDoc="0" locked="0" layoutInCell="1" allowOverlap="1" wp14:anchorId="6DB79EE9" wp14:editId="5CF55133">
                <wp:simplePos x="0" y="0"/>
                <wp:positionH relativeFrom="margin">
                  <wp:posOffset>4995545</wp:posOffset>
                </wp:positionH>
                <wp:positionV relativeFrom="paragraph">
                  <wp:posOffset>4445</wp:posOffset>
                </wp:positionV>
                <wp:extent cx="735965" cy="661670"/>
                <wp:effectExtent l="0" t="0" r="6985" b="5080"/>
                <wp:wrapSquare wrapText="bothSides"/>
                <wp:docPr id="1608698076"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8077" name="Picture 1608698077"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8078" name="Rectangle: Rounded Corners 1608698078"/>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3A2D7DB" id="Group 20" o:spid="_x0000_s1026" style="position:absolute;margin-left:393.35pt;margin-top:.35pt;width:57.95pt;height:52.1pt;z-index:252887040;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">
                <v:shape id="Picture 1608698077"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">
                  <v:imagedata r:id="rId122" o:title="Reference "/>
                </v:shape>
                <v:roundrect id="Rectangle: Rounded Corners 160869807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" fillcolor="#168489" strokecolor="#168489" strokeweight="1pt">
                  <v:stroke joinstyle="miter"/>
                </v:roundrect>
                <w10:wrap type="square" anchorx="margin"/>
              </v:group>
            </w:pict>
          </mc:Fallback>
        </mc:AlternateContent>
      </w:r>
      <w:r w:rsidR="006B59BE" w:rsidRPr="009F77D3">
        <w:rPr>
          <w:b w:val="0"/>
          <w:bCs/>
          <w:color w:val="168489"/>
          <w:rtl/>
        </w:rPr>
        <w:t xml:space="preserve"> مثال: </w:t>
      </w:r>
    </w:p>
    <w:p w14:paraId="19E8CAA7" w14:textId="2348E399" w:rsidR="006B59BE" w:rsidRPr="009F77D3" w:rsidRDefault="006B59BE" w:rsidP="00417A4F">
      <w:pPr>
        <w:pStyle w:val="ad"/>
        <w:rPr>
          <w:b w:val="0"/>
          <w:bCs/>
          <w:rtl/>
        </w:rPr>
      </w:pPr>
      <w:r w:rsidRPr="009F77D3">
        <w:rPr>
          <w:b w:val="0"/>
          <w:bCs/>
          <w:rtl/>
        </w:rPr>
        <w:t>مؤشّر العدالة في الخوارزميات</w:t>
      </w:r>
    </w:p>
    <w:p w14:paraId="12B339E5" w14:textId="3E5025FF" w:rsidR="006B59BE" w:rsidRPr="004733E9" w:rsidRDefault="00417A4F" w:rsidP="004F50BE">
      <w:pPr>
        <w:rPr>
          <w:rtl/>
        </w:rPr>
      </w:pPr>
      <w:r w:rsidRPr="00417A4F">
        <w:rPr>
          <w:bCs/>
          <w:noProof/>
        </w:rPr>
        <w:drawing>
          <wp:anchor distT="0" distB="0" distL="114300" distR="114300" simplePos="0" relativeHeight="253000704" behindDoc="0" locked="0" layoutInCell="1" allowOverlap="1" wp14:anchorId="7E20EFA5" wp14:editId="78A9F408">
            <wp:simplePos x="0" y="0"/>
            <wp:positionH relativeFrom="margin">
              <wp:align>left</wp:align>
            </wp:positionH>
            <wp:positionV relativeFrom="paragraph">
              <wp:posOffset>12233</wp:posOffset>
            </wp:positionV>
            <wp:extent cx="2228850" cy="970280"/>
            <wp:effectExtent l="0" t="0" r="0" b="0"/>
            <wp:wrapSquare wrapText="bothSides"/>
            <wp:docPr id="33" name="Picture 33">
              <a:extLst xmlns:a="http://schemas.openxmlformats.org/drawingml/2006/main">
                <a:ext uri="{FF2B5EF4-FFF2-40B4-BE49-F238E27FC236}">
                  <a16:creationId xmlns:a16="http://schemas.microsoft.com/office/drawing/2014/main" id="{FBC481B7-E7AA-F4DD-C19F-8825389C3A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FBC481B7-E7AA-F4DD-C19F-8825389C3A59}"/>
                        </a:ext>
                      </a:extLst>
                    </pic:cNvPr>
                    <pic:cNvPicPr>
                      <a:picLocks noChangeAspect="1"/>
                    </pic:cNvPicPr>
                  </pic:nvPicPr>
                  <pic:blipFill>
                    <a:blip r:embed="rId568" cstate="print">
                      <a:extLst>
                        <a:ext uri="{28A0092B-C50C-407E-A947-70E740481C1C}">
                          <a14:useLocalDpi xmlns:a14="http://schemas.microsoft.com/office/drawing/2010/main" val="0"/>
                        </a:ext>
                      </a:extLst>
                    </a:blip>
                    <a:stretch>
                      <a:fillRect/>
                    </a:stretch>
                  </pic:blipFill>
                  <pic:spPr>
                    <a:xfrm>
                      <a:off x="0" y="0"/>
                      <a:ext cx="2228850" cy="970280"/>
                    </a:xfrm>
                    <a:prstGeom prst="rect">
                      <a:avLst/>
                    </a:prstGeom>
                  </pic:spPr>
                </pic:pic>
              </a:graphicData>
            </a:graphic>
            <wp14:sizeRelH relativeFrom="margin">
              <wp14:pctWidth>0</wp14:pctWidth>
            </wp14:sizeRelH>
            <wp14:sizeRelV relativeFrom="margin">
              <wp14:pctHeight>0</wp14:pctHeight>
            </wp14:sizeRelV>
          </wp:anchor>
        </w:drawing>
      </w:r>
      <w:r>
        <w:rPr>
          <w:rtl/>
        </w:rPr>
        <w:t xml:space="preserve">طوّرت شركة </w:t>
      </w:r>
      <w:r>
        <w:t>IBM</w:t>
      </w:r>
      <w:r>
        <w:rPr>
          <w:rtl/>
        </w:rPr>
        <w:t xml:space="preserve"> مؤشّراً للعدالة يقيس مستوى التحيّز في أنظمة </w:t>
      </w:r>
      <w:hyperlink r:id="rId569">
        <w:r>
          <w:rPr>
            <w:rStyle w:val="Hyperlink"/>
            <w:rtl/>
          </w:rPr>
          <w:t>الذكاء الاصطناعي</w:t>
        </w:r>
      </w:hyperlink>
      <w:r>
        <w:rPr>
          <w:rtl/>
        </w:rPr>
        <w:t xml:space="preserve"> عبر عدّة أبعاد، بما في ذلك التمثيل النسبي، والتكافؤ في المعاملة، ودقّة التصنيف. هذا المؤشّر يساعد المؤسّسات على تقييم مدى عدالة أنظمتها وتحديد مجالات التحسين.</w:t>
      </w:r>
    </w:p>
    <w:p w14:paraId="00C0B5C6" w14:textId="264DAB19" w:rsidR="006B59BE" w:rsidRDefault="004F50BE" w:rsidP="004F50BE">
      <w:pPr>
        <w:rPr>
          <w:rtl/>
        </w:rPr>
      </w:pPr>
      <w:r w:rsidRPr="002A078C">
        <w:rPr>
          <w:rFonts w:ascii="Sakkal Majalla" w:hAnsi="Sakkal Majalla"/>
          <w:noProof/>
          <w:color w:val="002060"/>
          <w:sz w:val="34"/>
        </w:rPr>
        <mc:AlternateContent>
          <mc:Choice Requires="wpg">
            <w:drawing>
              <wp:inline distT="0" distB="0" distL="0" distR="0" wp14:anchorId="0CA9B71A" wp14:editId="033FE32F">
                <wp:extent cx="5731510" cy="895350"/>
                <wp:effectExtent l="0" t="0" r="21590" b="19050"/>
                <wp:docPr id="103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34"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35" name="مجموعة 39"/>
                        <wpg:cNvGrpSpPr/>
                        <wpg:grpSpPr>
                          <a:xfrm>
                            <a:off x="0" y="0"/>
                            <a:ext cx="5731510" cy="895350"/>
                            <a:chOff x="0" y="0"/>
                            <a:chExt cx="5878196" cy="918845"/>
                          </a:xfrm>
                        </wpg:grpSpPr>
                        <wpg:grpSp>
                          <wpg:cNvPr id="1037" name="مجموعة 40"/>
                          <wpg:cNvGrpSpPr/>
                          <wpg:grpSpPr>
                            <a:xfrm>
                              <a:off x="0" y="0"/>
                              <a:ext cx="5878196" cy="918845"/>
                              <a:chOff x="0" y="0"/>
                              <a:chExt cx="6240348" cy="919070"/>
                            </a:xfrm>
                          </wpg:grpSpPr>
                          <wpg:grpSp>
                            <wpg:cNvPr id="1039" name="مجموعة 41"/>
                            <wpg:cNvGrpSpPr/>
                            <wpg:grpSpPr>
                              <a:xfrm>
                                <a:off x="0" y="169208"/>
                                <a:ext cx="5433072" cy="580613"/>
                                <a:chOff x="0" y="169208"/>
                                <a:chExt cx="5433072" cy="580613"/>
                              </a:xfrm>
                            </wpg:grpSpPr>
                            <wps:wsp>
                              <wps:cNvPr id="1041"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42"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3"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44" name="مربع نص 41"/>
                          <wps:cNvSpPr txBox="1"/>
                          <wps:spPr>
                            <a:xfrm>
                              <a:off x="204484" y="257055"/>
                              <a:ext cx="4616071" cy="387740"/>
                            </a:xfrm>
                            <a:prstGeom prst="rect">
                              <a:avLst/>
                            </a:prstGeom>
                            <a:noFill/>
                          </wps:spPr>
                          <wps:txbx>
                            <w:txbxContent>
                              <w:p w14:paraId="49E56773" w14:textId="3D3E2A82"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مسؤولية القائد في الحوكمة الرقمية</w:t>
                                </w:r>
                              </w:p>
                            </w:txbxContent>
                          </wps:txbx>
                          <wps:bodyPr wrap="square" rtlCol="1">
                            <a:spAutoFit/>
                          </wps:bodyPr>
                        </wps:wsp>
                      </wpg:grpSp>
                    </wpg:wgp>
                  </a:graphicData>
                </a:graphic>
              </wp:inline>
            </w:drawing>
          </mc:Choice>
          <mc:Fallback>
            <w:pict>
              <v:group w14:anchorId="0CA9B71A" id="_x0000_s3281"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">
                <v:shape id="صورة 38" o:spid="_x0000_s3282"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">
                  <v:imagedata r:id="rId95" o:title=""/>
                </v:shape>
                <v:group id="مجموعة 39" o:spid="_x0000_s32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">
                  <v:group id="مجموعة 40" o:spid="_x0000_s32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">
                    <v:group id="مجموعة 41" o:spid="_x0000_s32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شكل حر 42" o:spid="_x0000_s32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2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" fillcolor="#168489" stroked="f" strokeweight="1pt">
                        <v:stroke joinstyle="miter"/>
                      </v:roundrect>
                    </v:group>
                    <v:oval id="شكل بيضاوي 44" o:spid="_x0000_s32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" filled="f" strokecolor="#a5a5a5 [2092]" strokeweight="1pt">
                      <v:stroke joinstyle="miter"/>
                    </v:oval>
                  </v:group>
                  <v:shape id="مربع نص 41" o:spid="_x0000_s3289"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" filled="f" stroked="f">
                    <v:textbox style="mso-fit-shape-to-text:t">
                      <w:txbxContent>
                        <w:p w14:paraId="49E56773" w14:textId="3D3E2A82"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مسؤولية القائد في الحوكمة الرقمية</w:t>
                          </w:r>
                        </w:p>
                      </w:txbxContent>
                    </v:textbox>
                  </v:shape>
                </v:group>
                <w10:anchorlock/>
              </v:group>
            </w:pict>
          </mc:Fallback>
        </mc:AlternateContent>
      </w:r>
    </w:p>
    <w:p w14:paraId="2D8110D3" w14:textId="2E6EBEE6" w:rsidR="006B59BE" w:rsidRPr="009F77D3" w:rsidRDefault="008E0B6C" w:rsidP="009F77D3">
      <w:pPr>
        <w:pStyle w:val="ad"/>
        <w:rPr>
          <w:b w:val="0"/>
          <w:bCs/>
          <w:color w:val="168489"/>
          <w:rtl/>
        </w:rPr>
      </w:pPr>
      <w:r>
        <w:rPr>
          <w:noProof/>
        </w:rPr>
        <w:drawing>
          <wp:anchor distT="0" distB="0" distL="114300" distR="114300" simplePos="0" relativeHeight="252964864" behindDoc="0" locked="0" layoutInCell="1" allowOverlap="1" wp14:anchorId="4367C254" wp14:editId="699E4C9A">
            <wp:simplePos x="0" y="0"/>
            <wp:positionH relativeFrom="margin">
              <wp:align>left</wp:align>
            </wp:positionH>
            <wp:positionV relativeFrom="paragraph">
              <wp:posOffset>245184</wp:posOffset>
            </wp:positionV>
            <wp:extent cx="1223010" cy="1223010"/>
            <wp:effectExtent l="0" t="0" r="0" b="0"/>
            <wp:wrapSquare wrapText="bothSides"/>
            <wp:docPr id="1973968538" name="Picture 1973968538" descr="Adapt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Adaptation "/>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9F77D3">
        <w:rPr>
          <w:b w:val="0"/>
          <w:bCs/>
          <w:color w:val="168489"/>
          <w:rtl/>
        </w:rPr>
        <w:t>مفهوم الحوكمة الرقمية</w:t>
      </w:r>
      <w:r w:rsidRPr="008E0B6C">
        <w:t xml:space="preserve"> </w:t>
      </w:r>
    </w:p>
    <w:p w14:paraId="4B6F3502" w14:textId="77777777" w:rsidR="006B59BE" w:rsidRPr="004733E9" w:rsidRDefault="006B59BE" w:rsidP="004F50BE">
      <w:pPr>
        <w:rPr>
          <w:rtl/>
        </w:rPr>
      </w:pPr>
      <w:r w:rsidRPr="004733E9">
        <w:rPr>
          <w:rtl/>
        </w:rPr>
        <w:t>الحوكمة الرقمية هي إطار للسياسات والإجراءات والمعايير التي تحكم استخدام التكنولوجيا الرقمية في المؤسّسة. وتشمل الحوكمة الرقمية للذكاء الاصطناعي القواعد والأنظمة التي تضمن استخدامه بشكل مسؤول وأخلاقي وشفّاف.</w:t>
      </w:r>
    </w:p>
    <w:p w14:paraId="04517D13" w14:textId="77777777" w:rsidR="006B59BE" w:rsidRDefault="006B59BE" w:rsidP="009F77D3">
      <w:pPr>
        <w:pStyle w:val="ad"/>
        <w:rPr>
          <w:b w:val="0"/>
          <w:bCs/>
          <w:color w:val="168489"/>
          <w:rtl/>
        </w:rPr>
      </w:pPr>
      <w:r w:rsidRPr="009F77D3">
        <w:rPr>
          <w:b w:val="0"/>
          <w:bCs/>
          <w:color w:val="168489"/>
          <w:rtl/>
        </w:rPr>
        <w:t>مسؤوليات القائد في الحوكمة الرقمية:</w:t>
      </w:r>
    </w:p>
    <w:p w14:paraId="6AB8CB0E" w14:textId="026303E9" w:rsidR="008E0B6C" w:rsidRPr="009F77D3" w:rsidRDefault="008E0B6C" w:rsidP="008E0B6C">
      <w:pPr>
        <w:pStyle w:val="ad"/>
        <w:rPr>
          <w:b w:val="0"/>
          <w:bCs/>
          <w:color w:val="168489"/>
          <w:rtl/>
        </w:rPr>
      </w:pPr>
      <w:r w:rsidRPr="008E0B6C">
        <w:rPr>
          <w:b w:val="0"/>
          <w:bCs/>
          <w:noProof/>
          <w:color w:val="168489"/>
        </w:rPr>
        <mc:AlternateContent>
          <mc:Choice Requires="wpg">
            <w:drawing>
              <wp:inline distT="0" distB="0" distL="0" distR="0" wp14:anchorId="2B99C109" wp14:editId="056AEA75">
                <wp:extent cx="5755923" cy="1421323"/>
                <wp:effectExtent l="0" t="19050" r="16510" b="26670"/>
                <wp:docPr id="1973968539" name="Group 6"/>
                <wp:cNvGraphicFramePr/>
                <a:graphic xmlns:a="http://schemas.openxmlformats.org/drawingml/2006/main">
                  <a:graphicData uri="http://schemas.microsoft.com/office/word/2010/wordprocessingGroup">
                    <wpg:wgp>
                      <wpg:cNvGrpSpPr/>
                      <wpg:grpSpPr>
                        <a:xfrm>
                          <a:off x="0" y="0"/>
                          <a:ext cx="5755923" cy="1421323"/>
                          <a:chOff x="0" y="0"/>
                          <a:chExt cx="5755923" cy="1421323"/>
                        </a:xfrm>
                      </wpg:grpSpPr>
                      <wpg:grpSp>
                        <wpg:cNvPr id="1973968540" name="Group 1973968540"/>
                        <wpg:cNvGrpSpPr/>
                        <wpg:grpSpPr>
                          <a:xfrm>
                            <a:off x="0" y="0"/>
                            <a:ext cx="5755923" cy="1421323"/>
                            <a:chOff x="0" y="0"/>
                            <a:chExt cx="5755923" cy="1421323"/>
                          </a:xfrm>
                        </wpg:grpSpPr>
                        <wpg:grpSp>
                          <wpg:cNvPr id="1973968541" name="مجموعة 29"/>
                          <wpg:cNvGrpSpPr/>
                          <wpg:grpSpPr>
                            <a:xfrm>
                              <a:off x="4640257" y="0"/>
                              <a:ext cx="1115666" cy="1421314"/>
                              <a:chOff x="4640257" y="0"/>
                              <a:chExt cx="1390650" cy="1771811"/>
                            </a:xfrm>
                          </wpg:grpSpPr>
                          <wpg:grpSp>
                            <wpg:cNvPr id="1973968542" name="مجموعة 30"/>
                            <wpg:cNvGrpSpPr/>
                            <wpg:grpSpPr>
                              <a:xfrm>
                                <a:off x="4640257" y="0"/>
                                <a:ext cx="1390650" cy="1771811"/>
                                <a:chOff x="4640257" y="0"/>
                                <a:chExt cx="1390650" cy="1771811"/>
                              </a:xfrm>
                            </wpg:grpSpPr>
                            <wps:wsp>
                              <wps:cNvPr id="1973968543" name="شكل بيضاوي 64"/>
                              <wps:cNvSpPr/>
                              <wps:spPr>
                                <a:xfrm>
                                  <a:off x="4951505"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544" name="شكل حر: شكل 70"/>
                              <wps:cNvSpPr/>
                              <wps:spPr>
                                <a:xfrm>
                                  <a:off x="4640257"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545" name="مربع نص 25"/>
                            <wps:cNvSpPr txBox="1"/>
                            <wps:spPr>
                              <a:xfrm>
                                <a:off x="4732182" y="876913"/>
                                <a:ext cx="1257712" cy="828005"/>
                              </a:xfrm>
                              <a:prstGeom prst="rect">
                                <a:avLst/>
                              </a:prstGeom>
                              <a:noFill/>
                            </wps:spPr>
                            <wps:txbx>
                              <w:txbxContent>
                                <w:p w14:paraId="38A53B11"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وضع رؤية أخلاقية</w:t>
                                  </w:r>
                                </w:p>
                              </w:txbxContent>
                            </wps:txbx>
                            <wps:bodyPr wrap="square" rtlCol="1">
                              <a:spAutoFit/>
                            </wps:bodyPr>
                          </wps:wsp>
                        </wpg:grpSp>
                        <wpg:grpSp>
                          <wpg:cNvPr id="1973968546" name="مجموعة 7"/>
                          <wpg:cNvGrpSpPr/>
                          <wpg:grpSpPr>
                            <a:xfrm>
                              <a:off x="2204880" y="0"/>
                              <a:ext cx="1374775" cy="1421322"/>
                              <a:chOff x="2204854" y="0"/>
                              <a:chExt cx="1713625" cy="1771811"/>
                            </a:xfrm>
                          </wpg:grpSpPr>
                          <wpg:grpSp>
                            <wpg:cNvPr id="1973968547" name="مجموعة 20"/>
                            <wpg:cNvGrpSpPr/>
                            <wpg:grpSpPr>
                              <a:xfrm>
                                <a:off x="2372186" y="0"/>
                                <a:ext cx="1390650" cy="1771811"/>
                                <a:chOff x="2372186" y="0"/>
                                <a:chExt cx="1390650" cy="1771811"/>
                              </a:xfrm>
                            </wpg:grpSpPr>
                            <wps:wsp>
                              <wps:cNvPr id="1973968548" name="شكل بيضاوي 22"/>
                              <wps:cNvSpPr/>
                              <wps:spPr>
                                <a:xfrm>
                                  <a:off x="2683434" y="0"/>
                                  <a:ext cx="768154" cy="768154"/>
                                </a:xfrm>
                                <a:prstGeom prst="ellipse">
                                  <a:avLst/>
                                </a:prstGeom>
                                <a:solidFill>
                                  <a:schemeClr val="bg1">
                                    <a:lumMod val="50000"/>
                                  </a:schemeClr>
                                </a:solidFill>
                                <a:ln w="57150">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549" name="شكل حر: شكل 23"/>
                              <wps:cNvSpPr/>
                              <wps:spPr>
                                <a:xfrm>
                                  <a:off x="2372186"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550" name="مربع نص 29"/>
                            <wps:cNvSpPr txBox="1"/>
                            <wps:spPr>
                              <a:xfrm>
                                <a:off x="2204854" y="1075687"/>
                                <a:ext cx="1713625" cy="470994"/>
                              </a:xfrm>
                              <a:prstGeom prst="rect">
                                <a:avLst/>
                              </a:prstGeom>
                            </wps:spPr>
                            <wps:txbx>
                              <w:txbxContent>
                                <w:p w14:paraId="31704A85"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تعزيز الوعي</w:t>
                                  </w:r>
                                </w:p>
                              </w:txbxContent>
                            </wps:txbx>
                            <wps:bodyPr wrap="square" rtlCol="1">
                              <a:spAutoFit/>
                            </wps:bodyPr>
                          </wps:wsp>
                        </wpg:grpSp>
                        <wpg:grpSp>
                          <wpg:cNvPr id="1973968551" name="مجموعة 93"/>
                          <wpg:cNvGrpSpPr/>
                          <wpg:grpSpPr>
                            <a:xfrm>
                              <a:off x="1193590" y="0"/>
                              <a:ext cx="1115658" cy="1421319"/>
                              <a:chOff x="1193590" y="0"/>
                              <a:chExt cx="1390650" cy="1771811"/>
                            </a:xfrm>
                          </wpg:grpSpPr>
                          <wpg:grpSp>
                            <wpg:cNvPr id="1973968552" name="مجموعة 94"/>
                            <wpg:cNvGrpSpPr/>
                            <wpg:grpSpPr>
                              <a:xfrm>
                                <a:off x="1193590" y="0"/>
                                <a:ext cx="1390650" cy="1771811"/>
                                <a:chOff x="1193590" y="0"/>
                                <a:chExt cx="1390650" cy="1771811"/>
                              </a:xfrm>
                            </wpg:grpSpPr>
                            <wps:wsp>
                              <wps:cNvPr id="1973968553" name="شكل بيضاوي 96"/>
                              <wps:cNvSpPr/>
                              <wps:spPr>
                                <a:xfrm>
                                  <a:off x="1504838" y="0"/>
                                  <a:ext cx="768154" cy="768154"/>
                                </a:xfrm>
                                <a:prstGeom prst="ellipse">
                                  <a:avLst/>
                                </a:prstGeom>
                                <a:solidFill>
                                  <a:schemeClr val="accent5">
                                    <a:lumMod val="75000"/>
                                  </a:schemeClr>
                                </a:solidFill>
                                <a:ln w="57150">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554" name="شكل حر: شكل 97"/>
                              <wps:cNvSpPr/>
                              <wps:spPr>
                                <a:xfrm>
                                  <a:off x="1193590" y="384078"/>
                                  <a:ext cx="1390650" cy="1387733"/>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555" name="مربع نص 25"/>
                            <wps:cNvSpPr txBox="1"/>
                            <wps:spPr>
                              <a:xfrm>
                                <a:off x="1249537" y="928955"/>
                                <a:ext cx="1204690" cy="828002"/>
                              </a:xfrm>
                              <a:prstGeom prst="rect">
                                <a:avLst/>
                              </a:prstGeom>
                              <a:noFill/>
                            </wps:spPr>
                            <wps:txbx>
                              <w:txbxContent>
                                <w:p w14:paraId="3D0DE507"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تشجيع المساءلة</w:t>
                                  </w:r>
                                </w:p>
                              </w:txbxContent>
                            </wps:txbx>
                            <wps:bodyPr wrap="square" rtlCol="1">
                              <a:spAutoFit/>
                            </wps:bodyPr>
                          </wps:wsp>
                        </wpg:grpSp>
                        <wpg:grpSp>
                          <wpg:cNvPr id="1973968556" name="مجموعة 24"/>
                          <wpg:cNvGrpSpPr/>
                          <wpg:grpSpPr>
                            <a:xfrm>
                              <a:off x="3494729" y="0"/>
                              <a:ext cx="1115665" cy="1421317"/>
                              <a:chOff x="3494729" y="0"/>
                              <a:chExt cx="1390650" cy="1771811"/>
                            </a:xfrm>
                          </wpg:grpSpPr>
                          <wpg:grpSp>
                            <wpg:cNvPr id="1973968557" name="مجموعة 25"/>
                            <wpg:cNvGrpSpPr/>
                            <wpg:grpSpPr>
                              <a:xfrm>
                                <a:off x="3494729" y="0"/>
                                <a:ext cx="1390650" cy="1771811"/>
                                <a:chOff x="3494729" y="0"/>
                                <a:chExt cx="1390650" cy="1771811"/>
                              </a:xfrm>
                            </wpg:grpSpPr>
                            <wps:wsp>
                              <wps:cNvPr id="1973968558" name="شكل بيضاوي 27"/>
                              <wps:cNvSpPr/>
                              <wps:spPr>
                                <a:xfrm>
                                  <a:off x="3805977" y="0"/>
                                  <a:ext cx="768153"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559" name="شكل حر: شكل 28"/>
                              <wps:cNvSpPr/>
                              <wps:spPr>
                                <a:xfrm>
                                  <a:off x="3494729" y="384077"/>
                                  <a:ext cx="1390650" cy="1387734"/>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560" name="مربع نص 25"/>
                            <wps:cNvSpPr txBox="1"/>
                            <wps:spPr>
                              <a:xfrm>
                                <a:off x="3559310" y="928956"/>
                                <a:ext cx="1285416" cy="828003"/>
                              </a:xfrm>
                              <a:prstGeom prst="rect">
                                <a:avLst/>
                              </a:prstGeom>
                            </wps:spPr>
                            <wps:txbx>
                              <w:txbxContent>
                                <w:p w14:paraId="0D73AEB3"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تطوير السياسات</w:t>
                                  </w:r>
                                </w:p>
                              </w:txbxContent>
                            </wps:txbx>
                            <wps:bodyPr wrap="square" rtlCol="1">
                              <a:spAutoFit/>
                            </wps:bodyPr>
                          </wps:wsp>
                        </wpg:grpSp>
                        <wpg:grpSp>
                          <wpg:cNvPr id="1973968561" name="مجموعة 88"/>
                          <wpg:cNvGrpSpPr/>
                          <wpg:grpSpPr>
                            <a:xfrm>
                              <a:off x="0" y="0"/>
                              <a:ext cx="1200785" cy="1421323"/>
                              <a:chOff x="0" y="0"/>
                              <a:chExt cx="1496751" cy="1771812"/>
                            </a:xfrm>
                          </wpg:grpSpPr>
                          <wpg:grpSp>
                            <wpg:cNvPr id="1973968562" name="مجموعة 89"/>
                            <wpg:cNvGrpSpPr/>
                            <wpg:grpSpPr>
                              <a:xfrm>
                                <a:off x="47357" y="0"/>
                                <a:ext cx="1390650" cy="1771812"/>
                                <a:chOff x="47357" y="0"/>
                                <a:chExt cx="1390650" cy="1771812"/>
                              </a:xfrm>
                            </wpg:grpSpPr>
                            <wps:wsp>
                              <wps:cNvPr id="1973968563" name="شكل بيضاوي 91"/>
                              <wps:cNvSpPr/>
                              <wps:spPr>
                                <a:xfrm>
                                  <a:off x="358605" y="0"/>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564" name="شكل حر: شكل 92"/>
                              <wps:cNvSpPr/>
                              <wps:spPr>
                                <a:xfrm>
                                  <a:off x="47357" y="384077"/>
                                  <a:ext cx="1390650" cy="1387735"/>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565" name="مربع نص 29"/>
                            <wps:cNvSpPr txBox="1"/>
                            <wps:spPr>
                              <a:xfrm>
                                <a:off x="0" y="1075687"/>
                                <a:ext cx="1496751" cy="470994"/>
                              </a:xfrm>
                              <a:prstGeom prst="rect">
                                <a:avLst/>
                              </a:prstGeom>
                            </wps:spPr>
                            <wps:txbx>
                              <w:txbxContent>
                                <w:p w14:paraId="1DFD25CF"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التعلّم المستمر</w:t>
                                  </w:r>
                                </w:p>
                              </w:txbxContent>
                            </wps:txbx>
                            <wps:bodyPr wrap="square" rtlCol="1">
                              <a:spAutoFit/>
                            </wps:bodyPr>
                          </wps:wsp>
                        </wpg:grpSp>
                      </wpg:grpSp>
                      <pic:pic xmlns:pic="http://schemas.openxmlformats.org/drawingml/2006/picture">
                        <pic:nvPicPr>
                          <pic:cNvPr id="1973968566" name="Graphic 8" descr="Brain in head with solid fill"/>
                          <pic:cNvPicPr>
                            <a:picLocks noChangeAspect="1"/>
                          </pic:cNvPicPr>
                        </pic:nvPicPr>
                        <pic:blipFill>
                          <a:blip r:embed="rId571" cstate="print">
                            <a:extLst>
                              <a:ext uri="{28A0092B-C50C-407E-A947-70E740481C1C}">
                                <a14:useLocalDpi xmlns:a14="http://schemas.microsoft.com/office/drawing/2010/main" val="0"/>
                              </a:ext>
                              <a:ext uri="{96DAC541-7B7A-43D3-8B79-37D633B846F1}">
                                <asvg:svgBlip xmlns:asvg="http://schemas.microsoft.com/office/drawing/2016/SVG/main" r:embed="rId572"/>
                              </a:ext>
                            </a:extLst>
                          </a:blip>
                          <a:stretch>
                            <a:fillRect/>
                          </a:stretch>
                        </pic:blipFill>
                        <pic:spPr>
                          <a:xfrm>
                            <a:off x="4974427" y="43603"/>
                            <a:ext cx="489094" cy="489087"/>
                          </a:xfrm>
                          <a:prstGeom prst="rect">
                            <a:avLst/>
                          </a:prstGeom>
                        </pic:spPr>
                      </pic:pic>
                      <pic:pic xmlns:pic="http://schemas.openxmlformats.org/drawingml/2006/picture">
                        <pic:nvPicPr>
                          <pic:cNvPr id="1973968567" name="Graphic 21" descr="Group brainstorm with solid fill"/>
                          <pic:cNvPicPr>
                            <a:picLocks noChangeAspect="1"/>
                          </pic:cNvPicPr>
                        </pic:nvPicPr>
                        <pic:blipFill>
                          <a:blip r:embed="rId102" cstate="print">
                            <a:extLst>
                              <a:ext uri="{28A0092B-C50C-407E-A947-70E740481C1C}">
                                <a14:useLocalDpi xmlns:a14="http://schemas.microsoft.com/office/drawing/2010/main" val="0"/>
                              </a:ext>
                              <a:ext uri="{96DAC541-7B7A-43D3-8B79-37D633B846F1}">
                                <asvg:svgBlip xmlns:asvg="http://schemas.microsoft.com/office/drawing/2016/SVG/main" r:embed="rId103"/>
                              </a:ext>
                            </a:extLst>
                          </a:blip>
                          <a:stretch>
                            <a:fillRect/>
                          </a:stretch>
                        </pic:blipFill>
                        <pic:spPr>
                          <a:xfrm>
                            <a:off x="2631249" y="12255"/>
                            <a:ext cx="565630" cy="565621"/>
                          </a:xfrm>
                          <a:prstGeom prst="rect">
                            <a:avLst/>
                          </a:prstGeom>
                        </pic:spPr>
                      </pic:pic>
                      <pic:pic xmlns:pic="http://schemas.openxmlformats.org/drawingml/2006/picture">
                        <pic:nvPicPr>
                          <pic:cNvPr id="1973968568" name="Graphic 9" descr="Questions with solid fill"/>
                          <pic:cNvPicPr>
                            <a:picLocks noChangeAspect="1"/>
                          </pic:cNvPicPr>
                        </pic:nvPicPr>
                        <pic:blipFill>
                          <a:blip r:embed="rId497" cstate="print">
                            <a:extLst>
                              <a:ext uri="{28A0092B-C50C-407E-A947-70E740481C1C}">
                                <a14:useLocalDpi xmlns:a14="http://schemas.microsoft.com/office/drawing/2010/main" val="0"/>
                              </a:ext>
                              <a:ext uri="{96DAC541-7B7A-43D3-8B79-37D633B846F1}">
                                <asvg:svgBlip xmlns:asvg="http://schemas.microsoft.com/office/drawing/2016/SVG/main" r:embed="rId498"/>
                              </a:ext>
                            </a:extLst>
                          </a:blip>
                          <a:stretch>
                            <a:fillRect/>
                          </a:stretch>
                        </pic:blipFill>
                        <pic:spPr>
                          <a:xfrm>
                            <a:off x="1460514" y="58305"/>
                            <a:ext cx="499178" cy="499178"/>
                          </a:xfrm>
                          <a:prstGeom prst="rect">
                            <a:avLst/>
                          </a:prstGeom>
                        </pic:spPr>
                      </pic:pic>
                      <pic:pic xmlns:pic="http://schemas.openxmlformats.org/drawingml/2006/picture">
                        <pic:nvPicPr>
                          <pic:cNvPr id="1973968569" name="Graphic 93" descr="Business Growth with solid fill"/>
                          <pic:cNvPicPr>
                            <a:picLocks noChangeAspect="1"/>
                          </pic:cNvPicPr>
                        </pic:nvPicPr>
                        <pic:blipFill>
                          <a:blip r:embed="rId440" cstate="print">
                            <a:extLst>
                              <a:ext uri="{28A0092B-C50C-407E-A947-70E740481C1C}">
                                <a14:useLocalDpi xmlns:a14="http://schemas.microsoft.com/office/drawing/2010/main" val="0"/>
                              </a:ext>
                              <a:ext uri="{96DAC541-7B7A-43D3-8B79-37D633B846F1}">
                                <asvg:svgBlip xmlns:asvg="http://schemas.microsoft.com/office/drawing/2016/SVG/main" r:embed="rId441"/>
                              </a:ext>
                            </a:extLst>
                          </a:blip>
                          <a:stretch>
                            <a:fillRect/>
                          </a:stretch>
                        </pic:blipFill>
                        <pic:spPr>
                          <a:xfrm>
                            <a:off x="3766955" y="102936"/>
                            <a:ext cx="486440" cy="486418"/>
                          </a:xfrm>
                          <a:prstGeom prst="rect">
                            <a:avLst/>
                          </a:prstGeom>
                        </pic:spPr>
                      </pic:pic>
                      <pic:pic xmlns:pic="http://schemas.openxmlformats.org/drawingml/2006/picture">
                        <pic:nvPicPr>
                          <pic:cNvPr id="1973968570" name="Graphic 93" descr="Open book with solid fill"/>
                          <pic:cNvPicPr>
                            <a:picLocks noChangeAspect="1"/>
                          </pic:cNvPicPr>
                        </pic:nvPicPr>
                        <pic:blipFill>
                          <a:blip r:embed="rId573" cstate="print">
                            <a:extLst>
                              <a:ext uri="{28A0092B-C50C-407E-A947-70E740481C1C}">
                                <a14:useLocalDpi xmlns:a14="http://schemas.microsoft.com/office/drawing/2010/main" val="0"/>
                              </a:ext>
                              <a:ext uri="{96DAC541-7B7A-43D3-8B79-37D633B846F1}">
                                <asvg:svgBlip xmlns:asvg="http://schemas.microsoft.com/office/drawing/2016/SVG/main" r:embed="rId574"/>
                              </a:ext>
                            </a:extLst>
                          </a:blip>
                          <a:stretch>
                            <a:fillRect/>
                          </a:stretch>
                        </pic:blipFill>
                        <pic:spPr>
                          <a:xfrm>
                            <a:off x="366878" y="66729"/>
                            <a:ext cx="482351" cy="482330"/>
                          </a:xfrm>
                          <a:prstGeom prst="rect">
                            <a:avLst/>
                          </a:prstGeom>
                        </pic:spPr>
                      </pic:pic>
                    </wpg:wgp>
                  </a:graphicData>
                </a:graphic>
              </wp:inline>
            </w:drawing>
          </mc:Choice>
          <mc:Fallback>
            <w:pict>
              <v:group w14:anchorId="2B99C109" id="_x0000_s3290" style="width:453.2pt;height:111.9pt;mso-position-horizontal-relative:char;mso-position-vertical-relative:line" coordsize="57559,1421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">
                <v:group id="Group 1973968540" o:spid="_x0000_s3291" style="position:absolute;width:57559;height:14213" coordsize="57559,142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">
                  <v:group id="مجموعة 29" o:spid="_x0000_s3292" style="position:absolute;left:46402;width:11157;height:14213" coordorigin="46402"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">
                    <v:group id="مجموعة 30" o:spid="_x0000_s3293" style="position:absolute;left:46402;width:13907;height:17718" coordorigin="46402"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">
                      <v:oval id="شكل بيضاوي 64" o:spid="_x0000_s3294" style="position:absolute;left:49515;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" fillcolor="#168489" strokecolor="#168489" strokeweight="4.5pt">
                        <v:stroke joinstyle="miter"/>
                      </v:oval>
                      <v:shape id="شكل حر: شكل 70" o:spid="_x0000_s3295" style="position:absolute;left:46402;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3296" type="#_x0000_t202" style="position:absolute;left:47321;top:8769;width:12577;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" filled="f" stroked="f">
                      <v:textbox style="mso-fit-shape-to-text:t">
                        <w:txbxContent>
                          <w:p w14:paraId="38A53B11"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وضع رؤية أخلاقية</w:t>
                            </w:r>
                          </w:p>
                        </w:txbxContent>
                      </v:textbox>
                    </v:shape>
                  </v:group>
                  <v:group id="مجموعة 7" o:spid="_x0000_s3297" style="position:absolute;left:22048;width:13748;height:14213" coordorigin="22048" coordsize="1713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">
                    <v:group id="مجموعة 20" o:spid="_x0000_s3298" style="position:absolute;left:23721;width:13907;height:17718" coordorigin="23721"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">
                      <v:oval id="شكل بيضاوي 22" o:spid="_x0000_s3299" style="position:absolute;left:26834;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" fillcolor="#7f7f7f [1612]" strokecolor="#7f7f7f [1612]" strokeweight="4.5pt">
                        <v:stroke joinstyle="miter"/>
                      </v:oval>
                      <v:shape id="شكل حر: شكل 23" o:spid="_x0000_s3300" style="position:absolute;left:23721;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7f7f7f [1612]"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9" o:spid="_x0000_s3301" type="#_x0000_t202" style="position:absolute;left:22048;top:10756;width:17136;height:4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" filled="f" stroked="f">
                      <v:textbox style="mso-fit-shape-to-text:t">
                        <w:txbxContent>
                          <w:p w14:paraId="31704A85"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تعزيز الوعي</w:t>
                            </w:r>
                          </w:p>
                        </w:txbxContent>
                      </v:textbox>
                    </v:shape>
                  </v:group>
                  <v:group id="مجموعة 93" o:spid="_x0000_s3302" style="position:absolute;left:11935;width:11157;height:14213" coordorigin="1193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">
                    <v:group id="مجموعة 94" o:spid="_x0000_s3303" style="position:absolute;left:11935;width:13907;height:17718" coordorigin="11935"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">
                      <v:oval id="شكل بيضاوي 96" o:spid="_x0000_s3304" style="position:absolute;left:15048;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" fillcolor="#2e74b5 [2408]" strokecolor="#2e74b5 [2408]" strokeweight="4.5pt">
                        <v:stroke joinstyle="miter"/>
                      </v:oval>
                      <v:shape id="شكل حر: شكل 97" o:spid="_x0000_s3305" style="position:absolute;left:11935;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2e74b5 [2408]" strokeweight="1pt">
                        <v:stroke joinstyle="miter"/>
                        <v:path arrowok="t" o:connecttype="custom" o:connectlocs="202850,0;197385,54213;695325,552153;1193265,54213;1187800,0;1205582,1793;1390650,228864;1390650,1155953;1158870,1387733;231780,1387733;0,1155953;0,228864;185068,1793;202850,0" o:connectangles="0,0,0,0,0,0,0,0,0,0,0,0,0,0"/>
                      </v:shape>
                    </v:group>
                    <v:shape id="مربع نص 25" o:spid="_x0000_s3306" type="#_x0000_t202" style="position:absolute;left:12495;top:9289;width:12047;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" filled="f" stroked="f">
                      <v:textbox style="mso-fit-shape-to-text:t">
                        <w:txbxContent>
                          <w:p w14:paraId="3D0DE507"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تشجيع المساءلة</w:t>
                            </w:r>
                          </w:p>
                        </w:txbxContent>
                      </v:textbox>
                    </v:shape>
                  </v:group>
                  <v:group id="مجموعة 24" o:spid="_x0000_s3307" style="position:absolute;left:34947;width:11156;height:14213" coordorigin="34947"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">
                    <v:group id="مجموعة 25" o:spid="_x0000_s3308" style="position:absolute;left:34947;width:13906;height:17718" coordorigin="34947"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">
                      <v:oval id="شكل بيضاوي 27" o:spid="_x0000_s3309" style="position:absolute;left:38059;width:7682;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" fillcolor="#ffd366" strokecolor="#ffd366" strokeweight="4.5pt">
                        <v:stroke joinstyle="miter"/>
                      </v:oval>
                      <v:shape id="شكل حر: شكل 28" o:spid="_x0000_s3310" style="position:absolute;left:34947;top:3840;width:13906;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54213;695325,552153;1193265,54213;1187800,0;1205582,1793;1390650,228864;1390650,1155954;1158870,1387734;231780,1387734;0,1155954;0,228864;185068,1793;202850,0" o:connectangles="0,0,0,0,0,0,0,0,0,0,0,0,0,0"/>
                      </v:shape>
                    </v:group>
                    <v:shape id="مربع نص 25" o:spid="_x0000_s3311" type="#_x0000_t202" style="position:absolute;left:35593;top:9289;width:12854;height:8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" filled="f" stroked="f">
                      <v:textbox style="mso-fit-shape-to-text:t">
                        <w:txbxContent>
                          <w:p w14:paraId="0D73AEB3"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تطوير السياسات</w:t>
                            </w:r>
                          </w:p>
                        </w:txbxContent>
                      </v:textbox>
                    </v:shape>
                  </v:group>
                  <v:group id="مجموعة 88" o:spid="_x0000_s3312" style="position:absolute;width:12007;height:14213" coordsize="14967,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">
                    <v:group id="مجموعة 89" o:spid="_x0000_s3313" style="position:absolute;left:473;width:13907;height:17718" coordorigin="473" coordsize="13906,17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">
                      <v:oval id="شكل بيضاوي 91" o:spid="_x0000_s3314" style="position:absolute;left:3586;width:7681;height:76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" fillcolor="#168489" strokecolor="#168489" strokeweight="4.5pt">
                        <v:stroke joinstyle="miter"/>
                      </v:oval>
                      <v:shape id="شكل حر: شكل 92" o:spid="_x0000_s3315" style="position:absolute;left:473;top:3840;width:13907;height:13878;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54213;695325,552153;1193265,54213;1187800,0;1205582,1793;1390650,228864;1390650,1155955;1158870,1387735;231780,1387735;0,1155955;0,228864;185068,1793;202850,0" o:connectangles="0,0,0,0,0,0,0,0,0,0,0,0,0,0"/>
                      </v:shape>
                    </v:group>
                    <v:shape id="مربع نص 29" o:spid="_x0000_s3316" type="#_x0000_t202" style="position:absolute;top:10756;width:14967;height:4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" filled="f" stroked="f">
                      <v:textbox style="mso-fit-shape-to-text:t">
                        <w:txbxContent>
                          <w:p w14:paraId="1DFD25CF" w14:textId="77777777" w:rsidR="008E0B6C" w:rsidRDefault="008E0B6C" w:rsidP="008E0B6C">
                            <w:pPr>
                              <w:jc w:val="center"/>
                              <w:rPr>
                                <w:rFonts w:ascii="Adobe Arabic" w:hAnsi="Adobe Arabic" w:cs="Adobe Arabic"/>
                                <w:b/>
                                <w:bCs/>
                                <w:color w:val="000000"/>
                                <w:kern w:val="24"/>
                                <w:sz w:val="36"/>
                                <w:szCs w:val="36"/>
                              </w:rPr>
                            </w:pPr>
                            <w:r>
                              <w:rPr>
                                <w:rFonts w:ascii="Adobe Arabic" w:hAnsi="Adobe Arabic" w:cs="Adobe Arabic"/>
                                <w:b/>
                                <w:bCs/>
                                <w:color w:val="000000"/>
                                <w:kern w:val="24"/>
                                <w:sz w:val="36"/>
                                <w:szCs w:val="36"/>
                                <w:rtl/>
                              </w:rPr>
                              <w:t>التعلّم المستمر</w:t>
                            </w:r>
                          </w:p>
                        </w:txbxContent>
                      </v:textbox>
                    </v:shape>
                  </v:group>
                </v:group>
                <v:shape id="Graphic 8" o:spid="_x0000_s3317" type="#_x0000_t75" alt="Brain in head with solid fill" style="position:absolute;left:49744;top:436;width:4891;height:4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">
                  <v:imagedata r:id="rId575" o:title="Brain in head with solid fill"/>
                </v:shape>
                <v:shape id="Graphic 21" o:spid="_x0000_s3318" type="#_x0000_t75" alt="Group brainstorm with solid fill" style="position:absolute;left:26312;top:122;width:5656;height:56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">
                  <v:imagedata r:id="rId112" o:title="Group brainstorm with solid fill"/>
                </v:shape>
                <v:shape id="Graphic 9" o:spid="_x0000_s3319" type="#_x0000_t75" alt="Questions with solid fill" style="position:absolute;left:14605;top:583;width:4991;height:4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">
                  <v:imagedata r:id="rId503" o:title="Questions with solid fill"/>
                </v:shape>
                <v:shape id="Graphic 93" o:spid="_x0000_s3320" type="#_x0000_t75" alt="Business Growth with solid fill" style="position:absolute;left:37669;top:1029;width:4864;height:48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">
                  <v:imagedata r:id="rId446" o:title="Business Growth with solid fill"/>
                </v:shape>
                <v:shape id="Graphic 93" o:spid="_x0000_s3321" type="#_x0000_t75" alt="Open book with solid fill" style="position:absolute;left:3668;top:667;width:4824;height:48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">
                  <v:imagedata r:id="rId576" o:title="Open book with solid fill"/>
                </v:shape>
                <w10:anchorlock/>
              </v:group>
            </w:pict>
          </mc:Fallback>
        </mc:AlternateContent>
      </w:r>
    </w:p>
    <w:p w14:paraId="4537F23B" w14:textId="77777777" w:rsidR="006B59BE" w:rsidRPr="004733E9" w:rsidRDefault="006B59BE" w:rsidP="004F50BE">
      <w:pPr>
        <w:rPr>
          <w:rtl/>
        </w:rPr>
      </w:pPr>
      <w:r w:rsidRPr="009F77D3">
        <w:rPr>
          <w:color w:val="168489"/>
          <w:rtl/>
        </w:rPr>
        <w:t>1. وضع رؤية أخلاقية:</w:t>
      </w:r>
      <w:r w:rsidRPr="004733E9">
        <w:rPr>
          <w:rtl/>
        </w:rPr>
        <w:t xml:space="preserve"> تحديد المبادئ والقيم التي توجّه استخدام التكنولوجيا في المؤسّسة.</w:t>
      </w:r>
    </w:p>
    <w:p w14:paraId="0E54A158" w14:textId="77777777" w:rsidR="006B59BE" w:rsidRPr="004733E9" w:rsidRDefault="006B59BE" w:rsidP="004F50BE">
      <w:pPr>
        <w:rPr>
          <w:rtl/>
        </w:rPr>
      </w:pPr>
      <w:r>
        <w:rPr>
          <w:color w:val="168489"/>
          <w:rtl/>
        </w:rPr>
        <w:t>2. تطوير السياسات:</w:t>
      </w:r>
      <w:r>
        <w:rPr>
          <w:rtl/>
        </w:rPr>
        <w:t xml:space="preserve"> إنشاء سياسات واضحة لاستخدام البيانات و</w:t>
      </w:r>
      <w:hyperlink r:id="rId577">
        <w:r>
          <w:rPr>
            <w:rStyle w:val="Hyperlink"/>
            <w:rtl/>
          </w:rPr>
          <w:t>الذكاء الاصطناعي</w:t>
        </w:r>
      </w:hyperlink>
      <w:r>
        <w:rPr>
          <w:rtl/>
        </w:rPr>
        <w:t>.</w:t>
      </w:r>
    </w:p>
    <w:p w14:paraId="5FBE73A0" w14:textId="77777777" w:rsidR="006B59BE" w:rsidRPr="004733E9" w:rsidRDefault="006B59BE" w:rsidP="004F50BE">
      <w:pPr>
        <w:rPr>
          <w:rtl/>
        </w:rPr>
      </w:pPr>
      <w:r>
        <w:rPr>
          <w:color w:val="168489"/>
          <w:rtl/>
        </w:rPr>
        <w:t>3. تعزيز الوعي:</w:t>
      </w:r>
      <w:r>
        <w:rPr>
          <w:rtl/>
        </w:rPr>
        <w:t xml:space="preserve"> نشر الوعي حول القضايا الأخلاقية المرتبطة ب</w:t>
      </w:r>
      <w:hyperlink r:id="rId578">
        <w:r>
          <w:rPr>
            <w:rStyle w:val="Hyperlink"/>
            <w:rtl/>
          </w:rPr>
          <w:t>الذكاء الاصطناعي</w:t>
        </w:r>
      </w:hyperlink>
      <w:r>
        <w:rPr>
          <w:rtl/>
        </w:rPr>
        <w:t>.</w:t>
      </w:r>
    </w:p>
    <w:p w14:paraId="2866A5FB" w14:textId="77777777" w:rsidR="006B59BE" w:rsidRPr="004733E9" w:rsidRDefault="006B59BE" w:rsidP="004F50BE">
      <w:pPr>
        <w:rPr>
          <w:rtl/>
        </w:rPr>
      </w:pPr>
      <w:r w:rsidRPr="009F77D3">
        <w:rPr>
          <w:color w:val="168489"/>
          <w:rtl/>
        </w:rPr>
        <w:t>4. تشجيع المساءلة:</w:t>
      </w:r>
      <w:r w:rsidRPr="004733E9">
        <w:rPr>
          <w:rtl/>
        </w:rPr>
        <w:t xml:space="preserve"> إنشاء آليات للمساءلة وتحديد المسؤوليات بوضوح.</w:t>
      </w:r>
    </w:p>
    <w:p w14:paraId="04FA5465" w14:textId="77777777" w:rsidR="006B59BE" w:rsidRPr="004733E9" w:rsidRDefault="006B59BE" w:rsidP="004F50BE">
      <w:pPr>
        <w:rPr>
          <w:rtl/>
        </w:rPr>
      </w:pPr>
      <w:r>
        <w:rPr>
          <w:color w:val="168489"/>
          <w:rtl/>
        </w:rPr>
        <w:t>5. التعلّم المستمر:</w:t>
      </w:r>
      <w:r>
        <w:rPr>
          <w:rtl/>
        </w:rPr>
        <w:t xml:space="preserve"> متابعة التطوّرات في مجال أخلاقيات </w:t>
      </w:r>
      <w:hyperlink r:id="rId579">
        <w:r>
          <w:rPr>
            <w:rStyle w:val="Hyperlink"/>
            <w:rtl/>
          </w:rPr>
          <w:t>الذكاء الاصطناعي</w:t>
        </w:r>
      </w:hyperlink>
      <w:r>
        <w:rPr>
          <w:rtl/>
        </w:rPr>
        <w:t>.</w:t>
      </w:r>
    </w:p>
    <w:p w14:paraId="128461BD" w14:textId="77777777" w:rsidR="006B59BE" w:rsidRDefault="006B59BE" w:rsidP="008E0B6C">
      <w:pPr>
        <w:pStyle w:val="ad"/>
        <w:keepNext/>
        <w:rPr>
          <w:b w:val="0"/>
          <w:bCs/>
          <w:color w:val="168489"/>
          <w:rtl/>
        </w:rPr>
      </w:pPr>
      <w:r w:rsidRPr="009F77D3">
        <w:rPr>
          <w:b w:val="0"/>
          <w:bCs/>
          <w:color w:val="168489"/>
          <w:rtl/>
        </w:rPr>
        <w:lastRenderedPageBreak/>
        <w:t>إطار عمل للحوكمة الرقمية:</w:t>
      </w:r>
    </w:p>
    <w:p w14:paraId="4CAD2A0F" w14:textId="20B9003A" w:rsidR="008E0B6C" w:rsidRPr="009F77D3" w:rsidRDefault="008E0B6C" w:rsidP="008E0B6C">
      <w:pPr>
        <w:pStyle w:val="ad"/>
        <w:keepNext/>
        <w:bidi w:val="0"/>
        <w:rPr>
          <w:b w:val="0"/>
          <w:bCs/>
          <w:color w:val="168489"/>
          <w:rtl/>
        </w:rPr>
      </w:pPr>
      <w:r>
        <w:rPr>
          <w:b w:val="0"/>
          <w:bCs/>
          <w:noProof/>
          <w:color w:val="168489"/>
        </w:rPr>
        <w:t xml:space="preserve">خطط الاستجابةالتواصل المفتوحتقييم الأثر الأخلاقيالتدقيق المستقلّلجنة أخلاقيّات </w:t>
      </w:r>
      <w:hyperlink r:id="rId580">
        <w:r>
          <w:rPr>
            <w:rStyle w:val="Hyperlink"/>
            <w:b w:val="0"/>
            <w:bCs/>
            <w:noProof/>
            <w:color w:val="168489"/>
          </w:rPr>
          <w:t>الذكاء الاصطناعي</w:t>
        </w:r>
      </w:hyperlink>
      <w:r>
        <w:rPr>
          <w:b w:val="0"/>
          <w:bCs/>
          <w:noProof/>
          <w:color w:val="168489"/>
        </w:rPr>
        <w:t xml:space="preserve">خطط الاستجابةالتواصل المفتوحتقييم الأثر الأخلاقيالتدقيق المستقلّلجنة أخلاقيّات </w:t>
      </w:r>
      <w:hyperlink r:id="rId581">
        <w:r>
          <w:rPr>
            <w:rStyle w:val="Hyperlink"/>
            <w:b w:val="0"/>
            <w:bCs/>
            <w:noProof/>
            <w:color w:val="168489"/>
          </w:rPr>
          <w:t>الذكاء الاصطناعي</w:t>
        </w:r>
      </w:hyperlink>
    </w:p>
    <w:p w14:paraId="7BA6483A" w14:textId="77777777" w:rsidR="006B59BE" w:rsidRPr="004733E9" w:rsidRDefault="006B59BE" w:rsidP="004F50BE">
      <w:pPr>
        <w:rPr>
          <w:rtl/>
        </w:rPr>
      </w:pPr>
      <w:r>
        <w:rPr>
          <w:color w:val="168489"/>
          <w:rtl/>
        </w:rPr>
        <w:t>1. لجنة أخلاقي</w:t>
      </w:r>
      <w:r>
        <w:rPr>
          <w:rFonts w:hint="cs"/>
          <w:color w:val="168489"/>
          <w:rtl/>
        </w:rPr>
        <w:t>ّ</w:t>
      </w:r>
      <w:r>
        <w:rPr>
          <w:color w:val="168489"/>
          <w:rtl/>
        </w:rPr>
        <w:t xml:space="preserve">ات </w:t>
      </w:r>
      <w:hyperlink r:id="rId582">
        <w:r>
          <w:rPr>
            <w:rStyle w:val="Hyperlink"/>
            <w:color w:val="168489"/>
            <w:rtl/>
          </w:rPr>
          <w:t>الذكاء الاصطناعي</w:t>
        </w:r>
      </w:hyperlink>
      <w:r>
        <w:rPr>
          <w:color w:val="168489"/>
          <w:rtl/>
        </w:rPr>
        <w:t>:</w:t>
      </w:r>
      <w:r>
        <w:rPr>
          <w:rtl/>
        </w:rPr>
        <w:t xml:space="preserve"> تشكيل لجنة متخصّصة لمراجعة وتقييم تطبيقات </w:t>
      </w:r>
      <w:hyperlink r:id="rId583">
        <w:r>
          <w:rPr>
            <w:rStyle w:val="Hyperlink"/>
            <w:rtl/>
          </w:rPr>
          <w:t>الذكاء الاصطناعي</w:t>
        </w:r>
      </w:hyperlink>
      <w:r>
        <w:rPr>
          <w:rtl/>
        </w:rPr>
        <w:t>.</w:t>
      </w:r>
    </w:p>
    <w:p w14:paraId="352DDE98" w14:textId="77777777" w:rsidR="006B59BE" w:rsidRPr="004733E9" w:rsidRDefault="006B59BE" w:rsidP="004F50BE">
      <w:pPr>
        <w:rPr>
          <w:rtl/>
        </w:rPr>
      </w:pPr>
      <w:r>
        <w:rPr>
          <w:color w:val="168489"/>
          <w:rtl/>
        </w:rPr>
        <w:t>2. تقييم الأثر الأخلاقي:</w:t>
      </w:r>
      <w:r>
        <w:rPr>
          <w:rtl/>
        </w:rPr>
        <w:t xml:space="preserve"> إجراء تقييمات منتظمة لتأثير أنظمة </w:t>
      </w:r>
      <w:hyperlink r:id="rId584">
        <w:r>
          <w:rPr>
            <w:rStyle w:val="Hyperlink"/>
            <w:rtl/>
          </w:rPr>
          <w:t>الذكاء الاصطناعي</w:t>
        </w:r>
      </w:hyperlink>
      <w:r>
        <w:rPr>
          <w:rtl/>
        </w:rPr>
        <w:t>.</w:t>
      </w:r>
    </w:p>
    <w:p w14:paraId="3BC13B12" w14:textId="77777777" w:rsidR="006B59BE" w:rsidRPr="004733E9" w:rsidRDefault="006B59BE" w:rsidP="004F50BE">
      <w:pPr>
        <w:rPr>
          <w:rtl/>
        </w:rPr>
      </w:pPr>
      <w:r>
        <w:rPr>
          <w:color w:val="168489"/>
          <w:rtl/>
        </w:rPr>
        <w:t>3. التدقيق المستقلّ:</w:t>
      </w:r>
      <w:r>
        <w:rPr>
          <w:rtl/>
        </w:rPr>
        <w:t xml:space="preserve"> الاستعانة بمدقّقين خارجيين لتقييم أنظمة </w:t>
      </w:r>
      <w:hyperlink r:id="rId585">
        <w:r>
          <w:rPr>
            <w:rStyle w:val="Hyperlink"/>
            <w:rtl/>
          </w:rPr>
          <w:t>الذكاء الاصطناعي</w:t>
        </w:r>
      </w:hyperlink>
      <w:r>
        <w:rPr>
          <w:rtl/>
        </w:rPr>
        <w:t>.</w:t>
      </w:r>
    </w:p>
    <w:p w14:paraId="7F03F0CF" w14:textId="77777777" w:rsidR="006B59BE" w:rsidRPr="004733E9" w:rsidRDefault="006B59BE" w:rsidP="004F50BE">
      <w:pPr>
        <w:rPr>
          <w:rtl/>
        </w:rPr>
      </w:pPr>
      <w:r w:rsidRPr="009F77D3">
        <w:rPr>
          <w:color w:val="168489"/>
          <w:rtl/>
        </w:rPr>
        <w:t>4. التواصل المفتوح:</w:t>
      </w:r>
      <w:r w:rsidRPr="004733E9">
        <w:rPr>
          <w:rtl/>
        </w:rPr>
        <w:t xml:space="preserve"> تشجيع الحوار المفتوح حول القضايا الأخلاقية.</w:t>
      </w:r>
    </w:p>
    <w:p w14:paraId="553A3C25" w14:textId="77777777" w:rsidR="006B59BE" w:rsidRPr="004733E9" w:rsidRDefault="006B59BE" w:rsidP="004F50BE">
      <w:pPr>
        <w:rPr>
          <w:rtl/>
        </w:rPr>
      </w:pPr>
      <w:r w:rsidRPr="009F77D3">
        <w:rPr>
          <w:color w:val="168489"/>
          <w:rtl/>
        </w:rPr>
        <w:t xml:space="preserve">5. خطط الاستجابة: </w:t>
      </w:r>
      <w:r w:rsidRPr="004733E9">
        <w:rPr>
          <w:rtl/>
        </w:rPr>
        <w:t>وضع خطط للتعامل مع المشكلات الأخلاقية حال ظهورها.</w:t>
      </w:r>
    </w:p>
    <w:p w14:paraId="36223687" w14:textId="77777777" w:rsidR="006B59BE" w:rsidRPr="004733E9" w:rsidRDefault="006B59BE" w:rsidP="004F50BE">
      <w:pPr>
        <w:rPr>
          <w:rtl/>
        </w:rPr>
      </w:pPr>
      <w:r>
        <w:rPr>
          <w:rtl/>
        </w:rPr>
        <w:t xml:space="preserve">"القيادة الأخلاقية في عصر </w:t>
      </w:r>
      <w:hyperlink r:id="rId586">
        <w:r>
          <w:rPr>
            <w:rStyle w:val="Hyperlink"/>
            <w:rtl/>
          </w:rPr>
          <w:t>الذكاء الاصطناعي</w:t>
        </w:r>
      </w:hyperlink>
      <w:r>
        <w:rPr>
          <w:rtl/>
        </w:rPr>
        <w:t xml:space="preserve"> لا تتعلّق فقط بمنع الضرر، بل بتوجيه التكنولوجيا نحو تحقيق أقصى قدر من المنفعة الإنسانية." - فرانسيسكا روزنبلات، باحثة في أخلاقيات </w:t>
      </w:r>
      <w:hyperlink r:id="rId587">
        <w:r>
          <w:rPr>
            <w:rStyle w:val="Hyperlink"/>
            <w:rtl/>
          </w:rPr>
          <w:t>الذكاء الاصطناعي</w:t>
        </w:r>
      </w:hyperlink>
      <w:r>
        <w:rPr>
          <w:rtl/>
        </w:rPr>
        <w:t>.</w:t>
      </w:r>
    </w:p>
    <w:p w14:paraId="59929FC6" w14:textId="60C54678" w:rsidR="006B59BE" w:rsidRDefault="004F50BE" w:rsidP="004F50BE">
      <w:pPr>
        <w:rPr>
          <w:rtl/>
        </w:rPr>
      </w:pPr>
      <w:r>
        <w:rPr>
          <w:rFonts w:ascii="Sakkal Majalla" w:hAnsi="Sakkal Majalla"/>
          <w:noProof/>
          <w:color w:val="002060"/>
          <w:sz w:val="34"/>
        </w:rPr>
        <w:t xml:space="preserve">بناء أطر أخلاقية لاستخدام </w:t>
      </w:r>
      <w:hyperlink r:id="rId588">
        <w:r>
          <w:rPr>
            <w:rStyle w:val="Hyperlink"/>
            <w:rFonts w:ascii="Sakkal Majalla" w:hAnsi="Sakkal Majalla"/>
            <w:noProof/>
            <w:color w:val="002060"/>
            <w:sz w:val="34"/>
          </w:rPr>
          <w:t>الذكاء الاصطناعي</w:t>
        </w:r>
      </w:hyperlink>
      <w:r>
        <w:rPr>
          <w:rFonts w:ascii="Sakkal Majalla" w:hAnsi="Sakkal Majalla"/>
          <w:noProof/>
          <w:color w:val="002060"/>
          <w:sz w:val="34"/>
        </w:rPr>
        <w:t xml:space="preserve">بناء أطر أخلاقية لاستخدام </w:t>
      </w:r>
      <w:hyperlink r:id="rId589">
        <w:r>
          <w:rPr>
            <w:rStyle w:val="Hyperlink"/>
            <w:rFonts w:ascii="Sakkal Majalla" w:hAnsi="Sakkal Majalla"/>
            <w:noProof/>
            <w:color w:val="002060"/>
            <w:sz w:val="34"/>
          </w:rPr>
          <w:t>الذكاء الاصطناعي</w:t>
        </w:r>
      </w:hyperlink>
    </w:p>
    <w:p w14:paraId="008E6034" w14:textId="7AFD03C8" w:rsidR="006B59BE" w:rsidRPr="009F77D3" w:rsidRDefault="008E0B6C" w:rsidP="009F77D3">
      <w:pPr>
        <w:pStyle w:val="ad"/>
        <w:rPr>
          <w:b w:val="0"/>
          <w:bCs/>
          <w:color w:val="168489"/>
          <w:rtl/>
        </w:rPr>
      </w:pPr>
      <w:r>
        <w:rPr>
          <w:noProof/>
        </w:rPr>
        <w:drawing>
          <wp:anchor distT="0" distB="0" distL="114300" distR="114300" simplePos="0" relativeHeight="252965888" behindDoc="0" locked="0" layoutInCell="1" allowOverlap="1" wp14:anchorId="6DB8CACB" wp14:editId="57871028">
            <wp:simplePos x="0" y="0"/>
            <wp:positionH relativeFrom="margin">
              <wp:align>left</wp:align>
            </wp:positionH>
            <wp:positionV relativeFrom="paragraph">
              <wp:posOffset>322152</wp:posOffset>
            </wp:positionV>
            <wp:extent cx="1223010" cy="1223010"/>
            <wp:effectExtent l="0" t="0" r="0" b="0"/>
            <wp:wrapSquare wrapText="bothSides"/>
            <wp:docPr id="1973968598" name="Picture 1973968598" descr="Responsible ai practic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Responsible ai practices "/>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9F77D3">
        <w:rPr>
          <w:b w:val="0"/>
          <w:bCs/>
          <w:color w:val="168489"/>
          <w:rtl/>
        </w:rPr>
        <w:t>أهمية الأطر الأخلاقية</w:t>
      </w:r>
      <w:r w:rsidRPr="008E0B6C">
        <w:t xml:space="preserve"> </w:t>
      </w:r>
    </w:p>
    <w:p w14:paraId="710D664E" w14:textId="77777777" w:rsidR="006B59BE" w:rsidRPr="004733E9" w:rsidRDefault="006B59BE" w:rsidP="004F50BE">
      <w:pPr>
        <w:rPr>
          <w:rtl/>
        </w:rPr>
      </w:pPr>
      <w:r>
        <w:rPr>
          <w:rtl/>
        </w:rPr>
        <w:t xml:space="preserve">الأطر الأخلاقية توفّر مبادئ توجيهية واضحة لتطوير واستخدام </w:t>
      </w:r>
      <w:hyperlink r:id="rId591">
        <w:r>
          <w:rPr>
            <w:rStyle w:val="Hyperlink"/>
            <w:rtl/>
          </w:rPr>
          <w:t>الذكاء الاصطناعي</w:t>
        </w:r>
      </w:hyperlink>
      <w:r>
        <w:rPr>
          <w:rtl/>
        </w:rPr>
        <w:t xml:space="preserve"> بطريقة مسؤولة. وفقاً لدراسة أجرتها شركة ديلويت، فإنّ 76% من الشركات التي تستخدم </w:t>
      </w:r>
      <w:hyperlink r:id="rId592">
        <w:r>
          <w:rPr>
            <w:rStyle w:val="Hyperlink"/>
            <w:rtl/>
          </w:rPr>
          <w:t>الذكاء الاصطناعي</w:t>
        </w:r>
      </w:hyperlink>
      <w:r>
        <w:rPr>
          <w:rtl/>
        </w:rPr>
        <w:t xml:space="preserve"> بشكل مكثّف لديها أطر أخلاقية رسمية، مقارنة بـ 21% فقط من الشركات التي تستخدمه بشكل محدود.</w:t>
      </w:r>
    </w:p>
    <w:p w14:paraId="2A1AC01D" w14:textId="77777777" w:rsidR="006B59BE" w:rsidRDefault="006B59BE" w:rsidP="008E0B6C">
      <w:pPr>
        <w:pStyle w:val="ad"/>
        <w:keepNext/>
        <w:rPr>
          <w:b w:val="0"/>
          <w:bCs/>
          <w:color w:val="168489"/>
          <w:rtl/>
        </w:rPr>
      </w:pPr>
      <w:r w:rsidRPr="009F77D3">
        <w:rPr>
          <w:b w:val="0"/>
          <w:bCs/>
          <w:color w:val="168489"/>
          <w:rtl/>
        </w:rPr>
        <w:lastRenderedPageBreak/>
        <w:t>مكوّنات الإطار الأخلاقي:</w:t>
      </w:r>
    </w:p>
    <w:p w14:paraId="1FD5F40B" w14:textId="13855637" w:rsidR="008E0B6C" w:rsidRPr="009F77D3" w:rsidRDefault="008E0B6C" w:rsidP="008E0B6C">
      <w:pPr>
        <w:pStyle w:val="ad"/>
        <w:rPr>
          <w:b w:val="0"/>
          <w:bCs/>
          <w:color w:val="168489"/>
          <w:rtl/>
        </w:rPr>
      </w:pPr>
      <w:r w:rsidRPr="008E0B6C">
        <w:rPr>
          <w:b w:val="0"/>
          <w:bCs/>
          <w:noProof/>
          <w:color w:val="168489"/>
        </w:rPr>
        <mc:AlternateContent>
          <mc:Choice Requires="wpg">
            <w:drawing>
              <wp:inline distT="0" distB="0" distL="0" distR="0" wp14:anchorId="7D493AC4" wp14:editId="7DA09931">
                <wp:extent cx="5851676" cy="1969605"/>
                <wp:effectExtent l="0" t="0" r="15875" b="12065"/>
                <wp:docPr id="1973968599" name="Group 9"/>
                <wp:cNvGraphicFramePr/>
                <a:graphic xmlns:a="http://schemas.openxmlformats.org/drawingml/2006/main">
                  <a:graphicData uri="http://schemas.microsoft.com/office/word/2010/wordprocessingGroup">
                    <wpg:wgp>
                      <wpg:cNvGrpSpPr/>
                      <wpg:grpSpPr>
                        <a:xfrm>
                          <a:off x="0" y="0"/>
                          <a:ext cx="5851676" cy="1969605"/>
                          <a:chOff x="0" y="0"/>
                          <a:chExt cx="6323121" cy="2128287"/>
                        </a:xfrm>
                      </wpg:grpSpPr>
                      <wpg:grpSp>
                        <wpg:cNvPr id="1973968600" name="Group 1973968600"/>
                        <wpg:cNvGrpSpPr/>
                        <wpg:grpSpPr>
                          <a:xfrm>
                            <a:off x="0" y="0"/>
                            <a:ext cx="1983156" cy="1417679"/>
                            <a:chOff x="0" y="0"/>
                            <a:chExt cx="3299791" cy="2358889"/>
                          </a:xfrm>
                        </wpg:grpSpPr>
                        <wps:wsp>
                          <wps:cNvPr id="1973968601" name="Oval 1973968601"/>
                          <wps:cNvSpPr/>
                          <wps:spPr>
                            <a:xfrm>
                              <a:off x="664444" y="556593"/>
                              <a:ext cx="1802296" cy="1802296"/>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02" name="Rectangle 1973968602"/>
                          <wps:cNvSpPr/>
                          <wps:spPr>
                            <a:xfrm>
                              <a:off x="0" y="0"/>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03" name="Oval 1973968603"/>
                          <wps:cNvSpPr/>
                          <wps:spPr>
                            <a:xfrm>
                              <a:off x="836723" y="728872"/>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04" name="TextBox 208"/>
                          <wps:cNvSpPr txBox="1">
                            <a:spLocks noChangeArrowheads="1"/>
                          </wps:cNvSpPr>
                          <wps:spPr bwMode="auto">
                            <a:xfrm>
                              <a:off x="353568" y="156390"/>
                              <a:ext cx="2592634" cy="742073"/>
                            </a:xfrm>
                            <a:prstGeom prst="rect">
                              <a:avLst/>
                            </a:prstGeom>
                          </wps:spPr>
                          <wps:txbx>
                            <w:txbxContent>
                              <w:p w14:paraId="09CB6452" w14:textId="09BB8B5C"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عمليات المراجعة</w:t>
                                </w:r>
                              </w:p>
                            </w:txbxContent>
                          </wps:txbx>
                          <wps:bodyPr rot="0" vert="horz" wrap="square" lIns="0" tIns="45720" rIns="0" bIns="45720" anchor="b" anchorCtr="0" upright="1">
                            <a:noAutofit/>
                          </wps:bodyPr>
                        </wps:wsp>
                      </wpg:grpSp>
                      <wpg:grpSp>
                        <wpg:cNvPr id="1973968605" name="Group 1973968605"/>
                        <wpg:cNvGrpSpPr/>
                        <wpg:grpSpPr>
                          <a:xfrm flipV="1">
                            <a:off x="1085716" y="710608"/>
                            <a:ext cx="1983156" cy="1417679"/>
                            <a:chOff x="1085716" y="763242"/>
                            <a:chExt cx="3299791" cy="2358889"/>
                          </a:xfrm>
                        </wpg:grpSpPr>
                        <wps:wsp>
                          <wps:cNvPr id="1973968606" name="Oval 1973968606"/>
                          <wps:cNvSpPr/>
                          <wps:spPr>
                            <a:xfrm>
                              <a:off x="1750160" y="1319835"/>
                              <a:ext cx="1802296" cy="1802296"/>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07" name="Rectangle 1973968607"/>
                          <wps:cNvSpPr/>
                          <wps:spPr>
                            <a:xfrm>
                              <a:off x="1085716" y="763242"/>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08" name="Oval 1973968608"/>
                          <wps:cNvSpPr/>
                          <wps:spPr>
                            <a:xfrm>
                              <a:off x="1922439" y="1492114"/>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09" name="TextBox 213"/>
                          <wps:cNvSpPr txBox="1">
                            <a:spLocks noChangeArrowheads="1"/>
                          </wps:cNvSpPr>
                          <wps:spPr bwMode="auto">
                            <a:xfrm>
                              <a:off x="1439237" y="939937"/>
                              <a:ext cx="2592634" cy="772469"/>
                            </a:xfrm>
                            <a:prstGeom prst="rect">
                              <a:avLst/>
                            </a:prstGeom>
                          </wps:spPr>
                          <wps:txbx>
                            <w:txbxContent>
                              <w:p w14:paraId="1DDCB3C6" w14:textId="3791267C"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إجراءات المساءلة</w:t>
                                </w:r>
                              </w:p>
                            </w:txbxContent>
                          </wps:txbx>
                          <wps:bodyPr rot="0" vert="horz" wrap="square" lIns="0" tIns="45720" rIns="0" bIns="45720" anchor="b" anchorCtr="0" upright="1">
                            <a:noAutofit/>
                          </wps:bodyPr>
                        </wps:wsp>
                      </wpg:grpSp>
                      <wps:wsp>
                        <wps:cNvPr id="1973968610" name="TextBox 6"/>
                        <wps:cNvSpPr txBox="1"/>
                        <wps:spPr>
                          <a:xfrm>
                            <a:off x="620304" y="589240"/>
                            <a:ext cx="698510" cy="792514"/>
                          </a:xfrm>
                          <a:prstGeom prst="rect">
                            <a:avLst/>
                          </a:prstGeom>
                          <a:noFill/>
                        </wps:spPr>
                        <wps:txbx>
                          <w:txbxContent>
                            <w:p w14:paraId="36B94B09"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wps:txbx>
                        <wps:bodyPr wrap="none" rtlCol="0">
                          <a:spAutoFit/>
                        </wps:bodyPr>
                      </wps:wsp>
                      <wps:wsp>
                        <wps:cNvPr id="1973968611" name="TextBox 6"/>
                        <wps:cNvSpPr txBox="1"/>
                        <wps:spPr>
                          <a:xfrm>
                            <a:off x="1700256" y="861317"/>
                            <a:ext cx="698510" cy="792514"/>
                          </a:xfrm>
                          <a:prstGeom prst="rect">
                            <a:avLst/>
                          </a:prstGeom>
                          <a:noFill/>
                        </wps:spPr>
                        <wps:txbx>
                          <w:txbxContent>
                            <w:p w14:paraId="423C3E24"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wps:txbx>
                        <wps:bodyPr wrap="none" rtlCol="0">
                          <a:spAutoFit/>
                        </wps:bodyPr>
                      </wps:wsp>
                      <wpg:grpSp>
                        <wpg:cNvPr id="1973968612" name="Group 1973968612"/>
                        <wpg:cNvGrpSpPr/>
                        <wpg:grpSpPr>
                          <a:xfrm>
                            <a:off x="2169983" y="0"/>
                            <a:ext cx="4153138" cy="2128287"/>
                            <a:chOff x="2169983" y="0"/>
                            <a:chExt cx="4153138" cy="2128287"/>
                          </a:xfrm>
                        </wpg:grpSpPr>
                        <wpg:grpSp>
                          <wpg:cNvPr id="1973968613" name="Group 1973968613"/>
                          <wpg:cNvGrpSpPr/>
                          <wpg:grpSpPr>
                            <a:xfrm>
                              <a:off x="2169983" y="0"/>
                              <a:ext cx="1983156" cy="1417679"/>
                              <a:chOff x="2169983" y="0"/>
                              <a:chExt cx="3299791" cy="2358889"/>
                            </a:xfrm>
                          </wpg:grpSpPr>
                          <wps:wsp>
                            <wps:cNvPr id="1973968614" name="Oval 1973968614"/>
                            <wps:cNvSpPr/>
                            <wps:spPr>
                              <a:xfrm>
                                <a:off x="2834427" y="556593"/>
                                <a:ext cx="1802296" cy="1802296"/>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15" name="Rectangle 1973968615"/>
                            <wps:cNvSpPr/>
                            <wps:spPr>
                              <a:xfrm>
                                <a:off x="2169983" y="0"/>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16" name="Oval 1973968616"/>
                            <wps:cNvSpPr/>
                            <wps:spPr>
                              <a:xfrm>
                                <a:off x="3006706" y="728872"/>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17" name="TextBox 218"/>
                            <wps:cNvSpPr txBox="1">
                              <a:spLocks noChangeArrowheads="1"/>
                            </wps:cNvSpPr>
                            <wps:spPr bwMode="auto">
                              <a:xfrm>
                                <a:off x="2523457" y="22604"/>
                                <a:ext cx="2592634" cy="895008"/>
                              </a:xfrm>
                              <a:prstGeom prst="rect">
                                <a:avLst/>
                              </a:prstGeom>
                            </wps:spPr>
                            <wps:txbx>
                              <w:txbxContent>
                                <w:p w14:paraId="6059DC99" w14:textId="5D9450C6"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آلي</w:t>
                                  </w:r>
                                  <w:r w:rsidRPr="008E0B6C">
                                    <w:rPr>
                                      <w:rFonts w:ascii="Adobe Arabic" w:hAnsi="Adobe Arabic" w:cs="Adobe Arabic" w:hint="cs"/>
                                      <w:b/>
                                      <w:bCs/>
                                      <w:color w:val="000000"/>
                                      <w:kern w:val="24"/>
                                      <w:sz w:val="36"/>
                                      <w:szCs w:val="36"/>
                                      <w:rtl/>
                                      <w:lang w:bidi="ar-SY"/>
                                    </w:rPr>
                                    <w:t>ّ</w:t>
                                  </w:r>
                                  <w:r w:rsidRPr="008E0B6C">
                                    <w:rPr>
                                      <w:rFonts w:ascii="Adobe Arabic" w:hAnsi="Adobe Arabic" w:cs="Adobe Arabic"/>
                                      <w:b/>
                                      <w:bCs/>
                                      <w:color w:val="000000"/>
                                      <w:kern w:val="24"/>
                                      <w:sz w:val="36"/>
                                      <w:szCs w:val="36"/>
                                      <w:rtl/>
                                      <w:lang w:bidi="ar-SY"/>
                                    </w:rPr>
                                    <w:t>ات الرقابة</w:t>
                                  </w:r>
                                </w:p>
                              </w:txbxContent>
                            </wps:txbx>
                            <wps:bodyPr rot="0" vert="horz" wrap="square" lIns="0" tIns="45720" rIns="0" bIns="45720" anchor="b" anchorCtr="0" upright="1">
                              <a:noAutofit/>
                            </wps:bodyPr>
                          </wps:wsp>
                        </wpg:grpSp>
                        <wpg:grpSp>
                          <wpg:cNvPr id="1973968618" name="Group 1973968618"/>
                          <wpg:cNvGrpSpPr/>
                          <wpg:grpSpPr>
                            <a:xfrm flipV="1">
                              <a:off x="3255698" y="710608"/>
                              <a:ext cx="1983156" cy="1417679"/>
                              <a:chOff x="3255698" y="763242"/>
                              <a:chExt cx="3299791" cy="2358889"/>
                            </a:xfrm>
                          </wpg:grpSpPr>
                          <wps:wsp>
                            <wps:cNvPr id="1973968619" name="Oval 1973968619"/>
                            <wps:cNvSpPr/>
                            <wps:spPr>
                              <a:xfrm>
                                <a:off x="3920142" y="1319835"/>
                                <a:ext cx="1802296" cy="1802296"/>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20" name="Rectangle 1973968620"/>
                            <wps:cNvSpPr/>
                            <wps:spPr>
                              <a:xfrm>
                                <a:off x="3255698" y="763242"/>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21" name="Oval 1973968621"/>
                            <wps:cNvSpPr/>
                            <wps:spPr>
                              <a:xfrm>
                                <a:off x="4092421" y="1492114"/>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22" name="TextBox 223"/>
                            <wps:cNvSpPr txBox="1">
                              <a:spLocks noChangeArrowheads="1"/>
                            </wps:cNvSpPr>
                            <wps:spPr bwMode="auto">
                              <a:xfrm>
                                <a:off x="3609125" y="901705"/>
                                <a:ext cx="2592634" cy="810703"/>
                              </a:xfrm>
                              <a:prstGeom prst="rect">
                                <a:avLst/>
                              </a:prstGeom>
                            </wps:spPr>
                            <wps:txbx>
                              <w:txbxContent>
                                <w:p w14:paraId="69C53AB6" w14:textId="38A8D242"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إرشادات التنفيذ</w:t>
                                  </w:r>
                                </w:p>
                              </w:txbxContent>
                            </wps:txbx>
                            <wps:bodyPr rot="0" vert="horz" wrap="square" lIns="0" tIns="45720" rIns="0" bIns="45720" anchor="b" anchorCtr="0" upright="1">
                              <a:noAutofit/>
                            </wps:bodyPr>
                          </wps:wsp>
                        </wpg:grpSp>
                        <wpg:grpSp>
                          <wpg:cNvPr id="1973968623" name="Group 1973968623"/>
                          <wpg:cNvGrpSpPr/>
                          <wpg:grpSpPr>
                            <a:xfrm>
                              <a:off x="4339965" y="0"/>
                              <a:ext cx="1983156" cy="1417679"/>
                              <a:chOff x="4339965" y="0"/>
                              <a:chExt cx="3299791" cy="2358889"/>
                            </a:xfrm>
                          </wpg:grpSpPr>
                          <wps:wsp>
                            <wps:cNvPr id="1973968624" name="Oval 1973968624"/>
                            <wps:cNvSpPr/>
                            <wps:spPr>
                              <a:xfrm>
                                <a:off x="5004409" y="556593"/>
                                <a:ext cx="1802296" cy="1802296"/>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25" name="Rectangle 1973968625"/>
                            <wps:cNvSpPr/>
                            <wps:spPr>
                              <a:xfrm>
                                <a:off x="4339965" y="0"/>
                                <a:ext cx="3299791" cy="1060177"/>
                              </a:xfrm>
                              <a:prstGeom prst="rect">
                                <a:avLst/>
                              </a:prstGeom>
                              <a:solidFill>
                                <a:schemeClr val="bg1"/>
                              </a:solidFill>
                              <a:ln>
                                <a:solidFill>
                                  <a:srgbClr val="168489"/>
                                </a:solid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26" name="Oval 1973968626"/>
                            <wps:cNvSpPr/>
                            <wps:spPr>
                              <a:xfrm>
                                <a:off x="5176688" y="728872"/>
                                <a:ext cx="1457738" cy="1457738"/>
                              </a:xfrm>
                              <a:prstGeom prst="ellipse">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27" name="TextBox 228"/>
                            <wps:cNvSpPr txBox="1">
                              <a:spLocks noChangeArrowheads="1"/>
                            </wps:cNvSpPr>
                            <wps:spPr bwMode="auto">
                              <a:xfrm>
                                <a:off x="4693346" y="22604"/>
                                <a:ext cx="2592634" cy="875892"/>
                              </a:xfrm>
                              <a:prstGeom prst="rect">
                                <a:avLst/>
                              </a:prstGeom>
                            </wps:spPr>
                            <wps:txbx>
                              <w:txbxContent>
                                <w:p w14:paraId="60F91164" w14:textId="5435C5DE"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المبادئ الأساسية</w:t>
                                  </w:r>
                                </w:p>
                              </w:txbxContent>
                            </wps:txbx>
                            <wps:bodyPr rot="0" vert="horz" wrap="square" lIns="0" tIns="45720" rIns="0" bIns="45720" anchor="b" anchorCtr="0" upright="1">
                              <a:noAutofit/>
                            </wps:bodyPr>
                          </wps:wsp>
                        </wpg:grpSp>
                        <wps:wsp>
                          <wps:cNvPr id="1973968628" name="TextBox 6"/>
                          <wps:cNvSpPr txBox="1"/>
                          <wps:spPr>
                            <a:xfrm>
                              <a:off x="2792940" y="589240"/>
                              <a:ext cx="698510" cy="792514"/>
                            </a:xfrm>
                            <a:prstGeom prst="rect">
                              <a:avLst/>
                            </a:prstGeom>
                            <a:noFill/>
                          </wps:spPr>
                          <wps:txbx>
                            <w:txbxContent>
                              <w:p w14:paraId="4B9C0872"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03</w:t>
                                </w:r>
                              </w:p>
                            </w:txbxContent>
                          </wps:txbx>
                          <wps:bodyPr wrap="none" rtlCol="0">
                            <a:spAutoFit/>
                          </wps:bodyPr>
                        </wps:wsp>
                        <wps:wsp>
                          <wps:cNvPr id="1973968629" name="TextBox 6"/>
                          <wps:cNvSpPr txBox="1"/>
                          <wps:spPr>
                            <a:xfrm>
                              <a:off x="4954378" y="589240"/>
                              <a:ext cx="698510" cy="792514"/>
                            </a:xfrm>
                            <a:prstGeom prst="rect">
                              <a:avLst/>
                            </a:prstGeom>
                            <a:noFill/>
                          </wps:spPr>
                          <wps:txbx>
                            <w:txbxContent>
                              <w:p w14:paraId="6ECC1F6B"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none" rtlCol="0">
                            <a:spAutoFit/>
                          </wps:bodyPr>
                        </wps:wsp>
                        <wps:wsp>
                          <wps:cNvPr id="1973968630" name="TextBox 6"/>
                          <wps:cNvSpPr txBox="1"/>
                          <wps:spPr>
                            <a:xfrm>
                              <a:off x="3861696" y="861317"/>
                              <a:ext cx="698510" cy="792514"/>
                            </a:xfrm>
                            <a:prstGeom prst="rect">
                              <a:avLst/>
                            </a:prstGeom>
                            <a:noFill/>
                          </wps:spPr>
                          <wps:txbx>
                            <w:txbxContent>
                              <w:p w14:paraId="15E588FB"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02</w:t>
                                </w:r>
                              </w:p>
                            </w:txbxContent>
                          </wps:txbx>
                          <wps:bodyPr wrap="none" rtlCol="0">
                            <a:spAutoFit/>
                          </wps:bodyPr>
                        </wps:wsp>
                      </wpg:grpSp>
                    </wpg:wgp>
                  </a:graphicData>
                </a:graphic>
              </wp:inline>
            </w:drawing>
          </mc:Choice>
          <mc:Fallback>
            <w:pict>
              <v:group w14:anchorId="7D493AC4" id="Group 9" o:spid="_x0000_s3322" style="width:460.75pt;height:155.1pt;mso-position-horizontal-relative:char;mso-position-vertical-relative:line" coordsize="63231,21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">
                <v:group id="Group 1973968600" o:spid="_x0000_s3323" style="position:absolute;width:19831;height:14176"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">
                  <v:oval id="Oval 1973968601" o:spid="_x0000_s3324" style="position:absolute;left:6644;top:556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" fillcolor="#168489" strokecolor="#168489" strokeweight="1pt">
                    <v:stroke joinstyle="miter"/>
                  </v:oval>
                  <v:rect id="Rectangle 1973968602" o:spid="_x0000_s3325" style="position:absolute;width:32997;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" fillcolor="white [3212]" strokecolor="#168489" strokeweight="1pt"/>
                  <v:oval id="Oval 1973968603" o:spid="_x0000_s3326" style="position:absolute;left:8367;top:7288;width:14577;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" fillcolor="white [3212]" stroked="f" strokeweight="1pt">
                    <v:stroke joinstyle="miter"/>
                  </v:oval>
                  <v:shape id="TextBox 208" o:spid="_x0000_s3327" type="#_x0000_t202" style="position:absolute;left:3535;top:1563;width:25927;height:7421;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" filled="f" stroked="f">
                    <v:textbox inset="0,,0">
                      <w:txbxContent>
                        <w:p w14:paraId="09CB6452" w14:textId="09BB8B5C"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عمليات المراجعة</w:t>
                          </w:r>
                        </w:p>
                      </w:txbxContent>
                    </v:textbox>
                  </v:shape>
                </v:group>
                <v:group id="Group 1973968605" o:spid="_x0000_s3328" style="position:absolute;left:10857;top:7106;width:19831;height:14176;flip:y" coordorigin="10857,7632"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">
                  <v:oval id="Oval 1973968606" o:spid="_x0000_s3329" style="position:absolute;left:17501;top:13198;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" fillcolor="#168489" strokecolor="#168489" strokeweight="1pt">
                    <v:stroke joinstyle="miter"/>
                  </v:oval>
                  <v:rect id="Rectangle 1973968607" o:spid="_x0000_s3330" style="position:absolute;left:10857;top:7632;width:32998;height:10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" fillcolor="white [3212]" strokecolor="#168489" strokeweight="1pt"/>
                  <v:oval id="Oval 1973968608" o:spid="_x0000_s3331" style="position:absolute;left:19224;top:14921;width:14577;height:145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" fillcolor="white [3212]" stroked="f" strokeweight="1pt">
                    <v:stroke joinstyle="miter"/>
                  </v:oval>
                  <v:shape id="TextBox 213" o:spid="_x0000_s3332" type="#_x0000_t202" style="position:absolute;left:14392;top:9399;width:25926;height:772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" filled="f" stroked="f">
                    <v:textbox inset="0,,0">
                      <w:txbxContent>
                        <w:p w14:paraId="1DDCB3C6" w14:textId="3791267C"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إجراءات المساءلة</w:t>
                          </w:r>
                        </w:p>
                      </w:txbxContent>
                    </v:textbox>
                  </v:shape>
                </v:group>
                <v:shape id="TextBox 6" o:spid="_x0000_s3333" type="#_x0000_t202" style="position:absolute;left:6203;top:5892;width:6985;height:79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" filled="f" stroked="f">
                  <v:textbox style="mso-fit-shape-to-text:t">
                    <w:txbxContent>
                      <w:p w14:paraId="36B94B09"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05</w:t>
                        </w:r>
                      </w:p>
                    </w:txbxContent>
                  </v:textbox>
                </v:shape>
                <v:shape id="TextBox 6" o:spid="_x0000_s3334" type="#_x0000_t202" style="position:absolute;left:17002;top:8613;width:6985;height:79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" filled="f" stroked="f">
                  <v:textbox style="mso-fit-shape-to-text:t">
                    <w:txbxContent>
                      <w:p w14:paraId="423C3E24"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04</w:t>
                        </w:r>
                      </w:p>
                    </w:txbxContent>
                  </v:textbox>
                </v:shape>
                <v:group id="Group 1973968612" o:spid="_x0000_s3335" style="position:absolute;left:21699;width:41532;height:21282" coordorigin="21699" coordsize="41531,21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">
                  <v:group id="Group 1973968613" o:spid="_x0000_s3336" style="position:absolute;left:21699;width:19832;height:14176" coordorigin="21699"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">
                    <v:oval id="Oval 1973968614" o:spid="_x0000_s3337" style="position:absolute;left:28344;top:556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" fillcolor="#168489" strokecolor="#168489" strokeweight="1pt">
                      <v:stroke joinstyle="miter"/>
                    </v:oval>
                    <v:rect id="Rectangle 1973968615" o:spid="_x0000_s3338" style="position:absolute;left:21699;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" fillcolor="white [3212]" strokecolor="#168489" strokeweight="1pt"/>
                    <v:oval id="Oval 1973968616" o:spid="_x0000_s3339" style="position:absolute;left:30067;top:7288;width:14577;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" fillcolor="white [3212]" stroked="f" strokeweight="1pt">
                      <v:stroke joinstyle="miter"/>
                    </v:oval>
                    <v:shape id="TextBox 218" o:spid="_x0000_s3340" type="#_x0000_t202" style="position:absolute;left:25234;top:226;width:25926;height:8950;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" filled="f" stroked="f">
                      <v:textbox inset="0,,0">
                        <w:txbxContent>
                          <w:p w14:paraId="6059DC99" w14:textId="5D9450C6"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آلي</w:t>
                            </w:r>
                            <w:r w:rsidRPr="008E0B6C">
                              <w:rPr>
                                <w:rFonts w:ascii="Adobe Arabic" w:hAnsi="Adobe Arabic" w:cs="Adobe Arabic" w:hint="cs"/>
                                <w:b/>
                                <w:bCs/>
                                <w:color w:val="000000"/>
                                <w:kern w:val="24"/>
                                <w:sz w:val="36"/>
                                <w:szCs w:val="36"/>
                                <w:rtl/>
                                <w:lang w:bidi="ar-SY"/>
                              </w:rPr>
                              <w:t>ّ</w:t>
                            </w:r>
                            <w:r w:rsidRPr="008E0B6C">
                              <w:rPr>
                                <w:rFonts w:ascii="Adobe Arabic" w:hAnsi="Adobe Arabic" w:cs="Adobe Arabic"/>
                                <w:b/>
                                <w:bCs/>
                                <w:color w:val="000000"/>
                                <w:kern w:val="24"/>
                                <w:sz w:val="36"/>
                                <w:szCs w:val="36"/>
                                <w:rtl/>
                                <w:lang w:bidi="ar-SY"/>
                              </w:rPr>
                              <w:t>ات الرقابة</w:t>
                            </w:r>
                          </w:p>
                        </w:txbxContent>
                      </v:textbox>
                    </v:shape>
                  </v:group>
                  <v:group id="Group 1973968618" o:spid="_x0000_s3341" style="position:absolute;left:32556;top:7106;width:19832;height:14176;flip:y" coordorigin="32556,7632"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">
                    <v:oval id="Oval 1973968619" o:spid="_x0000_s3342" style="position:absolute;left:39201;top:13198;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" fillcolor="#168489" strokecolor="#168489" strokeweight="1pt">
                      <v:stroke joinstyle="miter"/>
                    </v:oval>
                    <v:rect id="Rectangle 1973968620" o:spid="_x0000_s3343" style="position:absolute;left:32556;top:7632;width:32998;height:106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" fillcolor="white [3212]" strokecolor="#168489" strokeweight="1pt"/>
                    <v:oval id="Oval 1973968621" o:spid="_x0000_s3344" style="position:absolute;left:40924;top:14921;width:14577;height:145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" fillcolor="white [3212]" stroked="f" strokeweight="1pt">
                      <v:stroke joinstyle="miter"/>
                    </v:oval>
                    <v:shape id="TextBox 223" o:spid="_x0000_s3345" type="#_x0000_t202" style="position:absolute;left:36091;top:9017;width:25926;height:810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" filled="f" stroked="f">
                      <v:textbox inset="0,,0">
                        <w:txbxContent>
                          <w:p w14:paraId="69C53AB6" w14:textId="38A8D242"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إرشادات التنفيذ</w:t>
                            </w:r>
                          </w:p>
                        </w:txbxContent>
                      </v:textbox>
                    </v:shape>
                  </v:group>
                  <v:group id="Group 1973968623" o:spid="_x0000_s3346" style="position:absolute;left:43399;width:19832;height:14176" coordorigin="43399" coordsize="32997,23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">
                    <v:oval id="Oval 1973968624" o:spid="_x0000_s3347" style="position:absolute;left:50044;top:5565;width:18023;height:18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" fillcolor="#168489" strokecolor="#168489" strokeweight="1pt">
                      <v:stroke joinstyle="miter"/>
                    </v:oval>
                    <v:rect id="Rectangle 1973968625" o:spid="_x0000_s3348" style="position:absolute;left:43399;width:32998;height:10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" fillcolor="white [3212]" strokecolor="#168489" strokeweight="1pt"/>
                    <v:oval id="Oval 1973968626" o:spid="_x0000_s3349" style="position:absolute;left:51766;top:7288;width:14578;height:14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" fillcolor="white [3212]" stroked="f" strokeweight="1pt">
                      <v:stroke joinstyle="miter"/>
                    </v:oval>
                    <v:shape id="TextBox 228" o:spid="_x0000_s3350" type="#_x0000_t202" style="position:absolute;left:46933;top:226;width:25926;height:87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" filled="f" stroked="f">
                      <v:textbox inset="0,,0">
                        <w:txbxContent>
                          <w:p w14:paraId="60F91164" w14:textId="5435C5DE" w:rsidR="008E0B6C" w:rsidRDefault="008E0B6C" w:rsidP="008E0B6C">
                            <w:pPr>
                              <w:bidi w:val="0"/>
                              <w:jc w:val="center"/>
                              <w:rPr>
                                <w:rFonts w:ascii="Adobe Arabic" w:hAnsi="Adobe Arabic" w:cs="Adobe Arabic"/>
                                <w:b/>
                                <w:bCs/>
                                <w:color w:val="000000"/>
                                <w:kern w:val="24"/>
                                <w:sz w:val="36"/>
                                <w:szCs w:val="36"/>
                                <w:lang w:bidi="ar-SY"/>
                              </w:rPr>
                            </w:pPr>
                            <w:r w:rsidRPr="008E0B6C">
                              <w:rPr>
                                <w:rFonts w:ascii="Adobe Arabic" w:hAnsi="Adobe Arabic" w:cs="Adobe Arabic"/>
                                <w:b/>
                                <w:bCs/>
                                <w:color w:val="000000"/>
                                <w:kern w:val="24"/>
                                <w:sz w:val="36"/>
                                <w:szCs w:val="36"/>
                                <w:rtl/>
                                <w:lang w:bidi="ar-SY"/>
                              </w:rPr>
                              <w:t>المبادئ الأساسية</w:t>
                            </w:r>
                          </w:p>
                        </w:txbxContent>
                      </v:textbox>
                    </v:shape>
                  </v:group>
                  <v:shape id="TextBox 6" o:spid="_x0000_s3351" type="#_x0000_t202" style="position:absolute;left:27929;top:5892;width:6985;height:79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" filled="f" stroked="f">
                    <v:textbox style="mso-fit-shape-to-text:t">
                      <w:txbxContent>
                        <w:p w14:paraId="4B9C0872"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03</w:t>
                          </w:r>
                        </w:p>
                      </w:txbxContent>
                    </v:textbox>
                  </v:shape>
                  <v:shape id="TextBox 6" o:spid="_x0000_s3352" type="#_x0000_t202" style="position:absolute;left:49543;top:5892;width:6985;height:79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" filled="f" stroked="f">
                    <v:textbox style="mso-fit-shape-to-text:t">
                      <w:txbxContent>
                        <w:p w14:paraId="6ECC1F6B"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TextBox 6" o:spid="_x0000_s3353" type="#_x0000_t202" style="position:absolute;left:38616;top:8613;width:6986;height:79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" filled="f" stroked="f">
                    <v:textbox style="mso-fit-shape-to-text:t">
                      <w:txbxContent>
                        <w:p w14:paraId="15E588FB" w14:textId="77777777" w:rsidR="008E0B6C" w:rsidRDefault="008E0B6C" w:rsidP="008E0B6C">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02</w:t>
                          </w:r>
                        </w:p>
                      </w:txbxContent>
                    </v:textbox>
                  </v:shape>
                </v:group>
                <w10:anchorlock/>
              </v:group>
            </w:pict>
          </mc:Fallback>
        </mc:AlternateContent>
      </w:r>
    </w:p>
    <w:p w14:paraId="5F48EEA0" w14:textId="77777777" w:rsidR="006B59BE" w:rsidRPr="004733E9" w:rsidRDefault="006B59BE" w:rsidP="004F50BE">
      <w:pPr>
        <w:rPr>
          <w:rtl/>
        </w:rPr>
      </w:pPr>
      <w:r>
        <w:rPr>
          <w:color w:val="168489"/>
          <w:rtl/>
        </w:rPr>
        <w:t>1. المبادئ الأساسية:</w:t>
      </w:r>
      <w:r>
        <w:rPr>
          <w:rtl/>
        </w:rPr>
        <w:t xml:space="preserve"> القيم والمبادئ التي تحكم استخدام </w:t>
      </w:r>
      <w:hyperlink r:id="rId593">
        <w:r>
          <w:rPr>
            <w:rStyle w:val="Hyperlink"/>
            <w:rtl/>
          </w:rPr>
          <w:t>الذكاء الاصطناعي</w:t>
        </w:r>
      </w:hyperlink>
      <w:r>
        <w:rPr>
          <w:rtl/>
        </w:rPr>
        <w:t>.</w:t>
      </w:r>
    </w:p>
    <w:p w14:paraId="0BF76504" w14:textId="77777777" w:rsidR="006B59BE" w:rsidRPr="004733E9" w:rsidRDefault="006B59BE" w:rsidP="004F50BE">
      <w:pPr>
        <w:rPr>
          <w:rtl/>
        </w:rPr>
      </w:pPr>
      <w:r w:rsidRPr="009F77D3">
        <w:rPr>
          <w:color w:val="168489"/>
          <w:rtl/>
        </w:rPr>
        <w:t>2. إرشادات التنفيذ:</w:t>
      </w:r>
      <w:r w:rsidRPr="004733E9">
        <w:rPr>
          <w:rtl/>
        </w:rPr>
        <w:t xml:space="preserve"> كيفية تطبيق المبادئ في سياقات مختلفة.</w:t>
      </w:r>
    </w:p>
    <w:p w14:paraId="2CEB0BB8" w14:textId="77777777" w:rsidR="006B59BE" w:rsidRPr="004733E9" w:rsidRDefault="006B59BE" w:rsidP="004F50BE">
      <w:pPr>
        <w:rPr>
          <w:rtl/>
        </w:rPr>
      </w:pPr>
      <w:r w:rsidRPr="009F77D3">
        <w:rPr>
          <w:color w:val="168489"/>
          <w:rtl/>
        </w:rPr>
        <w:t>3. آلي</w:t>
      </w:r>
      <w:r w:rsidRPr="009F77D3">
        <w:rPr>
          <w:rFonts w:hint="cs"/>
          <w:color w:val="168489"/>
          <w:rtl/>
        </w:rPr>
        <w:t>ّ</w:t>
      </w:r>
      <w:r w:rsidRPr="009F77D3">
        <w:rPr>
          <w:color w:val="168489"/>
          <w:rtl/>
        </w:rPr>
        <w:t>ات الرقابة:</w:t>
      </w:r>
      <w:r w:rsidRPr="004733E9">
        <w:rPr>
          <w:rtl/>
        </w:rPr>
        <w:t xml:space="preserve"> كيفية مراقبة الالتزام بالإطار الأخلاقي.</w:t>
      </w:r>
    </w:p>
    <w:p w14:paraId="502D4D56" w14:textId="77777777" w:rsidR="006B59BE" w:rsidRPr="004733E9" w:rsidRDefault="006B59BE" w:rsidP="004F50BE">
      <w:pPr>
        <w:rPr>
          <w:rtl/>
        </w:rPr>
      </w:pPr>
      <w:r w:rsidRPr="009F77D3">
        <w:rPr>
          <w:color w:val="168489"/>
          <w:rtl/>
        </w:rPr>
        <w:t>4. إجراءات المساءلة:</w:t>
      </w:r>
      <w:r w:rsidRPr="004733E9">
        <w:rPr>
          <w:rtl/>
        </w:rPr>
        <w:t xml:space="preserve"> كيفية محاسبة المسؤولين عن انتهاكات الإطار.</w:t>
      </w:r>
    </w:p>
    <w:p w14:paraId="74FCBE9F" w14:textId="77777777" w:rsidR="006B59BE" w:rsidRPr="004733E9" w:rsidRDefault="006B59BE" w:rsidP="004F50BE">
      <w:pPr>
        <w:rPr>
          <w:rtl/>
        </w:rPr>
      </w:pPr>
      <w:r w:rsidRPr="009F77D3">
        <w:rPr>
          <w:color w:val="168489"/>
          <w:rtl/>
        </w:rPr>
        <w:t>5. عمليات المراجعة:</w:t>
      </w:r>
      <w:r w:rsidRPr="004733E9">
        <w:rPr>
          <w:rtl/>
        </w:rPr>
        <w:t xml:space="preserve"> كيفية تحديث الإطار مع تطوّر التكنولوجيا.</w:t>
      </w:r>
    </w:p>
    <w:p w14:paraId="1F29C68F" w14:textId="77777777" w:rsidR="006B59BE" w:rsidRDefault="006B59BE" w:rsidP="009F77D3">
      <w:pPr>
        <w:pStyle w:val="ad"/>
        <w:rPr>
          <w:b w:val="0"/>
          <w:bCs/>
          <w:color w:val="168489"/>
          <w:rtl/>
        </w:rPr>
      </w:pPr>
      <w:r w:rsidRPr="009F77D3">
        <w:rPr>
          <w:b w:val="0"/>
          <w:bCs/>
          <w:color w:val="168489"/>
          <w:rtl/>
        </w:rPr>
        <w:t>خطوات بناء إطار أخلاقي:</w:t>
      </w:r>
    </w:p>
    <w:p w14:paraId="1F3CE344" w14:textId="2C72A8D9" w:rsidR="008E0B6C" w:rsidRPr="009F77D3" w:rsidRDefault="008E0B6C" w:rsidP="008E0B6C">
      <w:pPr>
        <w:pStyle w:val="ad"/>
        <w:rPr>
          <w:b w:val="0"/>
          <w:bCs/>
          <w:color w:val="168489"/>
          <w:rtl/>
        </w:rPr>
      </w:pPr>
      <w:r w:rsidRPr="008E0B6C">
        <w:rPr>
          <w:b w:val="0"/>
          <w:bCs/>
          <w:noProof/>
          <w:color w:val="168489"/>
        </w:rPr>
        <mc:AlternateContent>
          <mc:Choice Requires="wpg">
            <w:drawing>
              <wp:inline distT="0" distB="0" distL="0" distR="0" wp14:anchorId="45C4603A" wp14:editId="45F4E33C">
                <wp:extent cx="5929725" cy="1264618"/>
                <wp:effectExtent l="0" t="0" r="0" b="0"/>
                <wp:docPr id="1973968631" name="Group 200"/>
                <wp:cNvGraphicFramePr/>
                <a:graphic xmlns:a="http://schemas.openxmlformats.org/drawingml/2006/main">
                  <a:graphicData uri="http://schemas.microsoft.com/office/word/2010/wordprocessingGroup">
                    <wpg:wgp>
                      <wpg:cNvGrpSpPr/>
                      <wpg:grpSpPr>
                        <a:xfrm>
                          <a:off x="0" y="0"/>
                          <a:ext cx="5929725" cy="1264618"/>
                          <a:chOff x="0" y="0"/>
                          <a:chExt cx="5929726" cy="1264618"/>
                        </a:xfrm>
                      </wpg:grpSpPr>
                      <wpg:grpSp>
                        <wpg:cNvPr id="1973968632" name="Group 1973968632"/>
                        <wpg:cNvGrpSpPr/>
                        <wpg:grpSpPr>
                          <a:xfrm>
                            <a:off x="0" y="0"/>
                            <a:ext cx="5929726" cy="1264618"/>
                            <a:chOff x="0" y="0"/>
                            <a:chExt cx="5929726" cy="1264618"/>
                          </a:xfrm>
                        </wpg:grpSpPr>
                        <wpg:grpSp>
                          <wpg:cNvPr id="1973968633" name="Group 1973968633"/>
                          <wpg:cNvGrpSpPr/>
                          <wpg:grpSpPr>
                            <a:xfrm>
                              <a:off x="0" y="2"/>
                              <a:ext cx="1163540" cy="1264616"/>
                              <a:chOff x="0" y="2"/>
                              <a:chExt cx="1338154" cy="1454397"/>
                            </a:xfrm>
                          </wpg:grpSpPr>
                          <wps:wsp>
                            <wps:cNvPr id="1973968634" name="Rectangle: Diagonal Corners Rounded 1973968634"/>
                            <wps:cNvSpPr/>
                            <wps:spPr>
                              <a:xfrm flipV="1">
                                <a:off x="0" y="67110"/>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35" name="Rectangle: Diagonal Corners Rounded 1973968635"/>
                            <wps:cNvSpPr/>
                            <wps:spPr>
                              <a:xfrm flipV="1">
                                <a:off x="59790" y="2"/>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36" name="TextBox 159"/>
                            <wps:cNvSpPr txBox="1"/>
                            <wps:spPr>
                              <a:xfrm>
                                <a:off x="53654" y="764271"/>
                                <a:ext cx="1220323" cy="690128"/>
                              </a:xfrm>
                              <a:prstGeom prst="rect">
                                <a:avLst/>
                              </a:prstGeom>
                              <a:noFill/>
                            </wps:spPr>
                            <wps:txbx>
                              <w:txbxContent>
                                <w:p w14:paraId="5C5096AB" w14:textId="77777777" w:rsidR="008E0B6C" w:rsidRDefault="008E0B6C" w:rsidP="008E0B6C">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التقييم والتحسين</w:t>
                                  </w:r>
                                </w:p>
                              </w:txbxContent>
                            </wps:txbx>
                            <wps:bodyPr wrap="square" rtlCol="0">
                              <a:spAutoFit/>
                            </wps:bodyPr>
                          </wps:wsp>
                        </wpg:grpSp>
                        <wpg:grpSp>
                          <wpg:cNvPr id="1973968637" name="Group 1973968637"/>
                          <wpg:cNvGrpSpPr/>
                          <wpg:grpSpPr>
                            <a:xfrm>
                              <a:off x="4747497" y="4"/>
                              <a:ext cx="1182229" cy="1200530"/>
                              <a:chOff x="4747496" y="4"/>
                              <a:chExt cx="1359649" cy="1380695"/>
                            </a:xfrm>
                          </wpg:grpSpPr>
                          <wps:wsp>
                            <wps:cNvPr id="1973968638" name="Rectangle: Diagonal Corners Rounded 1973968638"/>
                            <wps:cNvSpPr/>
                            <wps:spPr>
                              <a:xfrm flipV="1">
                                <a:off x="4747496" y="67113"/>
                                <a:ext cx="1278364" cy="1313586"/>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39" name="Rectangle: Diagonal Corners Rounded 1973968639"/>
                            <wps:cNvSpPr/>
                            <wps:spPr>
                              <a:xfrm flipV="1">
                                <a:off x="4807286" y="4"/>
                                <a:ext cx="1278364" cy="1313586"/>
                              </a:xfrm>
                              <a:prstGeom prst="round2DiagRect">
                                <a:avLst>
                                  <a:gd name="adj1" fmla="val 7948"/>
                                  <a:gd name="adj2" fmla="val 45033"/>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40" name="TextBox 156"/>
                            <wps:cNvSpPr txBox="1"/>
                            <wps:spPr>
                              <a:xfrm>
                                <a:off x="4752446" y="601742"/>
                                <a:ext cx="1354699" cy="690129"/>
                              </a:xfrm>
                              <a:prstGeom prst="rect">
                                <a:avLst/>
                              </a:prstGeom>
                              <a:noFill/>
                            </wps:spPr>
                            <wps:txbx>
                              <w:txbxContent>
                                <w:p w14:paraId="12C382EE" w14:textId="77777777" w:rsidR="008E0B6C" w:rsidRDefault="008E0B6C" w:rsidP="008E0B6C">
                                  <w:pPr>
                                    <w:bidi w:val="0"/>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تحديد أصحاب المصلحة</w:t>
                                  </w:r>
                                </w:p>
                              </w:txbxContent>
                            </wps:txbx>
                            <wps:bodyPr wrap="square" rtlCol="0">
                              <a:spAutoFit/>
                            </wps:bodyPr>
                          </wps:wsp>
                        </wpg:grpSp>
                        <wpg:grpSp>
                          <wpg:cNvPr id="1973968641" name="Group 1973968641"/>
                          <wpg:cNvGrpSpPr/>
                          <wpg:grpSpPr>
                            <a:xfrm>
                              <a:off x="3569494" y="4"/>
                              <a:ext cx="1163541" cy="1200532"/>
                              <a:chOff x="3569494" y="4"/>
                              <a:chExt cx="1338154" cy="1380694"/>
                            </a:xfrm>
                          </wpg:grpSpPr>
                          <wps:wsp>
                            <wps:cNvPr id="1973968642" name="Rectangle: Diagonal Corners Rounded 1973968642"/>
                            <wps:cNvSpPr/>
                            <wps:spPr>
                              <a:xfrm flipV="1">
                                <a:off x="3569494" y="67112"/>
                                <a:ext cx="1278364" cy="1313586"/>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43" name="Rectangle: Diagonal Corners Rounded 1973968643"/>
                            <wps:cNvSpPr/>
                            <wps:spPr>
                              <a:xfrm flipV="1">
                                <a:off x="3629284" y="4"/>
                                <a:ext cx="1278364" cy="1313586"/>
                              </a:xfrm>
                              <a:prstGeom prst="round2DiagRect">
                                <a:avLst>
                                  <a:gd name="adj1" fmla="val 7948"/>
                                  <a:gd name="adj2" fmla="val 45033"/>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44" name="TextBox 153"/>
                            <wps:cNvSpPr txBox="1"/>
                            <wps:spPr>
                              <a:xfrm>
                                <a:off x="3627062" y="764517"/>
                                <a:ext cx="1203526" cy="398010"/>
                              </a:xfrm>
                              <a:prstGeom prst="rect">
                                <a:avLst/>
                              </a:prstGeom>
                              <a:noFill/>
                            </wps:spPr>
                            <wps:txbx>
                              <w:txbxContent>
                                <w:p w14:paraId="3A817E8F" w14:textId="77777777" w:rsidR="008E0B6C" w:rsidRDefault="008E0B6C" w:rsidP="008E0B6C">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تحليل المخاطر</w:t>
                                  </w:r>
                                </w:p>
                              </w:txbxContent>
                            </wps:txbx>
                            <wps:bodyPr wrap="square" rtlCol="0">
                              <a:spAutoFit/>
                            </wps:bodyPr>
                          </wps:wsp>
                        </wpg:grpSp>
                        <wpg:grpSp>
                          <wpg:cNvPr id="1973968645" name="Group 1973968645"/>
                          <wpg:cNvGrpSpPr/>
                          <wpg:grpSpPr>
                            <a:xfrm>
                              <a:off x="2386312" y="0"/>
                              <a:ext cx="1196964" cy="1200531"/>
                              <a:chOff x="2386311" y="0"/>
                              <a:chExt cx="1376590" cy="1380695"/>
                            </a:xfrm>
                          </wpg:grpSpPr>
                          <wps:wsp>
                            <wps:cNvPr id="1973968646" name="Rectangle: Diagonal Corners Rounded 1973968646"/>
                            <wps:cNvSpPr/>
                            <wps:spPr>
                              <a:xfrm flipV="1">
                                <a:off x="2386311" y="67109"/>
                                <a:ext cx="1278364" cy="1313586"/>
                              </a:xfrm>
                              <a:prstGeom prst="round2DiagRect">
                                <a:avLst>
                                  <a:gd name="adj1" fmla="val 7948"/>
                                  <a:gd name="adj2" fmla="val 45033"/>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47" name="Rectangle: Diagonal Corners Rounded 1973968647"/>
                            <wps:cNvSpPr/>
                            <wps:spPr>
                              <a:xfrm flipV="1">
                                <a:off x="2446102" y="0"/>
                                <a:ext cx="1278365" cy="1313586"/>
                              </a:xfrm>
                              <a:prstGeom prst="round2DiagRect">
                                <a:avLst>
                                  <a:gd name="adj1" fmla="val 7948"/>
                                  <a:gd name="adj2" fmla="val 45033"/>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48" name="TextBox 149"/>
                            <wps:cNvSpPr txBox="1"/>
                            <wps:spPr>
                              <a:xfrm>
                                <a:off x="2403095" y="764518"/>
                                <a:ext cx="1359806" cy="398011"/>
                              </a:xfrm>
                              <a:prstGeom prst="rect">
                                <a:avLst/>
                              </a:prstGeom>
                              <a:noFill/>
                            </wps:spPr>
                            <wps:txbx>
                              <w:txbxContent>
                                <w:p w14:paraId="16796B79" w14:textId="77777777" w:rsidR="008E0B6C" w:rsidRDefault="008E0B6C" w:rsidP="008E0B6C">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صياغة المبادئ</w:t>
                                  </w:r>
                                </w:p>
                              </w:txbxContent>
                            </wps:txbx>
                            <wps:bodyPr wrap="square" rtlCol="0">
                              <a:spAutoFit/>
                            </wps:bodyPr>
                          </wps:wsp>
                        </wpg:grpSp>
                        <wpg:grpSp>
                          <wpg:cNvPr id="1973968649" name="Group 1973968649"/>
                          <wpg:cNvGrpSpPr/>
                          <wpg:grpSpPr>
                            <a:xfrm>
                              <a:off x="1196775" y="7"/>
                              <a:ext cx="1163542" cy="1200532"/>
                              <a:chOff x="1196775" y="7"/>
                              <a:chExt cx="1338154" cy="1380694"/>
                            </a:xfrm>
                          </wpg:grpSpPr>
                          <wps:wsp>
                            <wps:cNvPr id="1973968650" name="Rectangle: Diagonal Corners Rounded 1973968650"/>
                            <wps:cNvSpPr/>
                            <wps:spPr>
                              <a:xfrm flipV="1">
                                <a:off x="1196775" y="67115"/>
                                <a:ext cx="1278364" cy="1313586"/>
                              </a:xfrm>
                              <a:prstGeom prst="round2DiagRect">
                                <a:avLst>
                                  <a:gd name="adj1" fmla="val 7948"/>
                                  <a:gd name="adj2" fmla="val 45033"/>
                                </a:avLst>
                              </a:pr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51" name="Rectangle: Diagonal Corners Rounded 1973968651"/>
                            <wps:cNvSpPr/>
                            <wps:spPr>
                              <a:xfrm flipV="1">
                                <a:off x="1256565" y="7"/>
                                <a:ext cx="1278364" cy="1313586"/>
                              </a:xfrm>
                              <a:prstGeom prst="round2DiagRect">
                                <a:avLst>
                                  <a:gd name="adj1" fmla="val 7948"/>
                                  <a:gd name="adj2" fmla="val 45033"/>
                                </a:avLst>
                              </a:prstGeom>
                              <a:solidFill>
                                <a:schemeClr val="bg1"/>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652" name="TextBox 144"/>
                            <wps:cNvSpPr txBox="1"/>
                            <wps:spPr>
                              <a:xfrm>
                                <a:off x="1302984" y="601744"/>
                                <a:ext cx="1080835" cy="690127"/>
                              </a:xfrm>
                              <a:prstGeom prst="rect">
                                <a:avLst/>
                              </a:prstGeom>
                            </wps:spPr>
                            <wps:txbx>
                              <w:txbxContent>
                                <w:p w14:paraId="2BA3E58F" w14:textId="77777777" w:rsidR="008E0B6C" w:rsidRDefault="008E0B6C" w:rsidP="008E0B6C">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وضع آليات التنفيذ</w:t>
                                  </w:r>
                                </w:p>
                              </w:txbxContent>
                            </wps:txbx>
                            <wps:bodyPr wrap="square" rtlCol="0">
                              <a:spAutoFit/>
                            </wps:bodyPr>
                          </wps:wsp>
                        </wpg:grpSp>
                      </wpg:grpSp>
                      <pic:pic xmlns:pic="http://schemas.openxmlformats.org/drawingml/2006/picture">
                        <pic:nvPicPr>
                          <pic:cNvPr id="1973968653" name="Graphic 19" descr="List with solid fill"/>
                          <pic:cNvPicPr/>
                        </pic:nvPicPr>
                        <pic:blipFill>
                          <a:blip r:embed="rId594" cstate="print">
                            <a:extLst>
                              <a:ext uri="{28A0092B-C50C-407E-A947-70E740481C1C}">
                                <a14:useLocalDpi xmlns:a14="http://schemas.microsoft.com/office/drawing/2010/main" val="0"/>
                              </a:ext>
                              <a:ext uri="{96DAC541-7B7A-43D3-8B79-37D633B846F1}">
                                <asvg:svgBlip xmlns:asvg="http://schemas.microsoft.com/office/drawing/2016/SVG/main" r:embed="rId595"/>
                              </a:ext>
                            </a:extLst>
                          </a:blip>
                          <a:stretch>
                            <a:fillRect/>
                          </a:stretch>
                        </pic:blipFill>
                        <pic:spPr>
                          <a:xfrm>
                            <a:off x="1583730" y="71933"/>
                            <a:ext cx="498690" cy="506214"/>
                          </a:xfrm>
                          <a:prstGeom prst="rect">
                            <a:avLst/>
                          </a:prstGeom>
                        </pic:spPr>
                      </pic:pic>
                      <pic:pic xmlns:pic="http://schemas.openxmlformats.org/drawingml/2006/picture">
                        <pic:nvPicPr>
                          <pic:cNvPr id="1973968654" name="رسم 15" descr="قائمة اختيار"/>
                          <pic:cNvPicPr>
                            <a:picLocks noChangeAspect="1"/>
                          </pic:cNvPicPr>
                        </pic:nvPicPr>
                        <pic:blipFill>
                          <a:blip r:embed="rId596" cstate="print">
                            <a:extLst>
                              <a:ext uri="{28A0092B-C50C-407E-A947-70E740481C1C}">
                                <a14:useLocalDpi xmlns:a14="http://schemas.microsoft.com/office/drawing/2010/main" val="0"/>
                              </a:ext>
                              <a:ext uri="{96DAC541-7B7A-43D3-8B79-37D633B846F1}">
                                <asvg:svgBlip xmlns:asvg="http://schemas.microsoft.com/office/drawing/2016/SVG/main" r:embed="rId597"/>
                              </a:ext>
                            </a:extLst>
                          </a:blip>
                          <a:stretch>
                            <a:fillRect/>
                          </a:stretch>
                        </pic:blipFill>
                        <pic:spPr>
                          <a:xfrm>
                            <a:off x="362396" y="84192"/>
                            <a:ext cx="499060" cy="499060"/>
                          </a:xfrm>
                          <a:prstGeom prst="rect">
                            <a:avLst/>
                          </a:prstGeom>
                        </pic:spPr>
                      </pic:pic>
                      <pic:pic xmlns:pic="http://schemas.openxmlformats.org/drawingml/2006/picture">
                        <pic:nvPicPr>
                          <pic:cNvPr id="1973968655" name="Graphic 3" descr="Connections with solid fill"/>
                          <pic:cNvPicPr>
                            <a:picLocks noChangeAspect="1"/>
                          </pic:cNvPicPr>
                        </pic:nvPicPr>
                        <pic:blipFill>
                          <a:blip r:embed="rId598" cstate="print">
                            <a:extLst>
                              <a:ext uri="{28A0092B-C50C-407E-A947-70E740481C1C}">
                                <a14:useLocalDpi xmlns:a14="http://schemas.microsoft.com/office/drawing/2010/main" val="0"/>
                              </a:ext>
                              <a:ext uri="{96DAC541-7B7A-43D3-8B79-37D633B846F1}">
                                <asvg:svgBlip xmlns:asvg="http://schemas.microsoft.com/office/drawing/2016/SVG/main" r:embed="rId599"/>
                              </a:ext>
                            </a:extLst>
                          </a:blip>
                          <a:stretch>
                            <a:fillRect/>
                          </a:stretch>
                        </pic:blipFill>
                        <pic:spPr>
                          <a:xfrm>
                            <a:off x="5150005" y="34991"/>
                            <a:ext cx="507877" cy="507877"/>
                          </a:xfrm>
                          <a:prstGeom prst="rect">
                            <a:avLst/>
                          </a:prstGeom>
                        </pic:spPr>
                      </pic:pic>
                      <pic:pic xmlns:pic="http://schemas.openxmlformats.org/drawingml/2006/picture">
                        <pic:nvPicPr>
                          <pic:cNvPr id="1973968656" name="Graphic 29" descr="Downward trend graph with solid fill"/>
                          <pic:cNvPicPr>
                            <a:picLocks noChangeAspect="1"/>
                          </pic:cNvPicPr>
                        </pic:nvPicPr>
                        <pic:blipFill>
                          <a:blip r:embed="rId600" cstate="print">
                            <a:extLst>
                              <a:ext uri="{28A0092B-C50C-407E-A947-70E740481C1C}">
                                <a14:useLocalDpi xmlns:a14="http://schemas.microsoft.com/office/drawing/2010/main" val="0"/>
                              </a:ext>
                              <a:ext uri="{96DAC541-7B7A-43D3-8B79-37D633B846F1}">
                                <asvg:svgBlip xmlns:asvg="http://schemas.microsoft.com/office/drawing/2016/SVG/main" r:embed="rId601"/>
                              </a:ext>
                            </a:extLst>
                          </a:blip>
                          <a:stretch>
                            <a:fillRect/>
                          </a:stretch>
                        </pic:blipFill>
                        <pic:spPr>
                          <a:xfrm>
                            <a:off x="3934429" y="19923"/>
                            <a:ext cx="520065" cy="520065"/>
                          </a:xfrm>
                          <a:prstGeom prst="rect">
                            <a:avLst/>
                          </a:prstGeom>
                        </pic:spPr>
                      </pic:pic>
                      <pic:pic xmlns:pic="http://schemas.openxmlformats.org/drawingml/2006/picture">
                        <pic:nvPicPr>
                          <pic:cNvPr id="1973968657" name="Graphic 66" descr="Document with solid fill"/>
                          <pic:cNvPicPr>
                            <a:picLocks noChangeAspect="1"/>
                          </pic:cNvPicPr>
                        </pic:nvPicPr>
                        <pic:blipFill>
                          <a:blip r:embed="rId357" cstate="print">
                            <a:extLst>
                              <a:ext uri="{28A0092B-C50C-407E-A947-70E740481C1C}">
                                <a14:useLocalDpi xmlns:a14="http://schemas.microsoft.com/office/drawing/2010/main" val="0"/>
                              </a:ext>
                              <a:ext uri="{96DAC541-7B7A-43D3-8B79-37D633B846F1}">
                                <asvg:svgBlip xmlns:asvg="http://schemas.microsoft.com/office/drawing/2016/SVG/main" r:embed="rId602"/>
                              </a:ext>
                            </a:extLst>
                          </a:blip>
                          <a:stretch>
                            <a:fillRect/>
                          </a:stretch>
                        </pic:blipFill>
                        <pic:spPr>
                          <a:xfrm>
                            <a:off x="2763924" y="55055"/>
                            <a:ext cx="478406" cy="478406"/>
                          </a:xfrm>
                          <a:prstGeom prst="rect">
                            <a:avLst/>
                          </a:prstGeom>
                        </pic:spPr>
                      </pic:pic>
                    </wpg:wgp>
                  </a:graphicData>
                </a:graphic>
              </wp:inline>
            </w:drawing>
          </mc:Choice>
          <mc:Fallback>
            <w:pict>
              <v:group w14:anchorId="45C4603A" id="Group 200" o:spid="_x0000_s3354" style="width:466.9pt;height:99.6pt;mso-position-horizontal-relative:char;mso-position-vertical-relative:line" coordsize="59297,1264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">
                <v:group id="Group 1973968632" o:spid="_x0000_s3355" style="position:absolute;width:59297;height:12646" coordsize="59297,126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">
                  <v:group id="Group 1973968633" o:spid="_x0000_s3356" style="position:absolute;width:11635;height:12646" coordorigin="" coordsize="13381,14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">
                    <v:shape id="Rectangle: Diagonal Corners Rounded 1973968634" o:spid="_x0000_s3357" style="position:absolute;top:671;width:12783;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973968635" o:spid="_x0000_s3358" style="position:absolute;left:597;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159" o:spid="_x0000_s3359" type="#_x0000_t202" style="position:absolute;left:536;top:7642;width:12203;height:6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" filled="f" stroked="f">
                      <v:textbox style="mso-fit-shape-to-text:t">
                        <w:txbxContent>
                          <w:p w14:paraId="5C5096AB" w14:textId="77777777" w:rsidR="008E0B6C" w:rsidRDefault="008E0B6C" w:rsidP="008E0B6C">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التقييم والتحسين</w:t>
                            </w:r>
                          </w:p>
                        </w:txbxContent>
                      </v:textbox>
                    </v:shape>
                  </v:group>
                  <v:group id="Group 1973968637" o:spid="_x0000_s3360" style="position:absolute;left:47474;width:11823;height:12005" coordorigin="47474" coordsize="13596,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">
                    <v:shape id="Rectangle: Diagonal Corners Rounded 1973968638" o:spid="_x0000_s3361" style="position:absolute;left:47474;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" path="m101604,l702678,v317943,,575686,257743,575686,575686l1278364,1211982v,56114,-45490,101604,-101604,101604l575686,1313586c257743,1313586,,1055843,,737900l,101604c,45490,45490,,101604,xe" fillcolor="#168489" strokecolor="#168489" strokeweight="1pt">
                      <v:stroke joinstyle="miter"/>
                      <v:path arrowok="t" o:connecttype="custom" o:connectlocs="101604,0;702678,0;1278364,575686;1278364,1211982;1176760,1313586;575686,1313586;0,737900;0,101604;101604,0" o:connectangles="0,0,0,0,0,0,0,0,0"/>
                    </v:shape>
                    <v:shape id="Rectangle: Diagonal Corners Rounded 1973968639" o:spid="_x0000_s3362" style="position:absolute;left:48072;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" path="m101604,l702678,v317943,,575686,257743,575686,575686l1278364,1211982v,56114,-45490,101604,-101604,101604l575686,1313586c257743,1313586,,1055843,,737900l,101604c,45490,45490,,101604,xe" fillcolor="white [3212]" strokecolor="#168489" strokeweight="1pt">
                      <v:stroke joinstyle="miter"/>
                      <v:path arrowok="t" o:connecttype="custom" o:connectlocs="101604,0;702678,0;1278364,575686;1278364,1211982;1176760,1313586;575686,1313586;0,737900;0,101604;101604,0" o:connectangles="0,0,0,0,0,0,0,0,0"/>
                    </v:shape>
                    <v:shape id="TextBox 156" o:spid="_x0000_s3363" type="#_x0000_t202" style="position:absolute;left:47524;top:6017;width:13547;height:6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" filled="f" stroked="f">
                      <v:textbox style="mso-fit-shape-to-text:t">
                        <w:txbxContent>
                          <w:p w14:paraId="12C382EE" w14:textId="77777777" w:rsidR="008E0B6C" w:rsidRDefault="008E0B6C" w:rsidP="008E0B6C">
                            <w:pPr>
                              <w:bidi w:val="0"/>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تحديد أصحاب المصلحة</w:t>
                            </w:r>
                          </w:p>
                        </w:txbxContent>
                      </v:textbox>
                    </v:shape>
                  </v:group>
                  <v:group id="Group 1973968641" o:spid="_x0000_s3364" style="position:absolute;left:35694;width:11636;height:12005" coordorigin="35694"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">
                    <v:shape id="Rectangle: Diagonal Corners Rounded 1973968642" o:spid="_x0000_s3365" style="position:absolute;left:35694;top:671;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" path="m101604,l702678,v317943,,575686,257743,575686,575686l1278364,1211982v,56114,-45490,101604,-101604,101604l575686,1313586c257743,1313586,,1055843,,737900l,101604c,45490,45490,,101604,xe" fillcolor="#ffd366" strokecolor="#ffd366" strokeweight="1pt">
                      <v:stroke joinstyle="miter"/>
                      <v:path arrowok="t" o:connecttype="custom" o:connectlocs="101604,0;702678,0;1278364,575686;1278364,1211982;1176760,1313586;575686,1313586;0,737900;0,101604;101604,0" o:connectangles="0,0,0,0,0,0,0,0,0"/>
                    </v:shape>
                    <v:shape id="Rectangle: Diagonal Corners Rounded 1973968643" o:spid="_x0000_s3366" style="position:absolute;left:36292;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" path="m101604,l702678,v317943,,575686,257743,575686,575686l1278364,1211982v,56114,-45490,101604,-101604,101604l575686,1313586c257743,1313586,,1055843,,737900l,101604c,45490,45490,,101604,xe" fillcolor="white [3212]" strokecolor="#ffd366" strokeweight="1pt">
                      <v:stroke joinstyle="miter"/>
                      <v:path arrowok="t" o:connecttype="custom" o:connectlocs="101604,0;702678,0;1278364,575686;1278364,1211982;1176760,1313586;575686,1313586;0,737900;0,101604;101604,0" o:connectangles="0,0,0,0,0,0,0,0,0"/>
                    </v:shape>
                    <v:shape id="TextBox 153" o:spid="_x0000_s3367" type="#_x0000_t202" style="position:absolute;left:36270;top:7645;width:12035;height:3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" filled="f" stroked="f">
                      <v:textbox style="mso-fit-shape-to-text:t">
                        <w:txbxContent>
                          <w:p w14:paraId="3A817E8F" w14:textId="77777777" w:rsidR="008E0B6C" w:rsidRDefault="008E0B6C" w:rsidP="008E0B6C">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تحليل المخاطر</w:t>
                            </w:r>
                          </w:p>
                        </w:txbxContent>
                      </v:textbox>
                    </v:shape>
                  </v:group>
                  <v:group id="Group 1973968645" o:spid="_x0000_s3368" style="position:absolute;left:23863;width:11969;height:12005" coordorigin="23863" coordsize="13765,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">
                    <v:shape id="Rectangle: Diagonal Corners Rounded 1973968646" o:spid="_x0000_s3369" style="position:absolute;left:23863;top:671;width:12783;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" path="m101604,l702678,v317943,,575686,257743,575686,575686l1278364,1211982v,56114,-45490,101604,-101604,101604l575686,1313586c257743,1313586,,1055843,,737900l,101604c,45490,45490,,101604,xe" fillcolor="#7f7f7f [1612]" strokecolor="#7f7f7f [1612]" strokeweight="1pt">
                      <v:stroke joinstyle="miter"/>
                      <v:path arrowok="t" o:connecttype="custom" o:connectlocs="101604,0;702678,0;1278364,575686;1278364,1211982;1176760,1313586;575686,1313586;0,737900;0,101604;101604,0" o:connectangles="0,0,0,0,0,0,0,0,0"/>
                    </v:shape>
                    <v:shape id="Rectangle: Diagonal Corners Rounded 1973968647" o:spid="_x0000_s3370" style="position:absolute;left:24461;width:12783;height:13135;flip:y;visibility:visible;mso-wrap-style:square;v-text-anchor:middle" coordsize="1278365,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" path="m101604,l702679,v317943,,575686,257743,575686,575686l1278365,1211982v,56114,-45490,101604,-101604,101604l575686,1313586c257743,1313586,,1055843,,737900l,101604c,45490,45490,,101604,xe" fillcolor="white [3212]" strokecolor="#7f7f7f [1612]" strokeweight="1pt">
                      <v:stroke joinstyle="miter"/>
                      <v:path arrowok="t" o:connecttype="custom" o:connectlocs="101604,0;702679,0;1278365,575686;1278365,1211982;1176761,1313586;575686,1313586;0,737900;0,101604;101604,0" o:connectangles="0,0,0,0,0,0,0,0,0"/>
                    </v:shape>
                    <v:shape id="TextBox 149" o:spid="_x0000_s3371" type="#_x0000_t202" style="position:absolute;left:24030;top:7645;width:13599;height:3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" filled="f" stroked="f">
                      <v:textbox style="mso-fit-shape-to-text:t">
                        <w:txbxContent>
                          <w:p w14:paraId="16796B79" w14:textId="77777777" w:rsidR="008E0B6C" w:rsidRDefault="008E0B6C" w:rsidP="008E0B6C">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صياغة المبادئ</w:t>
                            </w:r>
                          </w:p>
                        </w:txbxContent>
                      </v:textbox>
                    </v:shape>
                  </v:group>
                  <v:group id="Group 1973968649" o:spid="_x0000_s3372" style="position:absolute;left:11967;width:11636;height:12005" coordorigin="11967" coordsize="13381,13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">
                    <v:shape id="Rectangle: Diagonal Corners Rounded 1973968650" o:spid="_x0000_s3373" style="position:absolute;left:11967;top:671;width:12784;height:13136;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" path="m101604,l702678,v317943,,575686,257743,575686,575686l1278364,1211982v,56114,-45490,101604,-101604,101604l575686,1313586c257743,1313586,,1055843,,737900l,101604c,45490,45490,,101604,xe" fillcolor="#2e74b5 [2408]" strokecolor="#2e74b5 [2408]" strokeweight="1pt">
                      <v:stroke joinstyle="miter"/>
                      <v:path arrowok="t" o:connecttype="custom" o:connectlocs="101604,0;702678,0;1278364,575686;1278364,1211982;1176760,1313586;575686,1313586;0,737900;0,101604;101604,0" o:connectangles="0,0,0,0,0,0,0,0,0"/>
                    </v:shape>
                    <v:shape id="Rectangle: Diagonal Corners Rounded 1973968651" o:spid="_x0000_s3374" style="position:absolute;left:12565;width:12784;height:13135;flip:y;visibility:visible;mso-wrap-style:square;v-text-anchor:middle" coordsize="1278364,1313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" path="m101604,l702678,v317943,,575686,257743,575686,575686l1278364,1211982v,56114,-45490,101604,-101604,101604l575686,1313586c257743,1313586,,1055843,,737900l,101604c,45490,45490,,101604,xe" fillcolor="white [3212]" strokecolor="#2e74b5 [2408]" strokeweight="1pt">
                      <v:stroke joinstyle="miter"/>
                      <v:path arrowok="t" o:connecttype="custom" o:connectlocs="101604,0;702678,0;1278364,575686;1278364,1211982;1176760,1313586;575686,1313586;0,737900;0,101604;101604,0" o:connectangles="0,0,0,0,0,0,0,0,0"/>
                    </v:shape>
                    <v:shape id="TextBox 144" o:spid="_x0000_s3375" type="#_x0000_t202" style="position:absolute;left:13029;top:6017;width:10809;height:69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" filled="f" stroked="f">
                      <v:textbox style="mso-fit-shape-to-text:t">
                        <w:txbxContent>
                          <w:p w14:paraId="2BA3E58F" w14:textId="77777777" w:rsidR="008E0B6C" w:rsidRDefault="008E0B6C" w:rsidP="008E0B6C">
                            <w:pPr>
                              <w:jc w:val="center"/>
                              <w:rPr>
                                <w:rFonts w:ascii="Adobe Arabic" w:hAnsi="Adobe Arabic" w:cs="Adobe Arabic"/>
                                <w:b/>
                                <w:bCs/>
                                <w:color w:val="000000"/>
                                <w:kern w:val="24"/>
                                <w:sz w:val="32"/>
                                <w:szCs w:val="32"/>
                              </w:rPr>
                            </w:pPr>
                            <w:r>
                              <w:rPr>
                                <w:rFonts w:ascii="Adobe Arabic" w:hAnsi="Adobe Arabic" w:cs="Adobe Arabic"/>
                                <w:b/>
                                <w:bCs/>
                                <w:color w:val="000000"/>
                                <w:kern w:val="24"/>
                                <w:sz w:val="32"/>
                                <w:szCs w:val="32"/>
                                <w:rtl/>
                              </w:rPr>
                              <w:t>وضع آليات التنفيذ</w:t>
                            </w:r>
                          </w:p>
                        </w:txbxContent>
                      </v:textbox>
                    </v:shape>
                  </v:group>
                </v:group>
                <v:shape id="Graphic 19" o:spid="_x0000_s3376" type="#_x0000_t75" alt="List with solid fill" style="position:absolute;left:15837;top:719;width:4987;height:5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">
                  <v:imagedata r:id="rId603" o:title="List with solid fill"/>
                </v:shape>
                <v:shape id="رسم 15" o:spid="_x0000_s3377" type="#_x0000_t75" alt="قائمة اختيار" style="position:absolute;left:3623;top:841;width:4991;height:4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">
                  <v:imagedata r:id="rId604" o:title="قائمة اختيار"/>
                </v:shape>
                <v:shape id="Graphic 3" o:spid="_x0000_s3378" type="#_x0000_t75" alt="Connections with solid fill" style="position:absolute;left:51500;top:349;width:5078;height:50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">
                  <v:imagedata r:id="rId605" o:title="Connections with solid fill"/>
                </v:shape>
                <v:shape id="Graphic 29" o:spid="_x0000_s3379" type="#_x0000_t75" alt="Downward trend graph with solid fill" style="position:absolute;left:39344;top:199;width:5200;height:5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">
                  <v:imagedata r:id="rId606" o:title="Downward trend graph with solid fill"/>
                </v:shape>
                <v:shape id="Graphic 66" o:spid="_x0000_s3380" type="#_x0000_t75" alt="Document with solid fill" style="position:absolute;left:27639;top:550;width:4784;height:47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">
                  <v:imagedata r:id="rId366" o:title="Document with solid fill"/>
                </v:shape>
                <w10:anchorlock/>
              </v:group>
            </w:pict>
          </mc:Fallback>
        </mc:AlternateContent>
      </w:r>
    </w:p>
    <w:p w14:paraId="20B32BE6" w14:textId="77777777" w:rsidR="006B59BE" w:rsidRPr="004733E9" w:rsidRDefault="006B59BE" w:rsidP="004F50BE">
      <w:pPr>
        <w:rPr>
          <w:rtl/>
        </w:rPr>
      </w:pPr>
      <w:r>
        <w:rPr>
          <w:color w:val="168489"/>
          <w:rtl/>
        </w:rPr>
        <w:t>1. تحديد أصحاب المصلحة:</w:t>
      </w:r>
      <w:r>
        <w:rPr>
          <w:rtl/>
        </w:rPr>
        <w:t xml:space="preserve"> من سيتأثّر باستخدام </w:t>
      </w:r>
      <w:hyperlink r:id="rId607">
        <w:r>
          <w:rPr>
            <w:rStyle w:val="Hyperlink"/>
            <w:rtl/>
          </w:rPr>
          <w:t>الذكاء الاصطناعي</w:t>
        </w:r>
      </w:hyperlink>
      <w:r>
        <w:rPr>
          <w:rtl/>
        </w:rPr>
        <w:t>؟</w:t>
      </w:r>
    </w:p>
    <w:p w14:paraId="14A7E921" w14:textId="77777777" w:rsidR="006B59BE" w:rsidRPr="004733E9" w:rsidRDefault="006B59BE" w:rsidP="004F50BE">
      <w:pPr>
        <w:rPr>
          <w:rtl/>
        </w:rPr>
      </w:pPr>
      <w:r w:rsidRPr="009F77D3">
        <w:rPr>
          <w:color w:val="168489"/>
          <w:rtl/>
        </w:rPr>
        <w:t xml:space="preserve">2. تحليل المخاطر: </w:t>
      </w:r>
      <w:r w:rsidRPr="004733E9">
        <w:rPr>
          <w:rtl/>
        </w:rPr>
        <w:t>ما المخاطر الأخلاقية المحتملة؟</w:t>
      </w:r>
    </w:p>
    <w:p w14:paraId="08A750E9" w14:textId="77777777" w:rsidR="006B59BE" w:rsidRPr="004733E9" w:rsidRDefault="006B59BE" w:rsidP="004F50BE">
      <w:pPr>
        <w:rPr>
          <w:rtl/>
        </w:rPr>
      </w:pPr>
      <w:r w:rsidRPr="009F77D3">
        <w:rPr>
          <w:color w:val="168489"/>
          <w:rtl/>
        </w:rPr>
        <w:t>3. صياغة المبادئ:</w:t>
      </w:r>
      <w:r w:rsidRPr="004733E9">
        <w:rPr>
          <w:rtl/>
        </w:rPr>
        <w:t xml:space="preserve"> تطوير مبادئ توجيهية واضحة.</w:t>
      </w:r>
    </w:p>
    <w:p w14:paraId="15D7BDC8" w14:textId="77777777" w:rsidR="006B59BE" w:rsidRPr="004733E9" w:rsidRDefault="006B59BE" w:rsidP="004F50BE">
      <w:pPr>
        <w:rPr>
          <w:rtl/>
        </w:rPr>
      </w:pPr>
      <w:r w:rsidRPr="009F77D3">
        <w:rPr>
          <w:color w:val="168489"/>
          <w:rtl/>
        </w:rPr>
        <w:t>4. وضع آليات التنفيذ:</w:t>
      </w:r>
      <w:r w:rsidRPr="004733E9">
        <w:rPr>
          <w:rtl/>
        </w:rPr>
        <w:t xml:space="preserve"> كيف سيتمّ تطبيق المبادئ عملياً؟</w:t>
      </w:r>
    </w:p>
    <w:p w14:paraId="109871E8" w14:textId="77777777" w:rsidR="006B59BE" w:rsidRPr="004733E9" w:rsidRDefault="006B59BE" w:rsidP="004F50BE">
      <w:pPr>
        <w:rPr>
          <w:rtl/>
        </w:rPr>
      </w:pPr>
      <w:r w:rsidRPr="009F77D3">
        <w:rPr>
          <w:color w:val="168489"/>
          <w:rtl/>
        </w:rPr>
        <w:t>5. التقييم والتحسين:</w:t>
      </w:r>
      <w:r w:rsidRPr="004733E9">
        <w:rPr>
          <w:rtl/>
        </w:rPr>
        <w:t xml:space="preserve"> مراجعة وتحسين الإطار بشكل مستمر.</w:t>
      </w:r>
    </w:p>
    <w:p w14:paraId="4356995D" w14:textId="77777777" w:rsidR="006B59BE" w:rsidRPr="009F77D3" w:rsidRDefault="006B59BE" w:rsidP="009F77D3">
      <w:pPr>
        <w:pStyle w:val="ad"/>
        <w:rPr>
          <w:b w:val="0"/>
          <w:bCs/>
          <w:color w:val="168489"/>
          <w:rtl/>
        </w:rPr>
      </w:pPr>
      <w:r w:rsidRPr="009F77D3">
        <w:rPr>
          <w:b w:val="0"/>
          <w:bCs/>
          <w:color w:val="168489"/>
          <w:rtl/>
        </w:rPr>
        <w:t xml:space="preserve"> أمثلة على مبادئ أخلاقية:</w:t>
      </w:r>
    </w:p>
    <w:p w14:paraId="6C465495" w14:textId="77777777" w:rsidR="006B59BE" w:rsidRPr="004733E9" w:rsidRDefault="006B59BE" w:rsidP="004F50BE">
      <w:pPr>
        <w:rPr>
          <w:rtl/>
        </w:rPr>
      </w:pPr>
      <w:r>
        <w:rPr>
          <w:color w:val="168489"/>
          <w:rtl/>
        </w:rPr>
        <w:t>1. مبدأ المنفعة:</w:t>
      </w:r>
      <w:r>
        <w:rPr>
          <w:rtl/>
        </w:rPr>
        <w:t xml:space="preserve"> يجب أن يعود استخدام </w:t>
      </w:r>
      <w:hyperlink r:id="rId608">
        <w:r>
          <w:rPr>
            <w:rStyle w:val="Hyperlink"/>
            <w:rtl/>
          </w:rPr>
          <w:t>الذكاء الاصطناعي</w:t>
        </w:r>
      </w:hyperlink>
      <w:r>
        <w:rPr>
          <w:rtl/>
        </w:rPr>
        <w:t xml:space="preserve"> بالنفع على البشر.</w:t>
      </w:r>
    </w:p>
    <w:p w14:paraId="6127C320" w14:textId="77777777" w:rsidR="006B59BE" w:rsidRPr="004733E9" w:rsidRDefault="006B59BE" w:rsidP="004F50BE">
      <w:pPr>
        <w:rPr>
          <w:rtl/>
        </w:rPr>
      </w:pPr>
      <w:r>
        <w:rPr>
          <w:color w:val="168489"/>
          <w:rtl/>
        </w:rPr>
        <w:t>2. مبدأ العدالة:</w:t>
      </w:r>
      <w:r>
        <w:rPr>
          <w:rtl/>
        </w:rPr>
        <w:t xml:space="preserve"> يجب أن يكون استخدام </w:t>
      </w:r>
      <w:hyperlink r:id="rId609">
        <w:r>
          <w:rPr>
            <w:rStyle w:val="Hyperlink"/>
            <w:rtl/>
          </w:rPr>
          <w:t>الذكاء الاصطناعي</w:t>
        </w:r>
      </w:hyperlink>
      <w:r>
        <w:rPr>
          <w:rtl/>
        </w:rPr>
        <w:t xml:space="preserve"> منصفاً وغير تمييزي.</w:t>
      </w:r>
    </w:p>
    <w:p w14:paraId="4D758B26" w14:textId="77777777" w:rsidR="006B59BE" w:rsidRPr="004733E9" w:rsidRDefault="006B59BE" w:rsidP="004F50BE">
      <w:pPr>
        <w:rPr>
          <w:rtl/>
        </w:rPr>
      </w:pPr>
      <w:r w:rsidRPr="009F77D3">
        <w:rPr>
          <w:color w:val="168489"/>
          <w:rtl/>
        </w:rPr>
        <w:lastRenderedPageBreak/>
        <w:t>3. مبدأ الاستقلالية:</w:t>
      </w:r>
      <w:r w:rsidRPr="004733E9">
        <w:rPr>
          <w:rtl/>
        </w:rPr>
        <w:t xml:space="preserve"> يجب احترام استقلالية الفرد وحريّة الاختيار.</w:t>
      </w:r>
    </w:p>
    <w:p w14:paraId="3168198E" w14:textId="77777777" w:rsidR="006B59BE" w:rsidRPr="004733E9" w:rsidRDefault="006B59BE" w:rsidP="004F50BE">
      <w:pPr>
        <w:rPr>
          <w:rtl/>
        </w:rPr>
      </w:pPr>
      <w:r>
        <w:rPr>
          <w:color w:val="168489"/>
          <w:rtl/>
        </w:rPr>
        <w:t>4. مبدأ الشفافية:</w:t>
      </w:r>
      <w:r>
        <w:rPr>
          <w:rtl/>
        </w:rPr>
        <w:t xml:space="preserve"> يجب أن تكون عمليات </w:t>
      </w:r>
      <w:hyperlink r:id="rId610">
        <w:r>
          <w:rPr>
            <w:rStyle w:val="Hyperlink"/>
            <w:rtl/>
          </w:rPr>
          <w:t>الذكاء الاصطناعي</w:t>
        </w:r>
      </w:hyperlink>
      <w:r>
        <w:rPr>
          <w:rtl/>
        </w:rPr>
        <w:t xml:space="preserve"> وقراراته قابلة للتفسير.</w:t>
      </w:r>
    </w:p>
    <w:p w14:paraId="01A933E2" w14:textId="77777777" w:rsidR="006B59BE" w:rsidRPr="004733E9" w:rsidRDefault="006B59BE" w:rsidP="004F50BE">
      <w:pPr>
        <w:rPr>
          <w:rtl/>
        </w:rPr>
      </w:pPr>
      <w:r>
        <w:rPr>
          <w:color w:val="168489"/>
          <w:rtl/>
        </w:rPr>
        <w:t xml:space="preserve">5. مبدأ المسؤولية: </w:t>
      </w:r>
      <w:r>
        <w:rPr>
          <w:rtl/>
        </w:rPr>
        <w:t xml:space="preserve">يجب تحديد المسؤولية عن قرارات </w:t>
      </w:r>
      <w:hyperlink r:id="rId611">
        <w:r>
          <w:rPr>
            <w:rStyle w:val="Hyperlink"/>
            <w:rtl/>
          </w:rPr>
          <w:t>الذكاء الاصطناعي</w:t>
        </w:r>
      </w:hyperlink>
      <w:r>
        <w:rPr>
          <w:rtl/>
        </w:rPr>
        <w:t xml:space="preserve"> بوضوح.</w:t>
      </w:r>
    </w:p>
    <w:p w14:paraId="533809AA" w14:textId="50AE9460" w:rsidR="006B59BE" w:rsidRPr="009F77D3" w:rsidRDefault="009F77D3" w:rsidP="009F77D3">
      <w:pPr>
        <w:pStyle w:val="ad"/>
        <w:rPr>
          <w:b w:val="0"/>
          <w:bCs/>
          <w:color w:val="168489"/>
          <w:rtl/>
        </w:rPr>
      </w:pPr>
      <w:r w:rsidRPr="00E42DAD">
        <w:rPr>
          <w:noProof/>
        </w:rPr>
        <mc:AlternateContent>
          <mc:Choice Requires="wpg">
            <w:drawing>
              <wp:anchor distT="0" distB="0" distL="114300" distR="114300" simplePos="0" relativeHeight="252889088" behindDoc="0" locked="0" layoutInCell="1" allowOverlap="1" wp14:anchorId="547F05F5" wp14:editId="437260CE">
                <wp:simplePos x="0" y="0"/>
                <wp:positionH relativeFrom="margin">
                  <wp:posOffset>4995545</wp:posOffset>
                </wp:positionH>
                <wp:positionV relativeFrom="paragraph">
                  <wp:posOffset>9968</wp:posOffset>
                </wp:positionV>
                <wp:extent cx="735965" cy="661670"/>
                <wp:effectExtent l="0" t="0" r="6985" b="5080"/>
                <wp:wrapSquare wrapText="bothSides"/>
                <wp:docPr id="1608698079"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608698080" name="Picture 1608698080"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608698081" name="Rectangle: Rounded Corners 1608698081"/>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08BD8536" id="Group 20" o:spid="_x0000_s1026" style="position:absolute;margin-left:393.35pt;margin-top:.8pt;width:57.95pt;height:52.1pt;z-index:252889088;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">
                <v:shape id="Picture 1608698080"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">
                  <v:imagedata r:id="rId122" o:title="Reference "/>
                </v:shape>
                <v:roundrect id="Rectangle: Rounded Corners 160869808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" fillcolor="#168489" strokecolor="#168489" strokeweight="1pt">
                  <v:stroke joinstyle="miter"/>
                </v:roundrect>
                <w10:wrap type="square" anchorx="margin"/>
              </v:group>
            </w:pict>
          </mc:Fallback>
        </mc:AlternateContent>
      </w:r>
      <w:r w:rsidR="006B59BE" w:rsidRPr="009F77D3">
        <w:rPr>
          <w:b w:val="0"/>
          <w:bCs/>
          <w:color w:val="168489"/>
          <w:rtl/>
        </w:rPr>
        <w:t xml:space="preserve"> مثال: </w:t>
      </w:r>
    </w:p>
    <w:p w14:paraId="27D7B12D" w14:textId="77777777" w:rsidR="006B59BE" w:rsidRPr="009F77D3" w:rsidRDefault="006B59BE" w:rsidP="009F77D3">
      <w:pPr>
        <w:pStyle w:val="ad"/>
        <w:rPr>
          <w:b w:val="0"/>
          <w:bCs/>
          <w:rtl/>
        </w:rPr>
      </w:pPr>
      <w:r w:rsidRPr="009F77D3">
        <w:rPr>
          <w:b w:val="0"/>
          <w:bCs/>
          <w:rtl/>
        </w:rPr>
        <w:t xml:space="preserve">مبادئ </w:t>
      </w:r>
      <w:r w:rsidRPr="009F77D3">
        <w:rPr>
          <w:b w:val="0"/>
          <w:bCs/>
        </w:rPr>
        <w:t>Google</w:t>
      </w:r>
      <w:r w:rsidRPr="009F77D3">
        <w:rPr>
          <w:b w:val="0"/>
          <w:bCs/>
          <w:rtl/>
        </w:rPr>
        <w:t xml:space="preserve"> الأخلاقية للذكاء الاصطناعي</w:t>
      </w:r>
    </w:p>
    <w:p w14:paraId="18B4D84D" w14:textId="77777777" w:rsidR="006B59BE" w:rsidRDefault="006B59BE" w:rsidP="004F50BE">
      <w:pPr>
        <w:rPr>
          <w:rtl/>
        </w:rPr>
      </w:pPr>
      <w:r w:rsidRPr="004733E9">
        <w:rPr>
          <w:rtl/>
        </w:rPr>
        <w:t xml:space="preserve">في عام 2018، أعلنت </w:t>
      </w:r>
      <w:r w:rsidRPr="004733E9">
        <w:t>Google</w:t>
      </w:r>
      <w:r w:rsidRPr="004733E9">
        <w:rPr>
          <w:rtl/>
        </w:rPr>
        <w:t xml:space="preserve"> عن مجموعة من المبادئ الأخلاقية للذكاء الاصطناعي، تشمل: أن يكون مفيداً اجتماعياً، وتجنّب خلق تحيّزات غير عادلة، وأن يتمّ بناؤه وفق أعلى معايير السلامة، وأن يكون خاضعاً للمساءلة البشرية. </w:t>
      </w:r>
    </w:p>
    <w:p w14:paraId="6CDACA5A" w14:textId="77777777" w:rsidR="006B59BE" w:rsidRDefault="006B59BE" w:rsidP="004F50BE">
      <w:pPr>
        <w:rPr>
          <w:rtl/>
        </w:rPr>
      </w:pPr>
      <w:r>
        <w:rPr>
          <w:rtl/>
        </w:rPr>
        <w:t xml:space="preserve">كما التزمت الشركة بعدم تطوير تطبيقات </w:t>
      </w:r>
      <w:hyperlink r:id="rId612">
        <w:r>
          <w:rPr>
            <w:rStyle w:val="Hyperlink"/>
            <w:rtl/>
          </w:rPr>
          <w:t>الذكاء الاصطناعي</w:t>
        </w:r>
      </w:hyperlink>
      <w:r>
        <w:rPr>
          <w:rtl/>
        </w:rPr>
        <w:t xml:space="preserve"> لأغراض معيّنة مثل الأسلحة أو المراقبة المخالفة للمعايير الدولية.</w:t>
      </w:r>
    </w:p>
    <w:p w14:paraId="787874FC" w14:textId="77777777" w:rsidR="008E0B6C" w:rsidRDefault="008E0B6C" w:rsidP="004F50BE">
      <w:pPr>
        <w:rPr>
          <w:rtl/>
        </w:rPr>
      </w:pPr>
    </w:p>
    <w:p w14:paraId="15A1040D" w14:textId="77777777" w:rsidR="008E0B6C" w:rsidRDefault="008E0B6C" w:rsidP="004F50BE">
      <w:pPr>
        <w:rPr>
          <w:rtl/>
        </w:rPr>
      </w:pPr>
    </w:p>
    <w:p w14:paraId="760E69CE" w14:textId="7FCF1330" w:rsidR="008E0B6C" w:rsidRPr="004733E9" w:rsidRDefault="008E0B6C" w:rsidP="008E0B6C">
      <w:pPr>
        <w:jc w:val="center"/>
        <w:rPr>
          <w:rtl/>
        </w:rPr>
      </w:pPr>
      <w:r>
        <w:rPr>
          <w:noProof/>
        </w:rPr>
        <w:drawing>
          <wp:inline distT="0" distB="0" distL="0" distR="0" wp14:anchorId="3D001B4D" wp14:editId="0EDAED52">
            <wp:extent cx="1223010" cy="1223010"/>
            <wp:effectExtent l="0" t="0" r="0" b="0"/>
            <wp:docPr id="1973968658" name="Picture 1973968658" descr="Goog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Google "/>
                    <pic:cNvPicPr>
                      <a:picLocks noChangeAspect="1" noChangeArrowheads="1"/>
                    </pic:cNvPicPr>
                  </pic:nvPicPr>
                  <pic:blipFill>
                    <a:blip r:embed="rId61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9F77D3" w14:paraId="0300F33E"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3A8B471B" w14:textId="77777777" w:rsidR="009F77D3" w:rsidRPr="00B45CE2" w:rsidRDefault="009F77D3" w:rsidP="00CF55E9">
            <w:pPr>
              <w:pStyle w:val="ac"/>
              <w:pageBreakBefore/>
              <w:jc w:val="center"/>
              <w:rPr>
                <w:color w:val="168489"/>
                <w:sz w:val="44"/>
                <w:szCs w:val="44"/>
                <w:rtl/>
                <w:lang w:bidi="ar-EG"/>
              </w:rPr>
            </w:pPr>
            <w:r w:rsidRPr="00B45CE2">
              <w:rPr>
                <w:noProof/>
                <w:color w:val="168489"/>
                <w:sz w:val="44"/>
                <w:szCs w:val="44"/>
                <w:rtl/>
              </w:rPr>
              <w:lastRenderedPageBreak/>
              <w:drawing>
                <wp:inline distT="0" distB="0" distL="0" distR="0" wp14:anchorId="506E719D" wp14:editId="5827A05D">
                  <wp:extent cx="485140" cy="485140"/>
                  <wp:effectExtent l="0" t="0" r="0" b="0"/>
                  <wp:docPr id="1608698108" name="Picture 1608698108"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0C33B9CB" w14:textId="77777777" w:rsidR="009F77D3" w:rsidRPr="00B45CE2" w:rsidRDefault="009F77D3" w:rsidP="00CF55E9">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376B5233" w14:textId="77777777" w:rsidR="009F77D3" w:rsidRDefault="009F77D3" w:rsidP="00CF55E9">
            <w:pPr>
              <w:jc w:val="center"/>
              <w:rPr>
                <w:rFonts w:ascii="Adobe Arabic" w:hAnsi="Adobe Arabic" w:cs="Adobe Arabic"/>
                <w:bCs/>
                <w:color w:val="168489"/>
                <w:sz w:val="52"/>
                <w:szCs w:val="52"/>
                <w:rtl/>
                <w:lang w:bidi="ar-EG"/>
              </w:rPr>
            </w:pPr>
          </w:p>
          <w:p w14:paraId="68619794" w14:textId="50197C6E" w:rsidR="009F77D3" w:rsidRPr="00AB5D47" w:rsidRDefault="009F77D3" w:rsidP="00CF55E9">
            <w:pPr>
              <w:jc w:val="center"/>
              <w:rPr>
                <w:rFonts w:ascii="Adobe Arabic" w:hAnsi="Adobe Arabic" w:cs="Adobe Arabic"/>
                <w:bCs/>
                <w:color w:val="168489"/>
                <w:sz w:val="52"/>
                <w:szCs w:val="52"/>
                <w:rtl/>
                <w:lang w:bidi="ar-EG"/>
              </w:rPr>
            </w:pPr>
            <w:r w:rsidRPr="009F77D3">
              <w:rPr>
                <w:rFonts w:ascii="Adobe Arabic" w:hAnsi="Adobe Arabic" w:cs="Adobe Arabic"/>
                <w:bCs/>
                <w:color w:val="168489"/>
                <w:sz w:val="52"/>
                <w:szCs w:val="52"/>
                <w:rtl/>
                <w:lang w:bidi="ar-EG"/>
              </w:rPr>
              <w:t>بناء ميثاق أخلاقي للذكاء الاصطناعي</w:t>
            </w:r>
            <w:r w:rsidRPr="00AB5D47">
              <w:rPr>
                <w:rFonts w:ascii="Adobe Arabic" w:hAnsi="Adobe Arabic" w:cs="Adobe Arabic"/>
                <w:bCs/>
                <w:color w:val="168489"/>
                <w:sz w:val="52"/>
                <w:szCs w:val="52"/>
                <w:rtl/>
                <w:lang w:bidi="ar-EG"/>
              </w:rPr>
              <w:t xml:space="preserve"> </w:t>
            </w:r>
          </w:p>
        </w:tc>
      </w:tr>
    </w:tbl>
    <w:p w14:paraId="56804945" w14:textId="77777777" w:rsidR="009F77D3" w:rsidRPr="008D39CE" w:rsidRDefault="009F77D3" w:rsidP="009F77D3">
      <w:r w:rsidRPr="00853909">
        <w:rPr>
          <w:noProof/>
        </w:rPr>
        <mc:AlternateContent>
          <mc:Choice Requires="wpg">
            <w:drawing>
              <wp:inline distT="0" distB="0" distL="0" distR="0" wp14:anchorId="5C7E3F68" wp14:editId="72537097">
                <wp:extent cx="4406692" cy="545009"/>
                <wp:effectExtent l="0" t="0" r="0" b="26670"/>
                <wp:docPr id="1608698082"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608698083" name="Group 1608698083"/>
                        <wpg:cNvGrpSpPr/>
                        <wpg:grpSpPr>
                          <a:xfrm>
                            <a:off x="3797654" y="0"/>
                            <a:ext cx="609038" cy="545009"/>
                            <a:chOff x="3797654" y="0"/>
                            <a:chExt cx="609038" cy="545009"/>
                          </a:xfrm>
                        </wpg:grpSpPr>
                        <pic:pic xmlns:pic="http://schemas.openxmlformats.org/drawingml/2006/picture">
                          <pic:nvPicPr>
                            <pic:cNvPr id="1608698084" name="Picture 1608698084" descr="Clock "/>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8085" name="Rectangle: Rounded Corners 1608698085"/>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08698086" name="TextBox 19"/>
                        <wps:cNvSpPr txBox="1"/>
                        <wps:spPr>
                          <a:xfrm>
                            <a:off x="0" y="113532"/>
                            <a:ext cx="3597910" cy="395605"/>
                          </a:xfrm>
                          <a:prstGeom prst="rect">
                            <a:avLst/>
                          </a:prstGeom>
                          <a:noFill/>
                        </wps:spPr>
                        <wps:txbx>
                          <w:txbxContent>
                            <w:p w14:paraId="44C15205" w14:textId="77777777" w:rsidR="009F77D3" w:rsidRPr="00B45CE2" w:rsidRDefault="009F77D3" w:rsidP="009F77D3">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5C7E3F68" id="_x0000_s3381"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&#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">
                <v:group id="Group 1608698083" o:spid="_x0000_s3382"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">
                  <v:shape id="Picture 1608698084" o:spid="_x0000_s3383"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">
                    <v:imagedata r:id="rId130" o:title="Clock "/>
                  </v:shape>
                  <v:roundrect id="Rectangle: Rounded Corners 1608698085" o:spid="_x0000_s3384"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" fillcolor="#7a8696" strokecolor="#7a8696" strokeweight="1pt">
                    <v:stroke joinstyle="miter"/>
                  </v:roundrect>
                </v:group>
                <v:shape id="TextBox 19" o:spid="_x0000_s3385"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" filled="f" stroked="f">
                  <v:textbox style="mso-fit-shape-to-text:t">
                    <w:txbxContent>
                      <w:p w14:paraId="44C15205" w14:textId="77777777" w:rsidR="009F77D3" w:rsidRPr="00B45CE2" w:rsidRDefault="009F77D3" w:rsidP="009F77D3">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1287BB4E" w14:textId="77777777" w:rsidR="009F77D3" w:rsidRPr="0024372F" w:rsidRDefault="009F77D3" w:rsidP="009F77D3">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7C2964A4" w14:textId="77777777" w:rsidR="009F77D3" w:rsidRPr="008D39CE" w:rsidRDefault="009F77D3" w:rsidP="009F77D3">
      <w:r w:rsidRPr="00853909">
        <w:rPr>
          <w:noProof/>
        </w:rPr>
        <mc:AlternateContent>
          <mc:Choice Requires="wpg">
            <w:drawing>
              <wp:inline distT="0" distB="0" distL="0" distR="0" wp14:anchorId="06133BB5" wp14:editId="2AE64321">
                <wp:extent cx="4435062" cy="545009"/>
                <wp:effectExtent l="0" t="0" r="3810" b="26670"/>
                <wp:docPr id="1608698087"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608698088" name="Picture 1608698088" descr="Goal "/>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608698096" name="Rectangle: Rounded Corners 1608698096"/>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8097" name="TextBox 23"/>
                        <wps:cNvSpPr txBox="1"/>
                        <wps:spPr>
                          <a:xfrm>
                            <a:off x="0" y="64202"/>
                            <a:ext cx="3600450" cy="395605"/>
                          </a:xfrm>
                          <a:prstGeom prst="rect">
                            <a:avLst/>
                          </a:prstGeom>
                          <a:noFill/>
                        </wps:spPr>
                        <wps:txbx>
                          <w:txbxContent>
                            <w:p w14:paraId="5587C811" w14:textId="77777777" w:rsidR="009F77D3" w:rsidRPr="00B45CE2" w:rsidRDefault="009F77D3" w:rsidP="009F77D3">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06133BB5" id="_x0000_s3386"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">
                <v:shape id="Picture 1608698088" o:spid="_x0000_s3387"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">
                  <v:imagedata r:id="rId132" o:title="Goal "/>
                </v:shape>
                <v:roundrect id="Rectangle: Rounded Corners 1608698096" o:spid="_x0000_s3388"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" fillcolor="#7a8696" strokecolor="#7a8696" strokeweight="1pt">
                  <v:stroke joinstyle="miter"/>
                </v:roundrect>
                <v:shape id="TextBox 23" o:spid="_x0000_s3389"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" filled="f" stroked="f">
                  <v:textbox style="mso-fit-shape-to-text:t">
                    <w:txbxContent>
                      <w:p w14:paraId="5587C811" w14:textId="77777777" w:rsidR="009F77D3" w:rsidRPr="00B45CE2" w:rsidRDefault="009F77D3" w:rsidP="009F77D3">
                        <w:pPr>
                          <w:pStyle w:val="ac"/>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41498330" w14:textId="77777777" w:rsidR="009F77D3" w:rsidRPr="004733E9" w:rsidRDefault="009F77D3" w:rsidP="009F77D3">
      <w:pPr>
        <w:rPr>
          <w:rtl/>
        </w:rPr>
      </w:pPr>
      <w:r>
        <w:rPr>
          <w:rtl/>
        </w:rPr>
        <w:t>1. تطوير فهم عميق للقضايا الأخلاقية المتعلّقة ب</w:t>
      </w:r>
      <w:hyperlink r:id="rId614">
        <w:r>
          <w:rPr>
            <w:rStyle w:val="Hyperlink"/>
            <w:rtl/>
          </w:rPr>
          <w:t>الذكاء الاصطناعي</w:t>
        </w:r>
      </w:hyperlink>
      <w:r>
        <w:rPr>
          <w:rtl/>
        </w:rPr>
        <w:t>.</w:t>
      </w:r>
    </w:p>
    <w:p w14:paraId="3C3A8E59" w14:textId="77777777" w:rsidR="009F77D3" w:rsidRPr="004733E9" w:rsidRDefault="009F77D3" w:rsidP="009F77D3">
      <w:pPr>
        <w:rPr>
          <w:rtl/>
        </w:rPr>
      </w:pPr>
      <w:r>
        <w:rPr>
          <w:rtl/>
        </w:rPr>
        <w:t xml:space="preserve">2. صياغة مبادئ أخلاقية توجّه استخدام </w:t>
      </w:r>
      <w:hyperlink r:id="rId615">
        <w:r>
          <w:rPr>
            <w:rStyle w:val="Hyperlink"/>
            <w:rtl/>
          </w:rPr>
          <w:t>الذكاء الاصطناعي</w:t>
        </w:r>
      </w:hyperlink>
      <w:r>
        <w:rPr>
          <w:rtl/>
        </w:rPr>
        <w:t xml:space="preserve"> في المؤسّسة.</w:t>
      </w:r>
    </w:p>
    <w:p w14:paraId="2D73B1DE" w14:textId="77777777" w:rsidR="009F77D3" w:rsidRPr="004733E9" w:rsidRDefault="009F77D3" w:rsidP="009F77D3">
      <w:pPr>
        <w:rPr>
          <w:rtl/>
        </w:rPr>
      </w:pPr>
      <w:r w:rsidRPr="004733E9">
        <w:rPr>
          <w:rtl/>
        </w:rPr>
        <w:t>3. تحديد آليات عملية لتطبيق ومراقبة الالتزام بالمبادئ الأخلاقية.</w:t>
      </w:r>
    </w:p>
    <w:p w14:paraId="4A7B5AB4" w14:textId="77777777" w:rsidR="009F77D3" w:rsidRPr="004733E9" w:rsidRDefault="009F77D3" w:rsidP="009F77D3">
      <w:pPr>
        <w:rPr>
          <w:rtl/>
        </w:rPr>
      </w:pPr>
      <w:r w:rsidRPr="004733E9">
        <w:rPr>
          <w:rtl/>
        </w:rPr>
        <w:t>4. تعزيز مهارات التفكير النقدي والعمل الجماعي.</w:t>
      </w:r>
    </w:p>
    <w:p w14:paraId="758BF7E6" w14:textId="77777777" w:rsidR="006B59BE" w:rsidRPr="009F77D3" w:rsidRDefault="006B59BE" w:rsidP="009F77D3">
      <w:pPr>
        <w:pStyle w:val="ad"/>
        <w:rPr>
          <w:b w:val="0"/>
          <w:bCs/>
          <w:color w:val="168489"/>
          <w:rtl/>
        </w:rPr>
      </w:pPr>
      <w:r w:rsidRPr="009F77D3">
        <w:rPr>
          <w:b w:val="0"/>
          <w:bCs/>
          <w:color w:val="168489"/>
          <w:rtl/>
        </w:rPr>
        <w:t>أمثلة لحالات أخلاقية للمناقشة:</w:t>
      </w:r>
    </w:p>
    <w:p w14:paraId="15B21C48" w14:textId="77777777" w:rsidR="006B59BE" w:rsidRPr="009F77D3" w:rsidRDefault="006B59BE" w:rsidP="009F77D3">
      <w:pPr>
        <w:pStyle w:val="ad"/>
        <w:rPr>
          <w:color w:val="168489"/>
          <w:rtl/>
        </w:rPr>
      </w:pPr>
      <w:r w:rsidRPr="009F77D3">
        <w:rPr>
          <w:color w:val="168489"/>
          <w:rtl/>
        </w:rPr>
        <w:t>الحالة 1: نظام توصية للترقيات</w:t>
      </w:r>
    </w:p>
    <w:p w14:paraId="6CF3B505" w14:textId="77777777" w:rsidR="006B59BE" w:rsidRPr="004733E9" w:rsidRDefault="006B59BE" w:rsidP="004F50BE">
      <w:pPr>
        <w:rPr>
          <w:rtl/>
        </w:rPr>
      </w:pPr>
      <w:r w:rsidRPr="004733E9">
        <w:rPr>
          <w:rtl/>
        </w:rPr>
        <w:t>شركتكم تفكّر في استخدام نظام ذكاء اصطناعي لتحليل بيانات الموظّفين وتقديم توصيات للترقيات. النظام يعتمد على مجموعة من المعايير بما فيها سجلّ الأداء، والتقييمات السابقة، ومستوى التعليم، وسنوات الخبرة. ماذا لو أظهر تحليل أولي أنّ النظام يميل إلى تفضيل فئة معيّنة من الموظّفين؟</w:t>
      </w:r>
    </w:p>
    <w:p w14:paraId="5C7469DD" w14:textId="77777777" w:rsidR="006B59BE" w:rsidRPr="009F77D3" w:rsidRDefault="006B59BE" w:rsidP="009F77D3">
      <w:pPr>
        <w:pStyle w:val="ad"/>
        <w:keepNext/>
        <w:rPr>
          <w:color w:val="168489"/>
          <w:rtl/>
        </w:rPr>
      </w:pPr>
      <w:r w:rsidRPr="009F77D3">
        <w:rPr>
          <w:color w:val="168489"/>
          <w:rtl/>
        </w:rPr>
        <w:t>الحالة 2: مراقبة إنتاجية الموظّفين</w:t>
      </w:r>
    </w:p>
    <w:p w14:paraId="790E3699" w14:textId="77777777" w:rsidR="006B59BE" w:rsidRPr="004733E9" w:rsidRDefault="006B59BE" w:rsidP="004F50BE">
      <w:pPr>
        <w:rPr>
          <w:rtl/>
        </w:rPr>
      </w:pPr>
      <w:r w:rsidRPr="004733E9">
        <w:rPr>
          <w:rtl/>
        </w:rPr>
        <w:t>تنوي المؤسّسة استخدام نظام ذكي لمراقبة إنتاجية الموظّفين، يقوم بتحليل وقت استخدام الحاسوب، والنشاط على الشبكة، ومعدّل إنجاز المهام. كيف يمكن تنفيذ ذلك مع احترام خصوصية الموظّفين وكرامتهم؟</w:t>
      </w:r>
    </w:p>
    <w:p w14:paraId="31517A54" w14:textId="77777777" w:rsidR="006B59BE" w:rsidRPr="009F77D3" w:rsidRDefault="006B59BE" w:rsidP="00D55D9B">
      <w:pPr>
        <w:pStyle w:val="ad"/>
        <w:keepNext/>
        <w:rPr>
          <w:color w:val="168489"/>
          <w:rtl/>
        </w:rPr>
      </w:pPr>
      <w:r>
        <w:rPr>
          <w:color w:val="168489"/>
          <w:rtl/>
        </w:rPr>
        <w:lastRenderedPageBreak/>
        <w:t>الحالة 3: التوظيف المدعوم ب</w:t>
      </w:r>
      <w:hyperlink r:id="rId616">
        <w:r>
          <w:rPr>
            <w:rStyle w:val="Hyperlink"/>
            <w:color w:val="168489"/>
            <w:rtl/>
          </w:rPr>
          <w:t>الذكاء الاصطناعي</w:t>
        </w:r>
      </w:hyperlink>
    </w:p>
    <w:p w14:paraId="1DCEADFA" w14:textId="77777777" w:rsidR="006B59BE" w:rsidRPr="004733E9" w:rsidRDefault="006B59BE" w:rsidP="004F50BE">
      <w:pPr>
        <w:rPr>
          <w:rtl/>
        </w:rPr>
      </w:pPr>
      <w:r w:rsidRPr="004733E9">
        <w:rPr>
          <w:rtl/>
        </w:rPr>
        <w:t>تستخدم شركتكم نظاماً للذكاء الاصطناعي لفرز طلبات التوظيف وإجراء مقابلات أولية افتراضية. ما هي الضمانات التي يمكن وضعها لضمان عدالة وشفافية عملية التوظيف؟</w:t>
      </w:r>
    </w:p>
    <w:p w14:paraId="1CF511E9" w14:textId="77777777" w:rsidR="006B59BE" w:rsidRPr="009F77D3" w:rsidRDefault="006B59BE" w:rsidP="009F77D3">
      <w:pPr>
        <w:pStyle w:val="ad"/>
        <w:rPr>
          <w:b w:val="0"/>
          <w:bCs/>
          <w:color w:val="168489"/>
          <w:rtl/>
        </w:rPr>
      </w:pPr>
      <w:r w:rsidRPr="009F77D3">
        <w:rPr>
          <w:b w:val="0"/>
          <w:bCs/>
          <w:color w:val="168489"/>
          <w:rtl/>
        </w:rPr>
        <w:t>نموذج لهيكل الميثاق الأخلاقي:</w:t>
      </w:r>
    </w:p>
    <w:p w14:paraId="00BCD311" w14:textId="77777777" w:rsidR="006B59BE" w:rsidRPr="004733E9" w:rsidRDefault="006B59BE" w:rsidP="004F50BE">
      <w:pPr>
        <w:rPr>
          <w:rtl/>
        </w:rPr>
      </w:pPr>
      <w:r>
        <w:rPr>
          <w:rtl/>
        </w:rPr>
        <w:t xml:space="preserve">1. المقدّمة: نظرة عامة عن أهمية </w:t>
      </w:r>
      <w:hyperlink r:id="rId617">
        <w:r>
          <w:rPr>
            <w:rStyle w:val="Hyperlink"/>
            <w:rtl/>
          </w:rPr>
          <w:t>الذكاء الاصطناعي</w:t>
        </w:r>
      </w:hyperlink>
      <w:r>
        <w:rPr>
          <w:rtl/>
        </w:rPr>
        <w:t xml:space="preserve"> الأخلاقي.</w:t>
      </w:r>
    </w:p>
    <w:p w14:paraId="66F9E839" w14:textId="77777777" w:rsidR="006B59BE" w:rsidRPr="004733E9" w:rsidRDefault="006B59BE" w:rsidP="004F50BE">
      <w:pPr>
        <w:rPr>
          <w:rtl/>
        </w:rPr>
      </w:pPr>
      <w:r>
        <w:rPr>
          <w:rtl/>
        </w:rPr>
        <w:t xml:space="preserve">2. النطاق: ما هي أنظمة وتطبيقات </w:t>
      </w:r>
      <w:hyperlink r:id="rId618">
        <w:r>
          <w:rPr>
            <w:rStyle w:val="Hyperlink"/>
            <w:rtl/>
          </w:rPr>
          <w:t>الذكاء الاصطناعي</w:t>
        </w:r>
      </w:hyperlink>
      <w:r>
        <w:rPr>
          <w:rtl/>
        </w:rPr>
        <w:t xml:space="preserve"> التي يشملها الميثاق؟</w:t>
      </w:r>
    </w:p>
    <w:p w14:paraId="1C4EC3A1" w14:textId="77777777" w:rsidR="006B59BE" w:rsidRPr="004733E9" w:rsidRDefault="006B59BE" w:rsidP="004F50BE">
      <w:pPr>
        <w:rPr>
          <w:rtl/>
        </w:rPr>
      </w:pPr>
      <w:r w:rsidRPr="004733E9">
        <w:rPr>
          <w:rtl/>
        </w:rPr>
        <w:t>3. المبادئ الأساسية: قائمة بالمبادئ الأخلاقية الأساسية (7-10 مبادئ).</w:t>
      </w:r>
    </w:p>
    <w:p w14:paraId="14B3AC2A" w14:textId="77777777" w:rsidR="006B59BE" w:rsidRPr="004733E9" w:rsidRDefault="006B59BE" w:rsidP="004F50BE">
      <w:pPr>
        <w:rPr>
          <w:rtl/>
        </w:rPr>
      </w:pPr>
      <w:r w:rsidRPr="004733E9">
        <w:rPr>
          <w:rtl/>
        </w:rPr>
        <w:t>4. التوجيهات العملية: كيفية تطبيق كلّ مبدأ في سياقات مختلفة.</w:t>
      </w:r>
    </w:p>
    <w:p w14:paraId="4BE09555" w14:textId="77777777" w:rsidR="006B59BE" w:rsidRPr="004733E9" w:rsidRDefault="006B59BE" w:rsidP="004F50BE">
      <w:pPr>
        <w:rPr>
          <w:rtl/>
        </w:rPr>
      </w:pPr>
      <w:r w:rsidRPr="004733E9">
        <w:rPr>
          <w:rtl/>
        </w:rPr>
        <w:t>5. آليات الرقابة والمساءلة: كيفية ضمان الالتزام بالميثاق.</w:t>
      </w:r>
    </w:p>
    <w:p w14:paraId="01CDC210" w14:textId="77777777" w:rsidR="006B59BE" w:rsidRPr="004733E9" w:rsidRDefault="006B59BE" w:rsidP="004F50BE">
      <w:pPr>
        <w:rPr>
          <w:rtl/>
        </w:rPr>
      </w:pPr>
      <w:r w:rsidRPr="004733E9">
        <w:rPr>
          <w:rtl/>
        </w:rPr>
        <w:t>6. إجراءات الإبلاغ عن المخاوف: كيفية الإبلاغ عن المخاوف الأخلاقية.</w:t>
      </w:r>
    </w:p>
    <w:p w14:paraId="4D9A8DAB" w14:textId="77777777" w:rsidR="006B59BE" w:rsidRDefault="006B59BE" w:rsidP="004F50BE">
      <w:pPr>
        <w:rPr>
          <w:rtl/>
        </w:rPr>
      </w:pPr>
      <w:r w:rsidRPr="004733E9">
        <w:rPr>
          <w:rtl/>
        </w:rPr>
        <w:t>7. المراجعة والتحديث: كيفية مراجعة وتحديث الميثاق بانتظام.</w:t>
      </w:r>
    </w:p>
    <w:p w14:paraId="2C384A6D" w14:textId="49D43683" w:rsidR="009F77D3" w:rsidRDefault="00D55D9B" w:rsidP="00D55D9B">
      <w:pPr>
        <w:ind w:left="-897"/>
        <w:rPr>
          <w:rtl/>
        </w:rPr>
      </w:pPr>
      <w:r>
        <w:rPr>
          <w:noProof/>
        </w:rPr>
        <mc:AlternateContent>
          <mc:Choice Requires="wps">
            <w:drawing>
              <wp:inline distT="0" distB="0" distL="0" distR="0" wp14:anchorId="6D3C1EAC" wp14:editId="017748F6">
                <wp:extent cx="6684010" cy="4546600"/>
                <wp:effectExtent l="0" t="0" r="21590" b="25400"/>
                <wp:docPr id="153433784"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84010" cy="4546600"/>
                        </a:xfrm>
                        <a:prstGeom prst="roundRect">
                          <a:avLst>
                            <a:gd name="adj" fmla="val 16667"/>
                          </a:avLst>
                        </a:prstGeom>
                        <a:solidFill>
                          <a:srgbClr val="EAF4E4"/>
                        </a:solidFill>
                        <a:ln w="12700">
                          <a:solidFill>
                            <a:schemeClr val="accent6"/>
                          </a:solidFill>
                          <a:miter lim="800000"/>
                          <a:headEnd/>
                          <a:tailEnd/>
                        </a:ln>
                      </wps:spPr>
                      <wps:txbx>
                        <w:txbxContent>
                          <w:p w14:paraId="23D9EE6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A9C655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CE9D9E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25A795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3EEF94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1DE8C8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1C238E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30D437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EE3093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6E6A9E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A0FD71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CBC13C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64EB10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3E9175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030D28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C0A275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C931BD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29F5FD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72CB46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912234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7DFE2F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312C97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2C89D4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54555C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FF774C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346C6F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D4BA3B6" w14:textId="77777777" w:rsidR="00D55D9B" w:rsidRDefault="00D55D9B" w:rsidP="00D55D9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6D3C1EAC" id="_x0000_s3390" style="width:526.3pt;height:35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" fillcolor="#eaf4e4" strokecolor="#70ad47 [3209]" strokeweight="1pt">
                <v:stroke joinstyle="miter"/>
                <v:textbox inset="0,3mm,0">
                  <w:txbxContent>
                    <w:p w14:paraId="23D9EE6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A9C655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CE9D9E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25A795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3EEF94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1DE8C8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1C238E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30D437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EE3093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6E6A9E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A0FD71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CBC13C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64EB10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3E9175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030D28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C0A275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C931BD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29F5FD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72CB46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912234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7DFE2F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312C97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2C89D4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54555C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FF774C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346C6F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D4BA3B6" w14:textId="77777777" w:rsidR="00D55D9B" w:rsidRDefault="00D55D9B" w:rsidP="00D55D9B">
                      <w:pPr>
                        <w:jc w:val="center"/>
                        <w:rPr>
                          <w:sz w:val="22"/>
                          <w:szCs w:val="28"/>
                          <w:rtl/>
                          <w:lang w:bidi="ar-SY"/>
                        </w:rPr>
                      </w:pPr>
                    </w:p>
                  </w:txbxContent>
                </v:textbox>
                <w10:anchorlock/>
              </v:roundrect>
            </w:pict>
          </mc:Fallback>
        </mc:AlternateContent>
      </w:r>
    </w:p>
    <w:p w14:paraId="45FBCD91" w14:textId="77777777" w:rsidR="009F77D3" w:rsidRDefault="009F77D3" w:rsidP="004F50BE">
      <w:pPr>
        <w:rPr>
          <w:rtl/>
        </w:rPr>
      </w:pPr>
    </w:p>
    <w:p w14:paraId="658A090E" w14:textId="41F886A3" w:rsidR="009F77D3" w:rsidRDefault="00D55D9B" w:rsidP="00D55D9B">
      <w:pPr>
        <w:ind w:left="-897"/>
        <w:rPr>
          <w:rtl/>
        </w:rPr>
      </w:pPr>
      <w:r>
        <w:rPr>
          <w:noProof/>
        </w:rPr>
        <w:lastRenderedPageBreak/>
        <mc:AlternateContent>
          <mc:Choice Requires="wps">
            <w:drawing>
              <wp:inline distT="0" distB="0" distL="0" distR="0" wp14:anchorId="7651DFFF" wp14:editId="20D17FA6">
                <wp:extent cx="6791960" cy="7213600"/>
                <wp:effectExtent l="0" t="0" r="27940" b="25400"/>
                <wp:docPr id="477836797"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91960" cy="7213600"/>
                        </a:xfrm>
                        <a:prstGeom prst="roundRect">
                          <a:avLst>
                            <a:gd name="adj" fmla="val 16667"/>
                          </a:avLst>
                        </a:prstGeom>
                        <a:solidFill>
                          <a:srgbClr val="EAF4E4"/>
                        </a:solidFill>
                        <a:ln w="12700">
                          <a:solidFill>
                            <a:schemeClr val="accent6"/>
                          </a:solidFill>
                          <a:miter lim="800000"/>
                          <a:headEnd/>
                          <a:tailEnd/>
                        </a:ln>
                      </wps:spPr>
                      <wps:txbx>
                        <w:txbxContent>
                          <w:p w14:paraId="3AC493B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263FF8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14E469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2F6EE5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6215CC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8F1702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1692A1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A7F9F1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D07628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F5B330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8C15BB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CE7B8C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0A92AC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4DABE6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6C7526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7B1233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1A0E11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3E8806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992E71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3B7C72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C60EC2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D516A9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773007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1E4C3F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03DED0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2BB4F1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6D69AAC" w14:textId="77777777" w:rsidR="00D55D9B" w:rsidRDefault="00D55D9B" w:rsidP="00D55D9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7651DFFF" id="_x0000_s3391" style="width:534.8pt;height:56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" fillcolor="#eaf4e4" strokecolor="#70ad47 [3209]" strokeweight="1pt">
                <v:stroke joinstyle="miter"/>
                <v:textbox inset="0,3mm,0">
                  <w:txbxContent>
                    <w:p w14:paraId="3AC493B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263FF8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14E469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2F6EE5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6215CC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8F1702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1692A1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A7F9F1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D07628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F5B330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8C15BB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CE7B8C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0A92AC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4DABE6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6C7526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7B1233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1A0E11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3E8806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992E71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3B7C72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C60EC2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D516A9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773007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1E4C3F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03DED0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2BB4F1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6D69AAC" w14:textId="77777777" w:rsidR="00D55D9B" w:rsidRDefault="00D55D9B" w:rsidP="00D55D9B">
                      <w:pPr>
                        <w:jc w:val="center"/>
                        <w:rPr>
                          <w:sz w:val="22"/>
                          <w:szCs w:val="28"/>
                          <w:rtl/>
                          <w:lang w:bidi="ar-SY"/>
                        </w:rPr>
                      </w:pPr>
                    </w:p>
                  </w:txbxContent>
                </v:textbox>
                <w10:anchorlock/>
              </v:roundrect>
            </w:pict>
          </mc:Fallback>
        </mc:AlternateContent>
      </w:r>
    </w:p>
    <w:p w14:paraId="00C9CE30" w14:textId="58F7B4EB" w:rsidR="009F77D3" w:rsidRDefault="009F77D3" w:rsidP="009F77D3">
      <w:pPr>
        <w:jc w:val="center"/>
        <w:rPr>
          <w:rtl/>
        </w:rPr>
      </w:pPr>
      <w:r>
        <w:rPr>
          <w:noProof/>
        </w:rPr>
        <w:drawing>
          <wp:inline distT="0" distB="0" distL="0" distR="0" wp14:anchorId="31E47F07" wp14:editId="25EA04D0">
            <wp:extent cx="1725930" cy="1516380"/>
            <wp:effectExtent l="0" t="0" r="7620" b="7620"/>
            <wp:docPr id="1608698109" name="Picture 1608698109"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33"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725930" cy="1516380"/>
                    </a:xfrm>
                    <a:prstGeom prst="rect">
                      <a:avLst/>
                    </a:prstGeom>
                    <a:noFill/>
                    <a:ln>
                      <a:noFill/>
                    </a:ln>
                    <a:extLst>
                      <a:ext uri="{53640926-AAD7-44D8-BBD7-CCE9431645EC}">
                        <a14:shadowObscured xmlns:a14="http://schemas.microsoft.com/office/drawing/2010/main"/>
                      </a:ext>
                    </a:extLst>
                  </pic:spPr>
                </pic:pic>
              </a:graphicData>
            </a:graphic>
          </wp:inline>
        </w:drawing>
      </w:r>
    </w:p>
    <w:p w14:paraId="0ABC51D6" w14:textId="35944731" w:rsidR="009F77D3" w:rsidRPr="004733E9" w:rsidRDefault="009F77D3" w:rsidP="009F77D3">
      <w:pPr>
        <w:keepNext/>
        <w:jc w:val="center"/>
        <w:rPr>
          <w:rtl/>
        </w:rPr>
      </w:pPr>
      <w:r w:rsidRPr="00B9790F">
        <w:rPr>
          <w:noProof/>
        </w:rPr>
        <w:lastRenderedPageBreak/>
        <mc:AlternateContent>
          <mc:Choice Requires="wpg">
            <w:drawing>
              <wp:inline distT="0" distB="0" distL="0" distR="0" wp14:anchorId="147BE4E4" wp14:editId="7008BA3E">
                <wp:extent cx="5711825" cy="737619"/>
                <wp:effectExtent l="0" t="0" r="22225" b="24765"/>
                <wp:docPr id="1608698110"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608698111" name="مجموعة 881967268"/>
                        <wpg:cNvGrpSpPr/>
                        <wpg:grpSpPr>
                          <a:xfrm>
                            <a:off x="0" y="165473"/>
                            <a:ext cx="5711825" cy="572146"/>
                            <a:chOff x="0" y="165446"/>
                            <a:chExt cx="6312597" cy="633543"/>
                          </a:xfrm>
                        </wpg:grpSpPr>
                        <wps:wsp>
                          <wps:cNvPr id="1973967296"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297" name="مربع نص 2043426344"/>
                          <wps:cNvSpPr txBox="1"/>
                          <wps:spPr>
                            <a:xfrm>
                              <a:off x="3184368" y="165446"/>
                              <a:ext cx="2073788" cy="453527"/>
                            </a:xfrm>
                            <a:prstGeom prst="rect">
                              <a:avLst/>
                            </a:prstGeom>
                            <a:noFill/>
                          </wps:spPr>
                          <wps:txbx>
                            <w:txbxContent>
                              <w:p w14:paraId="759C3776" w14:textId="77777777" w:rsidR="009F77D3" w:rsidRDefault="009F77D3" w:rsidP="009F77D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973967298"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299" name="Picture 1973967299" descr="Submission "/>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147BE4E4" id="_x0000_s3392"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">
                <v:group id="مجموعة 881967268" o:spid="_x0000_s3393"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">
                  <v:roundrect id="مستطيل مستدير الزوايا 769901" o:spid="_x0000_s3394"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" fillcolor="#168489" strokecolor="#168489" strokeweight="1pt">
                    <v:stroke joinstyle="miter"/>
                  </v:roundrect>
                  <v:shape id="مربع نص 2043426344" o:spid="_x0000_s3395"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" filled="f" stroked="f">
                    <v:textbox style="mso-fit-shape-to-text:t">
                      <w:txbxContent>
                        <w:p w14:paraId="759C3776" w14:textId="77777777" w:rsidR="009F77D3" w:rsidRDefault="009F77D3" w:rsidP="009F77D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3396"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" fillcolor="#168489" strokecolor="#168489" strokeweight="1pt">
                    <v:stroke joinstyle="miter"/>
                  </v:roundrect>
                </v:group>
                <v:shape id="Picture 1973967299" o:spid="_x0000_s3397"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">
                  <v:imagedata r:id="rId135" o:title="Submission "/>
                </v:shape>
                <w10:anchorlock/>
              </v:group>
            </w:pict>
          </mc:Fallback>
        </mc:AlternateContent>
      </w:r>
    </w:p>
    <w:p w14:paraId="6A84E52D" w14:textId="77777777" w:rsidR="006B59BE" w:rsidRPr="009F77D3" w:rsidRDefault="006B59BE" w:rsidP="009F77D3">
      <w:pPr>
        <w:pStyle w:val="ad"/>
        <w:rPr>
          <w:b w:val="0"/>
          <w:bCs/>
          <w:color w:val="168489"/>
          <w:rtl/>
        </w:rPr>
      </w:pPr>
      <w:r>
        <w:rPr>
          <w:rFonts w:hint="cs"/>
          <w:b w:val="0"/>
          <w:bCs/>
          <w:color w:val="168489"/>
          <w:rtl/>
        </w:rPr>
        <w:t>1.</w:t>
      </w:r>
      <w:r>
        <w:rPr>
          <w:b w:val="0"/>
          <w:bCs/>
          <w:color w:val="168489"/>
          <w:rtl/>
        </w:rPr>
        <w:t xml:space="preserve"> ما هي المبادئ الأخلاقية الأساسية التي يجب مراعاتها عند استخدام </w:t>
      </w:r>
      <w:hyperlink r:id="rId619">
        <w:r>
          <w:rPr>
            <w:rStyle w:val="Hyperlink"/>
            <w:b w:val="0"/>
            <w:bCs/>
            <w:color w:val="168489"/>
            <w:rtl/>
          </w:rPr>
          <w:t>الذكاء الاصطناعي</w:t>
        </w:r>
      </w:hyperlink>
      <w:r>
        <w:rPr>
          <w:b w:val="0"/>
          <w:bCs/>
          <w:color w:val="168489"/>
          <w:rtl/>
        </w:rPr>
        <w:t xml:space="preserve"> في المؤسّسات؟</w:t>
      </w:r>
    </w:p>
    <w:p w14:paraId="5E7B3CC7" w14:textId="77777777" w:rsidR="006B59BE" w:rsidRPr="009F77D3" w:rsidRDefault="006B59BE" w:rsidP="009F77D3">
      <w:pPr>
        <w:pStyle w:val="ad"/>
        <w:rPr>
          <w:b w:val="0"/>
          <w:bCs/>
          <w:color w:val="168489"/>
          <w:rtl/>
        </w:rPr>
      </w:pPr>
      <w:r>
        <w:rPr>
          <w:rFonts w:hint="cs"/>
          <w:b w:val="0"/>
          <w:bCs/>
          <w:color w:val="168489"/>
          <w:rtl/>
        </w:rPr>
        <w:t xml:space="preserve">2. </w:t>
      </w:r>
      <w:r>
        <w:rPr>
          <w:b w:val="0"/>
          <w:bCs/>
          <w:color w:val="168489"/>
          <w:rtl/>
        </w:rPr>
        <w:t xml:space="preserve">كيف يمكن للقادة مواجهة التحيّز الخوارزمي في أنظمة </w:t>
      </w:r>
      <w:hyperlink r:id="rId620">
        <w:r>
          <w:rPr>
            <w:rStyle w:val="Hyperlink"/>
            <w:b w:val="0"/>
            <w:bCs/>
            <w:color w:val="168489"/>
            <w:rtl/>
          </w:rPr>
          <w:t>الذكاء الاصطناعي</w:t>
        </w:r>
      </w:hyperlink>
      <w:r>
        <w:rPr>
          <w:b w:val="0"/>
          <w:bCs/>
          <w:color w:val="168489"/>
          <w:rtl/>
        </w:rPr>
        <w:t>؟</w:t>
      </w:r>
    </w:p>
    <w:p w14:paraId="2679C654" w14:textId="77777777" w:rsidR="006B59BE" w:rsidRPr="009F77D3" w:rsidRDefault="006B59BE" w:rsidP="009F77D3">
      <w:pPr>
        <w:pStyle w:val="ad"/>
        <w:rPr>
          <w:b w:val="0"/>
          <w:bCs/>
          <w:color w:val="168489"/>
          <w:rtl/>
        </w:rPr>
      </w:pPr>
      <w:r w:rsidRPr="009F77D3">
        <w:rPr>
          <w:rFonts w:hint="cs"/>
          <w:b w:val="0"/>
          <w:bCs/>
          <w:color w:val="168489"/>
          <w:rtl/>
        </w:rPr>
        <w:t xml:space="preserve">3. </w:t>
      </w:r>
      <w:r w:rsidRPr="009F77D3">
        <w:rPr>
          <w:b w:val="0"/>
          <w:bCs/>
          <w:color w:val="168489"/>
          <w:rtl/>
        </w:rPr>
        <w:t>ما هي عناصر الحوكمة الرقمية الفعّالة للذكاء الاصطناعي في المؤسّسة؟</w:t>
      </w:r>
    </w:p>
    <w:p w14:paraId="48792404" w14:textId="77777777" w:rsidR="006B59BE" w:rsidRPr="009F77D3" w:rsidRDefault="006B59BE" w:rsidP="009F77D3">
      <w:pPr>
        <w:pStyle w:val="ad"/>
        <w:rPr>
          <w:b w:val="0"/>
          <w:bCs/>
          <w:color w:val="168489"/>
          <w:rtl/>
        </w:rPr>
      </w:pPr>
      <w:r>
        <w:rPr>
          <w:rFonts w:hint="cs"/>
          <w:b w:val="0"/>
          <w:bCs/>
          <w:color w:val="168489"/>
          <w:rtl/>
        </w:rPr>
        <w:t xml:space="preserve">4. </w:t>
      </w:r>
      <w:r>
        <w:rPr>
          <w:b w:val="0"/>
          <w:bCs/>
          <w:color w:val="168489"/>
          <w:rtl/>
        </w:rPr>
        <w:t xml:space="preserve">ما هي خطوات بناء إطار أخلاقي لاستخدام </w:t>
      </w:r>
      <w:hyperlink r:id="rId621">
        <w:r>
          <w:rPr>
            <w:rStyle w:val="Hyperlink"/>
            <w:b w:val="0"/>
            <w:bCs/>
            <w:color w:val="168489"/>
            <w:rtl/>
          </w:rPr>
          <w:t>الذكاء الاصطناعي</w:t>
        </w:r>
      </w:hyperlink>
      <w:r>
        <w:rPr>
          <w:b w:val="0"/>
          <w:bCs/>
          <w:color w:val="168489"/>
          <w:rtl/>
        </w:rPr>
        <w:t xml:space="preserve"> في المؤسّسة؟</w:t>
      </w:r>
    </w:p>
    <w:p w14:paraId="25CE045A" w14:textId="332D67BC" w:rsidR="009F77D3" w:rsidRDefault="00D55D9B" w:rsidP="00D55D9B">
      <w:pPr>
        <w:ind w:left="-755"/>
        <w:rPr>
          <w:rtl/>
        </w:rPr>
      </w:pPr>
      <w:r>
        <w:rPr>
          <w:noProof/>
        </w:rPr>
        <mc:AlternateContent>
          <mc:Choice Requires="wps">
            <w:drawing>
              <wp:inline distT="0" distB="0" distL="0" distR="0" wp14:anchorId="6FF16525" wp14:editId="4EBDCB43">
                <wp:extent cx="6703060" cy="5410200"/>
                <wp:effectExtent l="0" t="0" r="21590" b="19050"/>
                <wp:docPr id="88861322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3060" cy="5410200"/>
                        </a:xfrm>
                        <a:prstGeom prst="roundRect">
                          <a:avLst>
                            <a:gd name="adj" fmla="val 16667"/>
                          </a:avLst>
                        </a:prstGeom>
                        <a:solidFill>
                          <a:srgbClr val="EAF4E4"/>
                        </a:solidFill>
                        <a:ln w="12700">
                          <a:solidFill>
                            <a:schemeClr val="accent6"/>
                          </a:solidFill>
                          <a:miter lim="800000"/>
                          <a:headEnd/>
                          <a:tailEnd/>
                        </a:ln>
                      </wps:spPr>
                      <wps:txbx>
                        <w:txbxContent>
                          <w:p w14:paraId="201AC1B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D86957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F201BF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DDCCB1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A68D40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299F43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73BCC1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C1222F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ED54C6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7E1F00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1C11A3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818D27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B4E97D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122E11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2217FE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A3581C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1BFE76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A1E861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00BB28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BCC63B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B19732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A63E17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4CD1F3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C3284E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9214D3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D9AF7F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D287EAC" w14:textId="77777777" w:rsidR="00D55D9B" w:rsidRDefault="00D55D9B" w:rsidP="00D55D9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6FF16525" id="_x0000_s3398" style="width:527.8pt;height:42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" fillcolor="#eaf4e4" strokecolor="#70ad47 [3209]" strokeweight="1pt">
                <v:stroke joinstyle="miter"/>
                <v:textbox inset="0,3mm,0">
                  <w:txbxContent>
                    <w:p w14:paraId="201AC1B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D86957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F201BF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DDCCB1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A68D40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299F43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73BCC1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C1222F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ED54C6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7E1F00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1C11A3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818D27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B4E97D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122E11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2217FE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A3581C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1BFE76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A1E861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00BB28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BCC63B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B19732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A63E17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4CD1F3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C3284E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9214D3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D9AF7F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D287EAC" w14:textId="77777777" w:rsidR="00D55D9B" w:rsidRDefault="00D55D9B" w:rsidP="00D55D9B">
                      <w:pPr>
                        <w:jc w:val="center"/>
                        <w:rPr>
                          <w:sz w:val="22"/>
                          <w:szCs w:val="28"/>
                          <w:rtl/>
                          <w:lang w:bidi="ar-SY"/>
                        </w:rPr>
                      </w:pPr>
                    </w:p>
                  </w:txbxContent>
                </v:textbox>
                <w10:anchorlock/>
              </v:roundrect>
            </w:pict>
          </mc:Fallback>
        </mc:AlternateContent>
      </w:r>
    </w:p>
    <w:p w14:paraId="7A7429A3" w14:textId="556E48AD" w:rsidR="009F77D3" w:rsidRDefault="009F77D3" w:rsidP="009F77D3">
      <w:pPr>
        <w:jc w:val="center"/>
        <w:rPr>
          <w:rtl/>
        </w:rPr>
      </w:pPr>
      <w:r>
        <w:rPr>
          <w:noProof/>
        </w:rPr>
        <w:lastRenderedPageBreak/>
        <w:drawing>
          <wp:inline distT="0" distB="0" distL="0" distR="0" wp14:anchorId="02E6F56F" wp14:editId="71625BF8">
            <wp:extent cx="1041400" cy="1041400"/>
            <wp:effectExtent l="0" t="0" r="6350" b="6350"/>
            <wp:docPr id="1973967300" name="Picture 1973967300"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124BC99E" w14:textId="326C29C4" w:rsidR="009F77D3" w:rsidRPr="004733E9" w:rsidRDefault="009F77D3" w:rsidP="009F77D3">
      <w:pPr>
        <w:pageBreakBefore/>
        <w:jc w:val="center"/>
        <w:rPr>
          <w:rtl/>
        </w:rPr>
      </w:pPr>
      <w:r w:rsidRPr="00DC1945">
        <w:rPr>
          <w:noProof/>
        </w:rPr>
        <w:lastRenderedPageBreak/>
        <mc:AlternateContent>
          <mc:Choice Requires="wpg">
            <w:drawing>
              <wp:inline distT="0" distB="0" distL="0" distR="0" wp14:anchorId="7A8B0952" wp14:editId="42F1916D">
                <wp:extent cx="5711825" cy="852877"/>
                <wp:effectExtent l="0" t="0" r="22225" b="23495"/>
                <wp:docPr id="1973967301"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973967302" name="مجموعة 881967268"/>
                        <wpg:cNvGrpSpPr/>
                        <wpg:grpSpPr>
                          <a:xfrm>
                            <a:off x="0" y="280937"/>
                            <a:ext cx="5711825" cy="571950"/>
                            <a:chOff x="0" y="280925"/>
                            <a:chExt cx="6312597" cy="633649"/>
                          </a:xfrm>
                        </wpg:grpSpPr>
                        <wps:wsp>
                          <wps:cNvPr id="1973967303"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304" name="مربع نص 2043426344"/>
                          <wps:cNvSpPr txBox="1"/>
                          <wps:spPr>
                            <a:xfrm>
                              <a:off x="3184368" y="280925"/>
                              <a:ext cx="2073788" cy="453764"/>
                            </a:xfrm>
                            <a:prstGeom prst="rect">
                              <a:avLst/>
                            </a:prstGeom>
                            <a:noFill/>
                          </wps:spPr>
                          <wps:txbx>
                            <w:txbxContent>
                              <w:p w14:paraId="008261C2" w14:textId="77777777" w:rsidR="009F77D3" w:rsidRDefault="009F77D3" w:rsidP="009F77D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973967305"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306" name="Picture 1973967306" descr="Conclusion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A8B0952" id="_x0000_s3399"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">
                <v:group id="مجموعة 881967268" o:spid="_x0000_s3400"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">
                  <v:roundrect id="مستطيل مستدير الزوايا 769901" o:spid="_x0000_s3401"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" fillcolor="#168489" strokecolor="#168489" strokeweight="1pt">
                    <v:stroke joinstyle="miter"/>
                  </v:roundrect>
                  <v:shape id="مربع نص 2043426344" o:spid="_x0000_s3402"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" filled="f" stroked="f">
                    <v:textbox style="mso-fit-shape-to-text:t">
                      <w:txbxContent>
                        <w:p w14:paraId="008261C2" w14:textId="77777777" w:rsidR="009F77D3" w:rsidRDefault="009F77D3" w:rsidP="009F77D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3403"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" fillcolor="#168489" strokecolor="#168489" strokeweight="1pt">
                    <v:stroke joinstyle="miter"/>
                  </v:roundrect>
                </v:group>
                <v:shape id="Picture 1973967306" o:spid="_x0000_s3404"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">
                  <v:imagedata r:id="rId137" o:title="Conclusion "/>
                </v:shape>
                <w10:anchorlock/>
              </v:group>
            </w:pict>
          </mc:Fallback>
        </mc:AlternateContent>
      </w:r>
    </w:p>
    <w:p w14:paraId="498907DD" w14:textId="77777777" w:rsidR="006B59BE" w:rsidRPr="004733E9" w:rsidRDefault="006B59BE" w:rsidP="004F50BE">
      <w:pPr>
        <w:rPr>
          <w:rtl/>
        </w:rPr>
      </w:pPr>
      <w:r>
        <w:rPr>
          <w:rtl/>
        </w:rPr>
        <w:t xml:space="preserve">في ختام هذه الجلسة، استكشفنا الأبعاد الأخلاقية المختلفة لاستخدام </w:t>
      </w:r>
      <w:hyperlink r:id="rId622">
        <w:r>
          <w:rPr>
            <w:rStyle w:val="Hyperlink"/>
            <w:rtl/>
          </w:rPr>
          <w:t>الذكاء الاصطناعي</w:t>
        </w:r>
      </w:hyperlink>
      <w:r>
        <w:rPr>
          <w:rtl/>
        </w:rPr>
        <w:t xml:space="preserve"> في بيئة العمل. تعرّفنا على تحدّيات التحيّز الخوارزمي، ودور القادة في الحوكمة الرقمية، وكيفية بناء أطر أخلاقية فعّالة.</w:t>
      </w:r>
    </w:p>
    <w:p w14:paraId="28FF7E1B" w14:textId="77777777" w:rsidR="006B59BE" w:rsidRPr="004733E9" w:rsidRDefault="006B59BE" w:rsidP="004F50BE">
      <w:pPr>
        <w:rPr>
          <w:rtl/>
        </w:rPr>
      </w:pPr>
      <w:r>
        <w:rPr>
          <w:rtl/>
        </w:rPr>
        <w:t xml:space="preserve">كما قال الفيلسوف إيمانويل كانط: "تصرّف فقط وفقاً للمبدأ الذي يمكنك أن ترغب في أن يصبح قانوناً عالمياً." هذه الحكمة تنطبق بشكل خاصّ على عصر </w:t>
      </w:r>
      <w:hyperlink r:id="rId623">
        <w:r>
          <w:rPr>
            <w:rStyle w:val="Hyperlink"/>
            <w:rtl/>
          </w:rPr>
          <w:t>الذكاء الاصطناعي</w:t>
        </w:r>
      </w:hyperlink>
      <w:r>
        <w:rPr>
          <w:rtl/>
        </w:rPr>
        <w:t>، حيث يمكن لقراراتنا الأخلاقية اليوم أن تشكّل مستقبل العمل والمجتمع لسنوات قادمة.</w:t>
      </w:r>
    </w:p>
    <w:p w14:paraId="6C959CF6" w14:textId="77777777" w:rsidR="006B59BE" w:rsidRPr="004733E9" w:rsidRDefault="006B59BE" w:rsidP="004F50BE">
      <w:pPr>
        <w:rPr>
          <w:rtl/>
        </w:rPr>
      </w:pPr>
      <w:r>
        <w:rPr>
          <w:rtl/>
        </w:rPr>
        <w:t xml:space="preserve">التوازن بين الكفاءة التكنولوجية والمسؤولية الأخلاقية ليس ترفاً، بل ضرورة استراتيجية. القادة الناجحون في العصر الرقمي هم من يستطيعون تسخير قوّة </w:t>
      </w:r>
      <w:hyperlink r:id="rId624">
        <w:r>
          <w:rPr>
            <w:rStyle w:val="Hyperlink"/>
            <w:rtl/>
          </w:rPr>
          <w:t>الذكاء الاصطناعي</w:t>
        </w:r>
      </w:hyperlink>
      <w:r>
        <w:rPr>
          <w:rtl/>
        </w:rPr>
        <w:t xml:space="preserve"> مع الالتزام بالقيم الإنسانية الأساسية.</w:t>
      </w:r>
    </w:p>
    <w:p w14:paraId="42B36A53" w14:textId="77777777" w:rsidR="006B59BE" w:rsidRDefault="006B59BE" w:rsidP="004F50BE">
      <w:pPr>
        <w:rPr>
          <w:rtl/>
        </w:rPr>
      </w:pPr>
      <w:r>
        <w:rPr>
          <w:rtl/>
        </w:rPr>
        <w:t xml:space="preserve">أدعوكم للتفكير في كيفية تطبيق المبادئ والأفكار التي ناقشناها اليوم في مؤسّساتكم، والمساهمة في بناء مستقبل يكون فيه </w:t>
      </w:r>
      <w:hyperlink r:id="rId625">
        <w:r>
          <w:rPr>
            <w:rStyle w:val="Hyperlink"/>
            <w:rtl/>
          </w:rPr>
          <w:t>الذكاء الاصطناعي</w:t>
        </w:r>
      </w:hyperlink>
      <w:r>
        <w:rPr>
          <w:rtl/>
        </w:rPr>
        <w:t xml:space="preserve"> أداة لتعزيز الرفاهية الإنسانية، وليس على حسابها.</w:t>
      </w:r>
    </w:p>
    <w:p w14:paraId="24DCE5E1" w14:textId="77777777" w:rsidR="009F77D3" w:rsidRDefault="009F77D3" w:rsidP="004F50BE">
      <w:pPr>
        <w:rPr>
          <w:rtl/>
        </w:rPr>
      </w:pPr>
    </w:p>
    <w:p w14:paraId="4209A7FF" w14:textId="77777777" w:rsidR="009F77D3" w:rsidRDefault="009F77D3" w:rsidP="004F50BE">
      <w:pPr>
        <w:rPr>
          <w:rtl/>
        </w:rPr>
      </w:pPr>
    </w:p>
    <w:p w14:paraId="21F6DF7F" w14:textId="16E8D8B1" w:rsidR="009F77D3" w:rsidRDefault="009F77D3" w:rsidP="009F77D3">
      <w:pPr>
        <w:jc w:val="center"/>
        <w:rPr>
          <w:rtl/>
        </w:rPr>
      </w:pPr>
      <w:r>
        <w:rPr>
          <w:noProof/>
        </w:rPr>
        <w:drawing>
          <wp:inline distT="0" distB="0" distL="0" distR="0" wp14:anchorId="7DCDB1B3" wp14:editId="57271118">
            <wp:extent cx="1816924" cy="1816924"/>
            <wp:effectExtent l="0" t="0" r="0" b="0"/>
            <wp:docPr id="1973967307" name="Picture 1973967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3ACF99E5" w14:textId="77777777" w:rsidR="0041133E" w:rsidRDefault="0041133E" w:rsidP="006B59BE">
      <w:pPr>
        <w:rPr>
          <w:rtl/>
        </w:rPr>
      </w:pPr>
    </w:p>
    <w:p w14:paraId="494FB697" w14:textId="77777777" w:rsidR="00691535" w:rsidRDefault="00691535" w:rsidP="009F34C6">
      <w:pPr>
        <w:rPr>
          <w:rFonts w:ascii="Adobe Arabic" w:hAnsi="Adobe Arabic" w:cs="Adobe Arabic"/>
          <w:b/>
          <w:bCs/>
          <w:color w:val="002060"/>
          <w:rtl/>
        </w:rPr>
      </w:pPr>
    </w:p>
    <w:p w14:paraId="121C94E0" w14:textId="77777777" w:rsidR="002F2114" w:rsidRPr="002F2114" w:rsidRDefault="002F2114" w:rsidP="002F2114">
      <w:pPr>
        <w:rPr>
          <w:rFonts w:ascii="Sakkal Majalla" w:hAnsi="Sakkal Majalla"/>
          <w:color w:val="002060"/>
          <w:sz w:val="34"/>
          <w:rtl/>
        </w:rPr>
        <w:sectPr w:rsidR="002F2114" w:rsidRPr="002F2114" w:rsidSect="00163E4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19CAC236"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6D881CEE" w14:textId="77777777" w:rsidR="00F01FA2" w:rsidRPr="00781A2F" w:rsidRDefault="00F01FA2" w:rsidP="00E220AB">
            <w:pPr>
              <w:pStyle w:val="bold"/>
              <w:jc w:val="center"/>
              <w:rPr>
                <w:sz w:val="40"/>
                <w:szCs w:val="40"/>
                <w:rtl/>
                <w:lang w:bidi="ar-SY"/>
              </w:rPr>
            </w:pPr>
            <w:r w:rsidRPr="00F01FA2">
              <w:rPr>
                <w:rFonts w:hint="cs"/>
                <w:color w:val="000000" w:themeColor="text1"/>
                <w:sz w:val="40"/>
                <w:szCs w:val="40"/>
                <w:rtl/>
                <w:lang w:bidi="ar-SY"/>
              </w:rPr>
              <w:lastRenderedPageBreak/>
              <w:t>خطة عمل الجلسة التدريبية</w:t>
            </w:r>
          </w:p>
        </w:tc>
      </w:tr>
      <w:tr w:rsidR="00F01FA2" w:rsidRPr="00F01FA2" w14:paraId="4D09BA7E" w14:textId="77777777" w:rsidTr="00E220AB">
        <w:tc>
          <w:tcPr>
            <w:tcW w:w="2612" w:type="pct"/>
            <w:tcBorders>
              <w:left w:val="single" w:sz="4" w:space="0" w:color="168489"/>
              <w:right w:val="single" w:sz="4" w:space="0" w:color="168489"/>
            </w:tcBorders>
            <w:shd w:val="clear" w:color="auto" w:fill="auto"/>
          </w:tcPr>
          <w:p w14:paraId="12894CE3" w14:textId="77777777" w:rsidR="00F01FA2" w:rsidRDefault="00F01FA2" w:rsidP="00E220AB">
            <w:pPr>
              <w:pStyle w:val="bold"/>
              <w:jc w:val="center"/>
              <w:rPr>
                <w:color w:val="168489"/>
                <w:sz w:val="40"/>
                <w:szCs w:val="40"/>
                <w:rtl/>
                <w:lang w:bidi="ar-EG"/>
              </w:rPr>
            </w:pPr>
            <w:r>
              <w:rPr>
                <w:noProof/>
              </w:rPr>
              <w:drawing>
                <wp:inline distT="0" distB="0" distL="0" distR="0" wp14:anchorId="303E6C88" wp14:editId="65D67153">
                  <wp:extent cx="417155" cy="417165"/>
                  <wp:effectExtent l="0" t="0" r="2540" b="2540"/>
                  <wp:docPr id="1465698232" name="Picture 1465698232"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8576DF1"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0D21895A" w14:textId="77777777" w:rsidR="00F01FA2" w:rsidRDefault="00F01FA2" w:rsidP="00E220AB">
            <w:pPr>
              <w:pStyle w:val="bold"/>
              <w:jc w:val="center"/>
              <w:rPr>
                <w:color w:val="168489"/>
                <w:sz w:val="40"/>
                <w:szCs w:val="40"/>
                <w:rtl/>
                <w:lang w:bidi="ar-EG"/>
              </w:rPr>
            </w:pPr>
            <w:r>
              <w:rPr>
                <w:noProof/>
              </w:rPr>
              <w:drawing>
                <wp:inline distT="0" distB="0" distL="0" distR="0" wp14:anchorId="6EC667C6" wp14:editId="4C8802FA">
                  <wp:extent cx="371475" cy="400050"/>
                  <wp:effectExtent l="0" t="0" r="9525" b="0"/>
                  <wp:docPr id="1465698233" name="Picture 1465698233"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5A9EEA28"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1D89DDAB"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18E707F7" wp14:editId="72294BB8">
                  <wp:extent cx="286893" cy="286893"/>
                  <wp:effectExtent l="0" t="0" r="0" b="0"/>
                  <wp:docPr id="1465698234" name="Picture 1465698234"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0E249D0F" w14:textId="77777777" w:rsidTr="00E220AB">
        <w:tc>
          <w:tcPr>
            <w:tcW w:w="2612" w:type="pct"/>
            <w:tcBorders>
              <w:left w:val="single" w:sz="4" w:space="0" w:color="168489"/>
              <w:right w:val="single" w:sz="4" w:space="0" w:color="168489"/>
            </w:tcBorders>
            <w:vAlign w:val="center"/>
          </w:tcPr>
          <w:p w14:paraId="2A702421"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مهارات استشراف المستقبل للقادة</w:t>
            </w:r>
            <w:r w:rsidRPr="006B59BE">
              <w:rPr>
                <w:rFonts w:ascii="Adobe Arabic" w:eastAsia="Calibri" w:hAnsi="Adobe Arabic" w:cs="Adobe Arabic" w:hint="cs"/>
                <w:color w:val="0D0D0D" w:themeColor="text1" w:themeTint="F2"/>
                <w:sz w:val="32"/>
                <w:szCs w:val="32"/>
                <w:rtl/>
                <w:lang w:bidi="ar-EG"/>
              </w:rPr>
              <w:t>.</w:t>
            </w:r>
          </w:p>
          <w:p w14:paraId="2B26DCD5"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Pr>
                <w:rFonts w:ascii="Adobe Arabic" w:eastAsia="Calibri" w:hAnsi="Adobe Arabic" w:cs="Adobe Arabic"/>
                <w:color w:val="0D0D0D" w:themeColor="text1" w:themeTint="F2"/>
                <w:sz w:val="32"/>
                <w:szCs w:val="32"/>
                <w:rtl/>
                <w:lang w:bidi="ar-EG"/>
              </w:rPr>
              <w:t xml:space="preserve">قراءة الاتجاهات العالمية في </w:t>
            </w:r>
            <w:hyperlink r:id="rId626">
              <w:r>
                <w:rPr>
                  <w:rStyle w:val="Hyperlink"/>
                  <w:rFonts w:ascii="Adobe Arabic" w:eastAsia="Calibri" w:hAnsi="Adobe Arabic" w:cs="Adobe Arabic"/>
                  <w:color w:val="0D0D0D" w:themeColor="text1" w:themeTint="F2"/>
                  <w:sz w:val="32"/>
                  <w:szCs w:val="32"/>
                  <w:rtl/>
                  <w:lang w:bidi="ar-EG"/>
                </w:rPr>
                <w:t>الذكاء الاصطناعي</w:t>
              </w:r>
            </w:hyperlink>
            <w:r>
              <w:rPr>
                <w:rFonts w:ascii="Adobe Arabic" w:eastAsia="Calibri" w:hAnsi="Adobe Arabic" w:cs="Adobe Arabic" w:hint="cs"/>
                <w:color w:val="0D0D0D" w:themeColor="text1" w:themeTint="F2"/>
                <w:sz w:val="32"/>
                <w:szCs w:val="32"/>
                <w:rtl/>
                <w:lang w:bidi="ar-EG"/>
              </w:rPr>
              <w:t>.</w:t>
            </w:r>
          </w:p>
          <w:p w14:paraId="0CF29EDD" w14:textId="77777777" w:rsidR="006B59BE"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القيادة بالسيناريوهات المستقبلية</w:t>
            </w:r>
            <w:r w:rsidRPr="006B59BE">
              <w:rPr>
                <w:rFonts w:ascii="Adobe Arabic" w:eastAsia="Calibri" w:hAnsi="Adobe Arabic" w:cs="Adobe Arabic" w:hint="cs"/>
                <w:color w:val="0D0D0D" w:themeColor="text1" w:themeTint="F2"/>
                <w:sz w:val="32"/>
                <w:szCs w:val="32"/>
                <w:rtl/>
                <w:lang w:bidi="ar-EG"/>
              </w:rPr>
              <w:t>.</w:t>
            </w:r>
          </w:p>
          <w:p w14:paraId="5EA29251" w14:textId="6B99390C" w:rsidR="00F01FA2" w:rsidRPr="006B59BE" w:rsidRDefault="006B59BE"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6B59BE">
              <w:rPr>
                <w:rFonts w:ascii="Adobe Arabic" w:eastAsia="Calibri" w:hAnsi="Adobe Arabic" w:cs="Adobe Arabic"/>
                <w:color w:val="0D0D0D" w:themeColor="text1" w:themeTint="F2"/>
                <w:sz w:val="32"/>
                <w:szCs w:val="32"/>
                <w:rtl/>
                <w:lang w:bidi="ar-EG"/>
              </w:rPr>
              <w:t>بناء رؤية استراتيجية طويلة المدى</w:t>
            </w:r>
            <w:r w:rsidRPr="006B59BE">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6DFEA125"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5C78EBDF"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25FDA55A"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0EBD3149"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0B186ADB" w14:textId="77777777" w:rsidR="00F01FA2" w:rsidRPr="006B59BE"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42C802EA"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DA9F7F5"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w:t xml:space="preserve">أهداف الجلسةمحاور الجلسةعند الانتهاء من تنفيذ أنشطة هذه الجلسة التدريبية، سيتمكّن المشاركون من:فهم مفهوم القيادة المستقبلية ومهاراتها الأساسية.اكتساب أدوات استشراف المستقبل وتحليل الاتجاهات العالمية.إتقان منهجية بناء السيناريوهات المستقبلية واستخدامها في التخطيط الاستراتيجي.تطوير مهارات قراءة مستقبل </w:t>
      </w:r>
      <w:hyperlink r:id="rId627">
        <w:r>
          <w:rPr>
            <w:rStyle w:val="Hyperlink"/>
            <w:rFonts w:cs="PT Bold Heading"/>
            <w:noProof/>
            <w:sz w:val="52"/>
            <w:szCs w:val="56"/>
            <w:rtl/>
          </w:rPr>
          <w:t>الذكاء الاصطناعي</w:t>
        </w:r>
      </w:hyperlink>
      <w:r>
        <w:rPr>
          <w:rFonts w:cs="PT Bold Heading"/>
          <w:noProof/>
          <w:sz w:val="52"/>
          <w:szCs w:val="56"/>
          <w:rtl/>
        </w:rPr>
        <w:t xml:space="preserve"> وتأثيره على المنظّمات.اكتساب القدرة على صياغة رؤية </w:t>
      </w:r>
      <w:r>
        <w:rPr>
          <w:rFonts w:cs="PT Bold Heading"/>
          <w:noProof/>
          <w:sz w:val="52"/>
          <w:szCs w:val="56"/>
          <w:rtl/>
        </w:rPr>
        <w:lastRenderedPageBreak/>
        <w:t xml:space="preserve">استراتيجية طويلة المدى تستجيب للمتغيّرات المستقبلية.نشاط عصف ذهني.مهارات استشراف المستقبل للقادة.قراءة الاتجاهات العالمية في </w:t>
      </w:r>
      <w:hyperlink r:id="rId628">
        <w:r>
          <w:rPr>
            <w:rStyle w:val="Hyperlink"/>
            <w:rFonts w:cs="PT Bold Heading"/>
            <w:noProof/>
            <w:sz w:val="52"/>
            <w:szCs w:val="56"/>
            <w:rtl/>
          </w:rPr>
          <w:t>الذكاء الاصطناعي</w:t>
        </w:r>
      </w:hyperlink>
      <w:r>
        <w:rPr>
          <w:rFonts w:cs="PT Bold Heading"/>
          <w:noProof/>
          <w:sz w:val="52"/>
          <w:szCs w:val="56"/>
          <w:rtl/>
        </w:rPr>
        <w:t xml:space="preserve">.القيادة بالسيناريوهات المستقبلية.بناء رؤية استراتيجية طويلة المدى.نشاط تدريبي.التقويم.اليوم الخامسالجلسة الأولىالقائد المستقبلي واستشراف الاتجاهاتأهداف الجلسةمحاور الجلسةعند الانتهاء من تنفيذ أنشطة هذه الجلسة التدريبية، سيتمكّن المشاركون من:فهم مفهوم القيادة المستقبلية ومهاراتها الأساسية.اكتساب أدوات استشراف المستقبل وتحليل الاتجاهات </w:t>
      </w:r>
      <w:r>
        <w:rPr>
          <w:rFonts w:cs="PT Bold Heading"/>
          <w:noProof/>
          <w:sz w:val="52"/>
          <w:szCs w:val="56"/>
          <w:rtl/>
        </w:rPr>
        <w:lastRenderedPageBreak/>
        <w:t xml:space="preserve">العالمية.إتقان منهجية بناء السيناريوهات المستقبلية واستخدامها في التخطيط الاستراتيجي.تطوير مهارات قراءة مستقبل </w:t>
      </w:r>
      <w:hyperlink r:id="rId629">
        <w:r>
          <w:rPr>
            <w:rStyle w:val="Hyperlink"/>
            <w:rFonts w:cs="PT Bold Heading"/>
            <w:noProof/>
            <w:sz w:val="52"/>
            <w:szCs w:val="56"/>
            <w:rtl/>
          </w:rPr>
          <w:t>الذكاء الاصطناعي</w:t>
        </w:r>
      </w:hyperlink>
      <w:r>
        <w:rPr>
          <w:rFonts w:cs="PT Bold Heading"/>
          <w:noProof/>
          <w:sz w:val="52"/>
          <w:szCs w:val="56"/>
          <w:rtl/>
        </w:rPr>
        <w:t xml:space="preserve"> وتأثيره على المنظّمات.اكتساب القدرة على صياغة رؤية استراتيجية طويلة المدى تستجيب للمتغيّرات المستقبلية.نشاط عصف ذهني.مهارات استشراف المستقبل للقادة.قراءة الاتجاهات العالمية في </w:t>
      </w:r>
      <w:hyperlink r:id="rId630">
        <w:r>
          <w:rPr>
            <w:rStyle w:val="Hyperlink"/>
            <w:rFonts w:cs="PT Bold Heading"/>
            <w:noProof/>
            <w:sz w:val="52"/>
            <w:szCs w:val="56"/>
            <w:rtl/>
          </w:rPr>
          <w:t>الذكاء الاصطناعي</w:t>
        </w:r>
      </w:hyperlink>
      <w:r>
        <w:rPr>
          <w:rFonts w:cs="PT Bold Heading"/>
          <w:noProof/>
          <w:sz w:val="52"/>
          <w:szCs w:val="56"/>
          <w:rtl/>
        </w:rPr>
        <w:t>.القيادة بالسيناريوهات المستقبلية.بناء رؤية استراتيجية طويلة المدى.نشاط تدريبي.التقويم.اليوم الخامسالجلسة الأولىالقائد المستقبلي واستشراف الاتجاهات</w:t>
      </w:r>
    </w:p>
    <w:p w14:paraId="6C9A2B9F" w14:textId="77777777" w:rsidR="00691535" w:rsidRDefault="00691535" w:rsidP="00691535">
      <w:pPr>
        <w:bidi w:val="0"/>
        <w:rPr>
          <w:rFonts w:asciiTheme="majorBidi" w:hAnsiTheme="majorBidi" w:cstheme="majorBidi"/>
          <w:szCs w:val="28"/>
          <w:lang w:bidi="ar-SY"/>
        </w:rPr>
      </w:pPr>
    </w:p>
    <w:p w14:paraId="718866BF" w14:textId="77777777" w:rsidR="00691535" w:rsidRDefault="00691535" w:rsidP="00691535">
      <w:pPr>
        <w:spacing w:line="240" w:lineRule="auto"/>
        <w:jc w:val="center"/>
        <w:rPr>
          <w:rFonts w:cs="PT Bold Heading"/>
          <w:sz w:val="52"/>
          <w:szCs w:val="56"/>
          <w:rtl/>
        </w:rPr>
      </w:pPr>
    </w:p>
    <w:p w14:paraId="18DAB47C" w14:textId="77777777" w:rsidR="00691535" w:rsidRDefault="00691535" w:rsidP="00691535">
      <w:pPr>
        <w:pStyle w:val="a5"/>
        <w:spacing w:line="256" w:lineRule="auto"/>
        <w:rPr>
          <w:rFonts w:ascii="Adobe Arabic" w:hAnsi="Adobe Arabic" w:cs="Adobe Arabic"/>
          <w:b/>
          <w:bCs/>
          <w:color w:val="002060"/>
          <w:sz w:val="48"/>
          <w:szCs w:val="36"/>
          <w:rtl/>
        </w:rPr>
      </w:pPr>
    </w:p>
    <w:p w14:paraId="194ABFB5" w14:textId="77777777" w:rsidR="00691535" w:rsidRDefault="00691535" w:rsidP="00691535">
      <w:pPr>
        <w:pStyle w:val="a5"/>
        <w:spacing w:after="0" w:line="276" w:lineRule="auto"/>
        <w:rPr>
          <w:rFonts w:ascii="Adobe Arabic" w:hAnsi="Adobe Arabic" w:cs="Adobe Arabic"/>
          <w:b/>
          <w:bCs/>
          <w:color w:val="002060"/>
          <w:sz w:val="48"/>
          <w:szCs w:val="36"/>
          <w:rtl/>
          <w:lang w:bidi="ar-EG"/>
        </w:rPr>
      </w:pPr>
    </w:p>
    <w:p w14:paraId="63A9413E" w14:textId="77777777" w:rsidR="00691535" w:rsidRDefault="00691535" w:rsidP="00691535">
      <w:pPr>
        <w:pStyle w:val="a5"/>
        <w:spacing w:line="360" w:lineRule="auto"/>
        <w:rPr>
          <w:rFonts w:ascii="Adobe Arabic" w:hAnsi="Adobe Arabic" w:cs="Adobe Arabic"/>
          <w:b/>
          <w:bCs/>
          <w:color w:val="002060"/>
          <w:sz w:val="48"/>
          <w:szCs w:val="36"/>
          <w:rtl/>
        </w:rPr>
      </w:pPr>
    </w:p>
    <w:p w14:paraId="6F38D418" w14:textId="77777777" w:rsidR="00C0289F" w:rsidRPr="00F01FA2" w:rsidRDefault="00F9007F" w:rsidP="00F01FA2">
      <w:pPr>
        <w:bidi w:val="0"/>
        <w:spacing w:after="160" w:line="254" w:lineRule="auto"/>
        <w:jc w:val="left"/>
        <w:rPr>
          <w:rFonts w:cs="PT Bold Heading"/>
          <w:sz w:val="52"/>
          <w:szCs w:val="56"/>
          <w:rtl/>
        </w:rPr>
      </w:pPr>
      <w:r>
        <w:rPr>
          <w:rFonts w:cs="PT Bold Heading" w:hint="cs"/>
          <w:sz w:val="52"/>
          <w:szCs w:val="56"/>
          <w:rtl/>
        </w:rPr>
        <w:t xml:space="preserve"> </w:t>
      </w:r>
      <w:r w:rsidR="00691535">
        <w:rPr>
          <w:rFonts w:cs="PT Bold Heading" w:hint="cs"/>
          <w:sz w:val="52"/>
          <w:szCs w:val="56"/>
          <w:rtl/>
        </w:rPr>
        <w:br w:type="page"/>
      </w:r>
    </w:p>
    <w:p w14:paraId="2D44ADB4" w14:textId="0F169D2F" w:rsidR="004F50BE" w:rsidRDefault="004F50BE" w:rsidP="006B59BE">
      <w:pPr>
        <w:rPr>
          <w:rFonts w:ascii="Sakkal Majalla" w:hAnsi="Sakkal Majalla"/>
          <w:b/>
          <w:bCs/>
          <w:color w:val="FF0000"/>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7198DEED" wp14:editId="10AD158C">
                <wp:extent cx="5711825" cy="748003"/>
                <wp:effectExtent l="0" t="0" r="22225" b="14605"/>
                <wp:docPr id="1063"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064" name="مجموعة 881967268"/>
                        <wpg:cNvGrpSpPr/>
                        <wpg:grpSpPr>
                          <a:xfrm>
                            <a:off x="0" y="159523"/>
                            <a:ext cx="5711825" cy="588477"/>
                            <a:chOff x="0" y="159448"/>
                            <a:chExt cx="6312597" cy="652243"/>
                          </a:xfrm>
                        </wpg:grpSpPr>
                        <wps:wsp>
                          <wps:cNvPr id="1065"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6" name="مربع نص 2043426344"/>
                          <wps:cNvSpPr txBox="1"/>
                          <wps:spPr>
                            <a:xfrm>
                              <a:off x="817519" y="159448"/>
                              <a:ext cx="2073788" cy="453954"/>
                            </a:xfrm>
                            <a:prstGeom prst="rect">
                              <a:avLst/>
                            </a:prstGeom>
                            <a:noFill/>
                          </wps:spPr>
                          <wps:txbx>
                            <w:txbxContent>
                              <w:p w14:paraId="3EC8AB8E" w14:textId="77777777" w:rsidR="004F50BE" w:rsidRPr="00724F18" w:rsidRDefault="004F50BE" w:rsidP="004F50BE">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067"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068" name="Picture 1068" descr="Light bulb "/>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198DEED" id="_x0000_s3405"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">
                <v:group id="مجموعة 881967268" o:spid="_x0000_s3406"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roundrect id="مستطيل مستدير الزوايا 769901" o:spid="_x0000_s3407"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" fillcolor="#168489" strokecolor="#168489" strokeweight="1pt">
                    <v:stroke joinstyle="miter"/>
                  </v:roundrect>
                  <v:shape id="مربع نص 2043426344" o:spid="_x0000_s3408"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" filled="f" stroked="f">
                    <v:textbox style="mso-fit-shape-to-text:t">
                      <w:txbxContent>
                        <w:p w14:paraId="3EC8AB8E" w14:textId="77777777" w:rsidR="004F50BE" w:rsidRPr="00724F18" w:rsidRDefault="004F50BE" w:rsidP="004F50BE">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3409"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" fillcolor="#168489" strokecolor="#168489" strokeweight="1pt">
                    <v:stroke joinstyle="miter"/>
                  </v:roundrect>
                </v:group>
                <v:shape id="Picture 1068" o:spid="_x0000_s3410"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">
                  <v:imagedata r:id="rId87" o:title="Light bulb "/>
                </v:shape>
                <w10:anchorlock/>
              </v:group>
            </w:pict>
          </mc:Fallback>
        </mc:AlternateContent>
      </w:r>
    </w:p>
    <w:p w14:paraId="3C828FB1" w14:textId="77777777" w:rsidR="006B59BE" w:rsidRPr="00F05BBF" w:rsidRDefault="006B59BE" w:rsidP="004F50BE">
      <w:pPr>
        <w:rPr>
          <w:rtl/>
        </w:rPr>
      </w:pPr>
      <w:r w:rsidRPr="00F05BBF">
        <w:rPr>
          <w:rtl/>
        </w:rPr>
        <w:t>مرحباً بكم في اليوم الخامس من دورتنا التدريبية، واليوم سنتناول موضوعاً حيوياً وهو "القائد المستقبلي واستشراف الاتجاهات". في عالم يتّسم بالتغيير المتسارع والتحوّلات الجذرية، لم تعد القيادة التقليدية كافية للتعامل مع تحدّيات المستقبل. أصبح من الضروري أن يمتلك القادة قدرات استثنائية على استشراف المستقبل وقراءة الاتجاهات العالمية وبناء استراتيجيات مرنة تستجيب للتغيّرات المحتملة.</w:t>
      </w:r>
    </w:p>
    <w:p w14:paraId="77CF4C93" w14:textId="77777777" w:rsidR="006B59BE" w:rsidRPr="00F05BBF" w:rsidRDefault="006B59BE" w:rsidP="004F50BE">
      <w:pPr>
        <w:rPr>
          <w:rtl/>
        </w:rPr>
      </w:pPr>
      <w:r w:rsidRPr="00F05BBF">
        <w:rPr>
          <w:rtl/>
        </w:rPr>
        <w:t>خلال هذه الجلسة، سنتعرّف على مهارات القيادة المستقبلية، وكيفية استشراف التوجّهات العالمية، وبناء السيناريوهات المستقبلية، وتطوير رؤى استراتيجية طويلة المدى تضمن استدامة المؤسّسات في ظلّ التحدّيات المتنامية.</w:t>
      </w:r>
    </w:p>
    <w:p w14:paraId="66B9AB18" w14:textId="77777777" w:rsidR="006B59BE" w:rsidRDefault="006B59BE" w:rsidP="004F50BE">
      <w:pPr>
        <w:rPr>
          <w:rtl/>
        </w:rPr>
      </w:pPr>
    </w:p>
    <w:p w14:paraId="0D25A176" w14:textId="77777777" w:rsidR="004F50BE" w:rsidRDefault="004F50BE" w:rsidP="004F50BE">
      <w:pPr>
        <w:rPr>
          <w:rtl/>
        </w:rPr>
      </w:pPr>
    </w:p>
    <w:p w14:paraId="2F91163B" w14:textId="77777777" w:rsidR="004F50BE" w:rsidRDefault="004F50BE" w:rsidP="004F50BE">
      <w:pPr>
        <w:rPr>
          <w:rtl/>
        </w:rPr>
      </w:pPr>
    </w:p>
    <w:p w14:paraId="081C7C7D" w14:textId="77777777" w:rsidR="004F50BE" w:rsidRDefault="004F50BE" w:rsidP="004F50BE">
      <w:pPr>
        <w:rPr>
          <w:rtl/>
        </w:rPr>
      </w:pPr>
    </w:p>
    <w:p w14:paraId="094D2E59" w14:textId="70F7C55A" w:rsidR="004F50BE" w:rsidRDefault="004F50BE" w:rsidP="004F50BE">
      <w:pPr>
        <w:jc w:val="center"/>
        <w:rPr>
          <w:rtl/>
        </w:rPr>
      </w:pPr>
      <w:r>
        <w:rPr>
          <w:noProof/>
        </w:rPr>
        <w:drawing>
          <wp:inline distT="0" distB="0" distL="0" distR="0" wp14:anchorId="6C5AF04C" wp14:editId="77C1954F">
            <wp:extent cx="1318152" cy="1272784"/>
            <wp:effectExtent l="0" t="0" r="0" b="381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4C923574" w14:textId="77777777" w:rsidR="004F50BE" w:rsidRDefault="004F50BE" w:rsidP="004F50BE">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05BF820F" wp14:editId="1EED3252">
                <wp:extent cx="5537836" cy="992761"/>
                <wp:effectExtent l="0" t="0" r="0" b="0"/>
                <wp:docPr id="1070"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071" name="Group 1071"/>
                        <wpg:cNvGrpSpPr/>
                        <wpg:grpSpPr>
                          <a:xfrm>
                            <a:off x="1" y="0"/>
                            <a:ext cx="5537836" cy="992761"/>
                            <a:chOff x="0" y="0"/>
                            <a:chExt cx="5538027" cy="992804"/>
                          </a:xfrm>
                        </wpg:grpSpPr>
                        <wps:wsp>
                          <wps:cNvPr id="1072" name="TextBox 4"/>
                          <wps:cNvSpPr txBox="1"/>
                          <wps:spPr>
                            <a:xfrm>
                              <a:off x="4688958" y="456229"/>
                              <a:ext cx="849069" cy="536575"/>
                            </a:xfrm>
                            <a:prstGeom prst="rect">
                              <a:avLst/>
                            </a:prstGeom>
                            <a:noFill/>
                          </wps:spPr>
                          <wps:txbx>
                            <w:txbxContent>
                              <w:p w14:paraId="188ABF2E" w14:textId="77777777" w:rsidR="004F50BE" w:rsidRDefault="004F50BE" w:rsidP="004F50BE">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073" name="Rectangle: Rounded Corners 1073"/>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74" name="TextBox 7"/>
                          <wps:cNvSpPr txBox="1"/>
                          <wps:spPr>
                            <a:xfrm>
                              <a:off x="0" y="203938"/>
                              <a:ext cx="4493415" cy="536598"/>
                            </a:xfrm>
                            <a:prstGeom prst="rect">
                              <a:avLst/>
                            </a:prstGeom>
                            <a:noFill/>
                          </wps:spPr>
                          <wps:txbx>
                            <w:txbxContent>
                              <w:p w14:paraId="133E7DDD" w14:textId="77777777" w:rsidR="004F50BE" w:rsidRDefault="004F50BE" w:rsidP="004F50BE">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075" name="Picture 1075" descr="Brainstorming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05BF820F" id="_x0000_s3411"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">
                <v:group id="Group 1071" o:spid="_x0000_s3412"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">
                  <v:shape id="TextBox 4" o:spid="_x0000_s3413"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" filled="f" stroked="f">
                    <v:textbox style="mso-fit-shape-to-text:t">
                      <w:txbxContent>
                        <w:p w14:paraId="188ABF2E" w14:textId="77777777" w:rsidR="004F50BE" w:rsidRDefault="004F50BE" w:rsidP="004F50BE">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073" o:spid="_x0000_s3414"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" fillcolor="#168489" stroked="f" strokeweight="1pt">
                    <v:stroke joinstyle="miter"/>
                  </v:roundrect>
                  <v:shape id="TextBox 7" o:spid="_x0000_s3415"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" filled="f" stroked="f">
                    <v:textbox style="mso-fit-shape-to-text:t">
                      <w:txbxContent>
                        <w:p w14:paraId="133E7DDD" w14:textId="77777777" w:rsidR="004F50BE" w:rsidRDefault="004F50BE" w:rsidP="004F50BE">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075" o:spid="_x0000_s3416"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">
                  <v:imagedata r:id="rId91" o:title="Brainstorming "/>
                </v:shape>
                <w10:anchorlock/>
              </v:group>
            </w:pict>
          </mc:Fallback>
        </mc:AlternateContent>
      </w:r>
    </w:p>
    <w:p w14:paraId="201991F6" w14:textId="5F7B5745" w:rsidR="004F50BE" w:rsidRDefault="004F50BE" w:rsidP="004F50BE">
      <w:pPr>
        <w:rPr>
          <w:rtl/>
        </w:rPr>
      </w:pPr>
      <w:r w:rsidRPr="00E67690">
        <w:rPr>
          <w:noProof/>
          <w:sz w:val="34"/>
        </w:rPr>
        <w:drawing>
          <wp:anchor distT="0" distB="0" distL="114300" distR="114300" simplePos="0" relativeHeight="252838912" behindDoc="0" locked="0" layoutInCell="1" allowOverlap="1" wp14:anchorId="0CB04876" wp14:editId="61D89415">
            <wp:simplePos x="0" y="0"/>
            <wp:positionH relativeFrom="margin">
              <wp:align>right</wp:align>
            </wp:positionH>
            <wp:positionV relativeFrom="paragraph">
              <wp:posOffset>11801</wp:posOffset>
            </wp:positionV>
            <wp:extent cx="457200" cy="457200"/>
            <wp:effectExtent l="0" t="0" r="0" b="0"/>
            <wp:wrapSquare wrapText="bothSides"/>
            <wp:docPr id="1076" name="Picture 1076"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F05BBF">
        <w:rPr>
          <w:rtl/>
        </w:rPr>
        <w:t>كيف تتوقّعون أن يكون شكل القيادة والعمل في مؤسّساتكم بعد 5 سنوات؟</w:t>
      </w:r>
    </w:p>
    <w:p w14:paraId="0906BA96" w14:textId="56A9CA4A" w:rsidR="004F50BE" w:rsidRDefault="00D55D9B" w:rsidP="00D55D9B">
      <w:pPr>
        <w:ind w:left="-897"/>
        <w:jc w:val="center"/>
        <w:rPr>
          <w:noProof/>
        </w:rPr>
      </w:pPr>
      <w:r>
        <w:rPr>
          <w:noProof/>
        </w:rPr>
        <mc:AlternateContent>
          <mc:Choice Requires="wps">
            <w:drawing>
              <wp:inline distT="0" distB="0" distL="0" distR="0" wp14:anchorId="4AC269F3" wp14:editId="0EF6282F">
                <wp:extent cx="6709410" cy="5911850"/>
                <wp:effectExtent l="0" t="0" r="15240" b="12700"/>
                <wp:docPr id="71688302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09410" cy="5911850"/>
                        </a:xfrm>
                        <a:prstGeom prst="roundRect">
                          <a:avLst>
                            <a:gd name="adj" fmla="val 16667"/>
                          </a:avLst>
                        </a:prstGeom>
                        <a:solidFill>
                          <a:srgbClr val="EAF4E4"/>
                        </a:solidFill>
                        <a:ln w="12700">
                          <a:solidFill>
                            <a:schemeClr val="accent6"/>
                          </a:solidFill>
                          <a:miter lim="800000"/>
                          <a:headEnd/>
                          <a:tailEnd/>
                        </a:ln>
                      </wps:spPr>
                      <wps:txbx>
                        <w:txbxContent>
                          <w:p w14:paraId="7180037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7123F7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21920C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90B51C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24C1C7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CED331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2CE9B4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B26DD8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D0DB13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153E8F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B1D13E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590C23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D78385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815179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C372DD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BE5474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5EB2F0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A78E68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B30BCF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7CDDCD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F9E1C2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FAA6A7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7C34BD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A40830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7F008F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E95197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8FFB2DD" w14:textId="77777777" w:rsidR="00D55D9B" w:rsidRDefault="00D55D9B" w:rsidP="00D55D9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4AC269F3" id="_x0000_s3417" style="width:528.3pt;height:46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" fillcolor="#eaf4e4" strokecolor="#70ad47 [3209]" strokeweight="1pt">
                <v:stroke joinstyle="miter"/>
                <v:textbox inset="0,3mm,0">
                  <w:txbxContent>
                    <w:p w14:paraId="7180037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7123F7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21920C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90B51C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24C1C7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CED331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2CE9B4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B26DD8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D0DB13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153E8F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B1D13E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590C23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D78385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815179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C372DD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BE5474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5EB2F0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A78E68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B30BCF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7CDDCD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F9E1C2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FAA6A7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7C34BD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A40830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7F008F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E95197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8FFB2DD" w14:textId="77777777" w:rsidR="00D55D9B" w:rsidRDefault="00D55D9B" w:rsidP="00D55D9B">
                      <w:pPr>
                        <w:jc w:val="center"/>
                        <w:rPr>
                          <w:sz w:val="22"/>
                          <w:szCs w:val="28"/>
                          <w:rtl/>
                          <w:lang w:bidi="ar-SY"/>
                        </w:rPr>
                      </w:pPr>
                    </w:p>
                  </w:txbxContent>
                </v:textbox>
                <w10:anchorlock/>
              </v:roundrect>
            </w:pict>
          </mc:Fallback>
        </mc:AlternateContent>
      </w:r>
    </w:p>
    <w:p w14:paraId="6230D09A" w14:textId="77777777" w:rsidR="004F50BE" w:rsidRPr="00C675B1" w:rsidRDefault="004F50BE" w:rsidP="004F50BE">
      <w:pPr>
        <w:jc w:val="center"/>
        <w:rPr>
          <w:rtl/>
        </w:rPr>
      </w:pPr>
      <w:r>
        <w:rPr>
          <w:noProof/>
        </w:rPr>
        <w:drawing>
          <wp:inline distT="0" distB="0" distL="0" distR="0" wp14:anchorId="1C30620E" wp14:editId="072E72B4">
            <wp:extent cx="1216025" cy="1216025"/>
            <wp:effectExtent l="0" t="0" r="0" b="0"/>
            <wp:docPr id="1079" name="Picture 1079"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1B7D1B83" w14:textId="79B8A214" w:rsidR="006B59BE" w:rsidRDefault="004F50BE" w:rsidP="006B59BE">
      <w:pPr>
        <w:rPr>
          <w:rFonts w:ascii="Sakkal Majalla" w:hAnsi="Sakkal Majalla"/>
          <w:sz w:val="32"/>
          <w:szCs w:val="32"/>
          <w:rtl/>
        </w:rPr>
      </w:pPr>
      <w:r w:rsidRPr="002A078C">
        <w:rPr>
          <w:rFonts w:ascii="Sakkal Majalla" w:hAnsi="Sakkal Majalla"/>
          <w:noProof/>
          <w:color w:val="002060"/>
          <w:sz w:val="34"/>
        </w:rPr>
        <w:lastRenderedPageBreak/>
        <mc:AlternateContent>
          <mc:Choice Requires="wpg">
            <w:drawing>
              <wp:inline distT="0" distB="0" distL="0" distR="0" wp14:anchorId="039C3A29" wp14:editId="2E8C51B7">
                <wp:extent cx="5731510" cy="895350"/>
                <wp:effectExtent l="0" t="0" r="21590" b="19050"/>
                <wp:docPr id="1054"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055"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056" name="مجموعة 39"/>
                        <wpg:cNvGrpSpPr/>
                        <wpg:grpSpPr>
                          <a:xfrm>
                            <a:off x="0" y="0"/>
                            <a:ext cx="5731510" cy="895350"/>
                            <a:chOff x="0" y="0"/>
                            <a:chExt cx="5878196" cy="918845"/>
                          </a:xfrm>
                        </wpg:grpSpPr>
                        <wpg:grpSp>
                          <wpg:cNvPr id="1057" name="مجموعة 40"/>
                          <wpg:cNvGrpSpPr/>
                          <wpg:grpSpPr>
                            <a:xfrm>
                              <a:off x="0" y="0"/>
                              <a:ext cx="5878196" cy="918845"/>
                              <a:chOff x="0" y="0"/>
                              <a:chExt cx="6240348" cy="919070"/>
                            </a:xfrm>
                          </wpg:grpSpPr>
                          <wpg:grpSp>
                            <wpg:cNvPr id="1058" name="مجموعة 41"/>
                            <wpg:cNvGrpSpPr/>
                            <wpg:grpSpPr>
                              <a:xfrm>
                                <a:off x="0" y="169208"/>
                                <a:ext cx="5433072" cy="580613"/>
                                <a:chOff x="0" y="169208"/>
                                <a:chExt cx="5433072" cy="580613"/>
                              </a:xfrm>
                            </wpg:grpSpPr>
                            <wps:wsp>
                              <wps:cNvPr id="1059"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060"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1"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062" name="مربع نص 41"/>
                          <wps:cNvSpPr txBox="1"/>
                          <wps:spPr>
                            <a:xfrm>
                              <a:off x="204484" y="257055"/>
                              <a:ext cx="4616071" cy="387740"/>
                            </a:xfrm>
                            <a:prstGeom prst="rect">
                              <a:avLst/>
                            </a:prstGeom>
                            <a:noFill/>
                          </wps:spPr>
                          <wps:txbx>
                            <w:txbxContent>
                              <w:p w14:paraId="69F40431" w14:textId="05F46A0B"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مهارات استشراف المستقبل للقادة</w:t>
                                </w:r>
                              </w:p>
                            </w:txbxContent>
                          </wps:txbx>
                          <wps:bodyPr wrap="square" rtlCol="1">
                            <a:spAutoFit/>
                          </wps:bodyPr>
                        </wps:wsp>
                      </wpg:grpSp>
                    </wpg:wgp>
                  </a:graphicData>
                </a:graphic>
              </wp:inline>
            </w:drawing>
          </mc:Choice>
          <mc:Fallback>
            <w:pict>
              <v:group w14:anchorId="039C3A29" id="_x0000_s3418"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">
                <v:shape id="صورة 38" o:spid="_x0000_s3419"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">
                  <v:imagedata r:id="rId95" o:title=""/>
                </v:shape>
                <v:group id="مجموعة 39" o:spid="_x0000_s3420"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">
                  <v:group id="مجموعة 40" o:spid="_x0000_s3421"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">
                    <v:group id="مجموعة 41" o:spid="_x0000_s3422"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شكل حر 42" o:spid="_x0000_s3423"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424"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" fillcolor="#168489" stroked="f" strokeweight="1pt">
                        <v:stroke joinstyle="miter"/>
                      </v:roundrect>
                    </v:group>
                    <v:oval id="شكل بيضاوي 44" o:spid="_x0000_s3425"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" filled="f" strokecolor="#a5a5a5 [2092]" strokeweight="1pt">
                      <v:stroke joinstyle="miter"/>
                    </v:oval>
                  </v:group>
                  <v:shape id="مربع نص 41" o:spid="_x0000_s3426"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" filled="f" stroked="f">
                    <v:textbox style="mso-fit-shape-to-text:t">
                      <w:txbxContent>
                        <w:p w14:paraId="69F40431" w14:textId="05F46A0B"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مهارات استشراف المستقبل للقادة</w:t>
                          </w:r>
                        </w:p>
                      </w:txbxContent>
                    </v:textbox>
                  </v:shape>
                </v:group>
                <w10:anchorlock/>
              </v:group>
            </w:pict>
          </mc:Fallback>
        </mc:AlternateContent>
      </w:r>
    </w:p>
    <w:p w14:paraId="5B501DEE" w14:textId="3D25CC0B" w:rsidR="006B59BE" w:rsidRPr="009F77D3" w:rsidRDefault="00722CCE" w:rsidP="009F77D3">
      <w:pPr>
        <w:pStyle w:val="ad"/>
        <w:rPr>
          <w:b w:val="0"/>
          <w:bCs/>
          <w:color w:val="168489"/>
          <w:rtl/>
        </w:rPr>
      </w:pPr>
      <w:r>
        <w:rPr>
          <w:noProof/>
        </w:rPr>
        <w:drawing>
          <wp:anchor distT="0" distB="0" distL="114300" distR="114300" simplePos="0" relativeHeight="252966912" behindDoc="0" locked="0" layoutInCell="1" allowOverlap="1" wp14:anchorId="0A649892" wp14:editId="6E119C0F">
            <wp:simplePos x="0" y="0"/>
            <wp:positionH relativeFrom="margin">
              <wp:align>left</wp:align>
            </wp:positionH>
            <wp:positionV relativeFrom="paragraph">
              <wp:posOffset>326434</wp:posOffset>
            </wp:positionV>
            <wp:extent cx="1223010" cy="1223010"/>
            <wp:effectExtent l="0" t="0" r="0" b="0"/>
            <wp:wrapSquare wrapText="bothSides"/>
            <wp:docPr id="1973968659" name="Picture 1973968659" descr="Busines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Business "/>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9F77D3">
        <w:rPr>
          <w:b w:val="0"/>
          <w:bCs/>
          <w:color w:val="168489"/>
          <w:rtl/>
        </w:rPr>
        <w:t>ماهي</w:t>
      </w:r>
      <w:r w:rsidR="006B59BE" w:rsidRPr="009F77D3">
        <w:rPr>
          <w:rFonts w:hint="cs"/>
          <w:b w:val="0"/>
          <w:bCs/>
          <w:color w:val="168489"/>
          <w:rtl/>
        </w:rPr>
        <w:t>ّ</w:t>
      </w:r>
      <w:r w:rsidR="006B59BE" w:rsidRPr="009F77D3">
        <w:rPr>
          <w:b w:val="0"/>
          <w:bCs/>
          <w:color w:val="168489"/>
          <w:rtl/>
        </w:rPr>
        <w:t>ة القيادة المستقبلية</w:t>
      </w:r>
      <w:r w:rsidRPr="00722CCE">
        <w:t xml:space="preserve"> </w:t>
      </w:r>
    </w:p>
    <w:p w14:paraId="2B991E63" w14:textId="77777777" w:rsidR="006B59BE" w:rsidRPr="00F05BBF" w:rsidRDefault="006B59BE" w:rsidP="004F50BE">
      <w:pPr>
        <w:rPr>
          <w:rtl/>
        </w:rPr>
      </w:pPr>
      <w:r w:rsidRPr="00F05BBF">
        <w:rPr>
          <w:rtl/>
        </w:rPr>
        <w:t>القيادة المستقبلية هي نموذج قيادي يتجاوز التركيز على التحدّيات الآنية ليشمل استشراف المستقبل والاستعداد للتغيّرات المحتملة. يتميّز القائد المستقبلي بقدرته على التفكير النظمي والاستراتيجي، ورؤية الصورة الشاملة مع إدراك التفاصيل الدقيقة.</w:t>
      </w:r>
    </w:p>
    <w:p w14:paraId="2C2F7729" w14:textId="77777777" w:rsidR="006B59BE" w:rsidRPr="00F05BBF" w:rsidRDefault="006B59BE" w:rsidP="004F50BE">
      <w:pPr>
        <w:rPr>
          <w:rtl/>
        </w:rPr>
      </w:pPr>
      <w:r w:rsidRPr="00F05BBF">
        <w:rPr>
          <w:rtl/>
        </w:rPr>
        <w:t>كما قال بيتر دراكر، أحد روّاد علم الإدارة الحديثة: "أفضل طريقة للتنبّؤ بالمستقبل هي صناعته." وهذا يلخّص جوهر القيادة المستقبلية - ليس فقط توقّع التغييرات، بل المساهمة الفاعلة في تشكيلها.</w:t>
      </w:r>
    </w:p>
    <w:p w14:paraId="33FB2667" w14:textId="77777777" w:rsidR="006B59BE" w:rsidRDefault="006B59BE" w:rsidP="009F77D3">
      <w:pPr>
        <w:pStyle w:val="ad"/>
        <w:rPr>
          <w:b w:val="0"/>
          <w:bCs/>
          <w:color w:val="168489"/>
          <w:rtl/>
        </w:rPr>
      </w:pPr>
      <w:r w:rsidRPr="009F77D3">
        <w:rPr>
          <w:b w:val="0"/>
          <w:bCs/>
          <w:color w:val="168489"/>
          <w:rtl/>
        </w:rPr>
        <w:t>المهارات الأساسية للقائد المستقبلي:</w:t>
      </w:r>
    </w:p>
    <w:p w14:paraId="7F3223A4" w14:textId="76D913FD" w:rsidR="00722CCE" w:rsidRPr="009F77D3" w:rsidRDefault="00722CCE" w:rsidP="00722CCE">
      <w:pPr>
        <w:pStyle w:val="ad"/>
        <w:bidi w:val="0"/>
        <w:rPr>
          <w:b w:val="0"/>
          <w:bCs/>
          <w:color w:val="168489"/>
          <w:rtl/>
        </w:rPr>
      </w:pPr>
      <w:r w:rsidRPr="00722CCE">
        <w:rPr>
          <w:b w:val="0"/>
          <w:bCs/>
          <w:noProof/>
          <w:color w:val="168489"/>
        </w:rPr>
        <mc:AlternateContent>
          <mc:Choice Requires="wpg">
            <w:drawing>
              <wp:inline distT="0" distB="0" distL="0" distR="0" wp14:anchorId="00E0C32E" wp14:editId="5106D819">
                <wp:extent cx="5753736" cy="1554022"/>
                <wp:effectExtent l="0" t="0" r="0" b="27305"/>
                <wp:docPr id="1973968661" name="Group 8"/>
                <wp:cNvGraphicFramePr/>
                <a:graphic xmlns:a="http://schemas.openxmlformats.org/drawingml/2006/main">
                  <a:graphicData uri="http://schemas.microsoft.com/office/word/2010/wordprocessingGroup">
                    <wpg:wgp>
                      <wpg:cNvGrpSpPr/>
                      <wpg:grpSpPr>
                        <a:xfrm>
                          <a:off x="0" y="0"/>
                          <a:ext cx="5753736" cy="1554022"/>
                          <a:chOff x="0" y="0"/>
                          <a:chExt cx="5753736" cy="1554022"/>
                        </a:xfrm>
                      </wpg:grpSpPr>
                      <wpg:grpSp>
                        <wpg:cNvPr id="1973968662" name="مجموعة 88"/>
                        <wpg:cNvGrpSpPr/>
                        <wpg:grpSpPr>
                          <a:xfrm>
                            <a:off x="0" y="46949"/>
                            <a:ext cx="1115666" cy="1507073"/>
                            <a:chOff x="0" y="46949"/>
                            <a:chExt cx="1390650" cy="1878706"/>
                          </a:xfrm>
                        </wpg:grpSpPr>
                        <wpg:grpSp>
                          <wpg:cNvPr id="1973968663" name="مجموعة 89"/>
                          <wpg:cNvGrpSpPr/>
                          <wpg:grpSpPr>
                            <a:xfrm>
                              <a:off x="0" y="46949"/>
                              <a:ext cx="1390650" cy="1878706"/>
                              <a:chOff x="0" y="46949"/>
                              <a:chExt cx="1390650" cy="1878706"/>
                            </a:xfrm>
                          </wpg:grpSpPr>
                          <wps:wsp>
                            <wps:cNvPr id="1973968664" name="شكل بيضاوي 91"/>
                            <wps:cNvSpPr/>
                            <wps:spPr>
                              <a:xfrm>
                                <a:off x="311249" y="4694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665" name="شكل حر: شكل 92"/>
                            <wps:cNvSpPr/>
                            <wps:spPr>
                              <a:xfrm>
                                <a:off x="0" y="253354"/>
                                <a:ext cx="1390650" cy="1672301"/>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666" name="مربع نص 29"/>
                          <wps:cNvSpPr txBox="1"/>
                          <wps:spPr>
                            <a:xfrm>
                              <a:off x="94563" y="1032092"/>
                              <a:ext cx="1177769" cy="820083"/>
                            </a:xfrm>
                            <a:prstGeom prst="rect">
                              <a:avLst/>
                            </a:prstGeom>
                            <a:noFill/>
                          </wps:spPr>
                          <wps:txbx>
                            <w:txbxContent>
                              <w:p w14:paraId="1FEA0CCB" w14:textId="405590EA"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التفكير التصميمي</w:t>
                                </w:r>
                              </w:p>
                            </w:txbxContent>
                          </wps:txbx>
                          <wps:bodyPr wrap="square" rtlCol="1">
                            <a:spAutoFit/>
                          </wps:bodyPr>
                        </wps:wsp>
                      </wpg:grpSp>
                      <wps:wsp>
                        <wps:cNvPr id="1973968667" name="TextBox 6"/>
                        <wps:cNvSpPr txBox="1"/>
                        <wps:spPr>
                          <a:xfrm>
                            <a:off x="260082" y="0"/>
                            <a:ext cx="594995" cy="661670"/>
                          </a:xfrm>
                          <a:prstGeom prst="rect">
                            <a:avLst/>
                          </a:prstGeom>
                          <a:noFill/>
                        </wps:spPr>
                        <wps:txbx>
                          <w:txbxContent>
                            <w:p w14:paraId="309F6CDC"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wps:txbx>
                        <wps:bodyPr wrap="none" rtlCol="0">
                          <a:spAutoFit/>
                        </wps:bodyPr>
                      </wps:wsp>
                      <wpg:grpSp>
                        <wpg:cNvPr id="1973968668" name="Group 1973968668"/>
                        <wpg:cNvGrpSpPr/>
                        <wpg:grpSpPr>
                          <a:xfrm>
                            <a:off x="1140030" y="0"/>
                            <a:ext cx="4613706" cy="1554017"/>
                            <a:chOff x="1140030" y="0"/>
                            <a:chExt cx="4613706" cy="1554017"/>
                          </a:xfrm>
                        </wpg:grpSpPr>
                        <wpg:grpSp>
                          <wpg:cNvPr id="1973968669" name="مجموعة 29"/>
                          <wpg:cNvGrpSpPr/>
                          <wpg:grpSpPr>
                            <a:xfrm>
                              <a:off x="4602265" y="46949"/>
                              <a:ext cx="1151471" cy="1507068"/>
                              <a:chOff x="4602266" y="46949"/>
                              <a:chExt cx="1435280" cy="1878704"/>
                            </a:xfrm>
                          </wpg:grpSpPr>
                          <wpg:grpSp>
                            <wpg:cNvPr id="1973968670" name="مجموعة 30"/>
                            <wpg:cNvGrpSpPr/>
                            <wpg:grpSpPr>
                              <a:xfrm>
                                <a:off x="4602266" y="46949"/>
                                <a:ext cx="1390650" cy="1878704"/>
                                <a:chOff x="4602266" y="46949"/>
                                <a:chExt cx="1390650" cy="1878704"/>
                              </a:xfrm>
                            </wpg:grpSpPr>
                            <wps:wsp>
                              <wps:cNvPr id="1973968671" name="شكل بيضاوي 64"/>
                              <wps:cNvSpPr/>
                              <wps:spPr>
                                <a:xfrm>
                                  <a:off x="4913514" y="46949"/>
                                  <a:ext cx="768154" cy="768154"/>
                                </a:xfrm>
                                <a:prstGeom prst="ellipse">
                                  <a:avLst/>
                                </a:prstGeom>
                                <a:solidFill>
                                  <a:srgbClr val="168489"/>
                                </a:solidFill>
                                <a:ln w="57150">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672" name="شكل حر: شكل 70"/>
                              <wps:cNvSpPr/>
                              <wps:spPr>
                                <a:xfrm>
                                  <a:off x="4602266"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168489"/>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673" name="مربع نص 25"/>
                            <wps:cNvSpPr txBox="1"/>
                            <wps:spPr>
                              <a:xfrm>
                                <a:off x="4608076" y="1034320"/>
                                <a:ext cx="1429470" cy="820085"/>
                              </a:xfrm>
                              <a:prstGeom prst="rect">
                                <a:avLst/>
                              </a:prstGeom>
                              <a:noFill/>
                            </wps:spPr>
                            <wps:txbx>
                              <w:txbxContent>
                                <w:p w14:paraId="39ABDB4F" w14:textId="05AB30DE"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التفكير النظمي والاستراتيجي</w:t>
                                  </w:r>
                                </w:p>
                              </w:txbxContent>
                            </wps:txbx>
                            <wps:bodyPr wrap="square" rtlCol="1">
                              <a:spAutoFit/>
                            </wps:bodyPr>
                          </wps:wsp>
                        </wpg:grpSp>
                        <wpg:grpSp>
                          <wpg:cNvPr id="1973968674" name="مجموعة 7"/>
                          <wpg:cNvGrpSpPr/>
                          <wpg:grpSpPr>
                            <a:xfrm>
                              <a:off x="2301132" y="46949"/>
                              <a:ext cx="1115665" cy="1507067"/>
                              <a:chOff x="2301132" y="46949"/>
                              <a:chExt cx="1390650" cy="1878704"/>
                            </a:xfrm>
                          </wpg:grpSpPr>
                          <wpg:grpSp>
                            <wpg:cNvPr id="1973968675" name="مجموعة 20"/>
                            <wpg:cNvGrpSpPr/>
                            <wpg:grpSpPr>
                              <a:xfrm>
                                <a:off x="2301132" y="46949"/>
                                <a:ext cx="1390650" cy="1878704"/>
                                <a:chOff x="2301132" y="46949"/>
                                <a:chExt cx="1390650" cy="1878704"/>
                              </a:xfrm>
                            </wpg:grpSpPr>
                            <wps:wsp>
                              <wps:cNvPr id="1973968676" name="شكل بيضاوي 22"/>
                              <wps:cNvSpPr/>
                              <wps:spPr>
                                <a:xfrm>
                                  <a:off x="2612380" y="46949"/>
                                  <a:ext cx="768154" cy="768154"/>
                                </a:xfrm>
                                <a:prstGeom prst="ellipse">
                                  <a:avLst/>
                                </a:prstGeom>
                                <a:solidFill>
                                  <a:srgbClr val="FFD366"/>
                                </a:solidFill>
                                <a:ln w="57150">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677" name="شكل حر: شكل 23"/>
                              <wps:cNvSpPr/>
                              <wps:spPr>
                                <a:xfrm>
                                  <a:off x="2301132"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rgbClr val="FFD366"/>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678" name="مربع نص 29"/>
                            <wps:cNvSpPr txBox="1"/>
                            <wps:spPr>
                              <a:xfrm>
                                <a:off x="2309729" y="1034322"/>
                                <a:ext cx="1351903" cy="820086"/>
                              </a:xfrm>
                              <a:prstGeom prst="rect">
                                <a:avLst/>
                              </a:prstGeom>
                              <a:noFill/>
                            </wps:spPr>
                            <wps:txbx>
                              <w:txbxContent>
                                <w:p w14:paraId="2972F2D8" w14:textId="4E6BDB4E"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الذكاء المستقبلي</w:t>
                                  </w:r>
                                </w:p>
                              </w:txbxContent>
                            </wps:txbx>
                            <wps:bodyPr wrap="square" rtlCol="1">
                              <a:spAutoFit/>
                            </wps:bodyPr>
                          </wps:wsp>
                        </wpg:grpSp>
                        <wpg:grpSp>
                          <wpg:cNvPr id="1973968679" name="مجموعة 93"/>
                          <wpg:cNvGrpSpPr/>
                          <wpg:grpSpPr>
                            <a:xfrm>
                              <a:off x="1140030" y="46949"/>
                              <a:ext cx="1131237" cy="1507068"/>
                              <a:chOff x="1140005" y="46949"/>
                              <a:chExt cx="1410063" cy="1878704"/>
                            </a:xfrm>
                          </wpg:grpSpPr>
                          <wpg:grpSp>
                            <wpg:cNvPr id="1973968680" name="مجموعة 94"/>
                            <wpg:cNvGrpSpPr/>
                            <wpg:grpSpPr>
                              <a:xfrm>
                                <a:off x="1159418" y="46949"/>
                                <a:ext cx="1390650" cy="1878704"/>
                                <a:chOff x="1159418" y="46949"/>
                                <a:chExt cx="1390650" cy="1878704"/>
                              </a:xfrm>
                            </wpg:grpSpPr>
                            <wps:wsp>
                              <wps:cNvPr id="1973968681" name="شكل بيضاوي 96"/>
                              <wps:cNvSpPr/>
                              <wps:spPr>
                                <a:xfrm>
                                  <a:off x="1470666" y="46949"/>
                                  <a:ext cx="768154" cy="768154"/>
                                </a:xfrm>
                                <a:prstGeom prst="ellipse">
                                  <a:avLst/>
                                </a:prstGeom>
                                <a:solidFill>
                                  <a:schemeClr val="accent5">
                                    <a:lumMod val="75000"/>
                                  </a:schemeClr>
                                </a:solidFill>
                                <a:ln w="57150">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682" name="شكل حر: شكل 97"/>
                              <wps:cNvSpPr/>
                              <wps:spPr>
                                <a:xfrm>
                                  <a:off x="1159418"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accent5">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683" name="مربع نص 25"/>
                            <wps:cNvSpPr txBox="1"/>
                            <wps:spPr>
                              <a:xfrm>
                                <a:off x="1140005" y="1042234"/>
                                <a:ext cx="1378818" cy="820085"/>
                              </a:xfrm>
                              <a:prstGeom prst="rect">
                                <a:avLst/>
                              </a:prstGeom>
                              <a:noFill/>
                            </wps:spPr>
                            <wps:txbx>
                              <w:txbxContent>
                                <w:p w14:paraId="22C67028" w14:textId="5F374585"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الاستماع الاستشرافي</w:t>
                                  </w:r>
                                </w:p>
                              </w:txbxContent>
                            </wps:txbx>
                            <wps:bodyPr wrap="square" rtlCol="1">
                              <a:spAutoFit/>
                            </wps:bodyPr>
                          </wps:wsp>
                        </wpg:grpSp>
                        <wpg:grpSp>
                          <wpg:cNvPr id="1973968684" name="مجموعة 24"/>
                          <wpg:cNvGrpSpPr/>
                          <wpg:grpSpPr>
                            <a:xfrm>
                              <a:off x="3342299" y="46949"/>
                              <a:ext cx="1313180" cy="1507067"/>
                              <a:chOff x="3342225" y="46949"/>
                              <a:chExt cx="1636847" cy="1878704"/>
                            </a:xfrm>
                          </wpg:grpSpPr>
                          <wpg:grpSp>
                            <wpg:cNvPr id="1973968685" name="مجموعة 25"/>
                            <wpg:cNvGrpSpPr/>
                            <wpg:grpSpPr>
                              <a:xfrm>
                                <a:off x="3484873" y="46949"/>
                                <a:ext cx="1390650" cy="1878704"/>
                                <a:chOff x="3484873" y="46949"/>
                                <a:chExt cx="1390650" cy="1878704"/>
                              </a:xfrm>
                            </wpg:grpSpPr>
                            <wps:wsp>
                              <wps:cNvPr id="1973968686" name="شكل بيضاوي 27"/>
                              <wps:cNvSpPr/>
                              <wps:spPr>
                                <a:xfrm>
                                  <a:off x="3796121" y="46949"/>
                                  <a:ext cx="768154" cy="768154"/>
                                </a:xfrm>
                                <a:prstGeom prst="ellipse">
                                  <a:avLst/>
                                </a:prstGeom>
                                <a:solidFill>
                                  <a:schemeClr val="bg1">
                                    <a:lumMod val="50000"/>
                                  </a:schemeClr>
                                </a:solidFill>
                                <a:ln w="57150">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tlCol="1" anchor="ctr"/>
                            </wps:wsp>
                            <wps:wsp>
                              <wps:cNvPr id="1973968687" name="شكل حر: شكل 28"/>
                              <wps:cNvSpPr/>
                              <wps:spPr>
                                <a:xfrm>
                                  <a:off x="3484873" y="253354"/>
                                  <a:ext cx="1390650" cy="1672299"/>
                                </a:xfrm>
                                <a:custGeom>
                                  <a:avLst/>
                                  <a:gdLst>
                                    <a:gd name="connsiteX0" fmla="*/ 202850 w 1390650"/>
                                    <a:gd name="connsiteY0" fmla="*/ 0 h 1387734"/>
                                    <a:gd name="connsiteX1" fmla="*/ 197385 w 1390650"/>
                                    <a:gd name="connsiteY1" fmla="*/ 54213 h 1387734"/>
                                    <a:gd name="connsiteX2" fmla="*/ 695325 w 1390650"/>
                                    <a:gd name="connsiteY2" fmla="*/ 552153 h 1387734"/>
                                    <a:gd name="connsiteX3" fmla="*/ 1193265 w 1390650"/>
                                    <a:gd name="connsiteY3" fmla="*/ 54213 h 1387734"/>
                                    <a:gd name="connsiteX4" fmla="*/ 1187800 w 1390650"/>
                                    <a:gd name="connsiteY4" fmla="*/ 0 h 1387734"/>
                                    <a:gd name="connsiteX5" fmla="*/ 1205582 w 1390650"/>
                                    <a:gd name="connsiteY5" fmla="*/ 1793 h 1387734"/>
                                    <a:gd name="connsiteX6" fmla="*/ 1390650 w 1390650"/>
                                    <a:gd name="connsiteY6" fmla="*/ 228864 h 1387734"/>
                                    <a:gd name="connsiteX7" fmla="*/ 1390650 w 1390650"/>
                                    <a:gd name="connsiteY7" fmla="*/ 1155954 h 1387734"/>
                                    <a:gd name="connsiteX8" fmla="*/ 1158870 w 1390650"/>
                                    <a:gd name="connsiteY8" fmla="*/ 1387734 h 1387734"/>
                                    <a:gd name="connsiteX9" fmla="*/ 231780 w 1390650"/>
                                    <a:gd name="connsiteY9" fmla="*/ 1387734 h 1387734"/>
                                    <a:gd name="connsiteX10" fmla="*/ 0 w 1390650"/>
                                    <a:gd name="connsiteY10" fmla="*/ 1155954 h 1387734"/>
                                    <a:gd name="connsiteX11" fmla="*/ 0 w 1390650"/>
                                    <a:gd name="connsiteY11" fmla="*/ 228864 h 1387734"/>
                                    <a:gd name="connsiteX12" fmla="*/ 185068 w 1390650"/>
                                    <a:gd name="connsiteY12" fmla="*/ 1793 h 1387734"/>
                                    <a:gd name="connsiteX13" fmla="*/ 202850 w 1390650"/>
                                    <a:gd name="connsiteY13" fmla="*/ 0 h 138773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1390650" h="1387734">
                                      <a:moveTo>
                                        <a:pt x="202850" y="0"/>
                                      </a:moveTo>
                                      <a:lnTo>
                                        <a:pt x="197385" y="54213"/>
                                      </a:lnTo>
                                      <a:cubicBezTo>
                                        <a:pt x="197385" y="329218"/>
                                        <a:pt x="420320" y="552153"/>
                                        <a:pt x="695325" y="552153"/>
                                      </a:cubicBezTo>
                                      <a:cubicBezTo>
                                        <a:pt x="970330" y="552153"/>
                                        <a:pt x="1193265" y="329218"/>
                                        <a:pt x="1193265" y="54213"/>
                                      </a:cubicBezTo>
                                      <a:lnTo>
                                        <a:pt x="1187800" y="0"/>
                                      </a:lnTo>
                                      <a:lnTo>
                                        <a:pt x="1205582" y="1793"/>
                                      </a:lnTo>
                                      <a:cubicBezTo>
                                        <a:pt x="1311200" y="23406"/>
                                        <a:pt x="1390650" y="116856"/>
                                        <a:pt x="1390650" y="228864"/>
                                      </a:cubicBezTo>
                                      <a:lnTo>
                                        <a:pt x="1390650" y="1155954"/>
                                      </a:lnTo>
                                      <a:cubicBezTo>
                                        <a:pt x="1390650" y="1283963"/>
                                        <a:pt x="1286879" y="1387734"/>
                                        <a:pt x="1158870" y="1387734"/>
                                      </a:cubicBezTo>
                                      <a:lnTo>
                                        <a:pt x="231780" y="1387734"/>
                                      </a:lnTo>
                                      <a:cubicBezTo>
                                        <a:pt x="103771" y="1387734"/>
                                        <a:pt x="0" y="1283963"/>
                                        <a:pt x="0" y="1155954"/>
                                      </a:cubicBezTo>
                                      <a:lnTo>
                                        <a:pt x="0" y="228864"/>
                                      </a:lnTo>
                                      <a:cubicBezTo>
                                        <a:pt x="0" y="116856"/>
                                        <a:pt x="79450" y="23406"/>
                                        <a:pt x="185068" y="1793"/>
                                      </a:cubicBezTo>
                                      <a:lnTo>
                                        <a:pt x="202850" y="0"/>
                                      </a:lnTo>
                                      <a:close/>
                                    </a:path>
                                  </a:pathLst>
                                </a:custGeom>
                                <a:solidFill>
                                  <a:schemeClr val="bg1">
                                    <a:lumMod val="95000"/>
                                  </a:schemeClr>
                                </a:solidFill>
                                <a:ln>
                                  <a:solidFill>
                                    <a:schemeClr val="bg1">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wrap="square" rtlCol="1" anchor="ctr">
                                <a:noAutofit/>
                              </wps:bodyPr>
                            </wps:wsp>
                          </wpg:grpSp>
                          <wps:wsp>
                            <wps:cNvPr id="1973968688" name="مربع نص 25"/>
                            <wps:cNvSpPr txBox="1"/>
                            <wps:spPr>
                              <a:xfrm>
                                <a:off x="3342225" y="1032089"/>
                                <a:ext cx="1636847" cy="820086"/>
                              </a:xfrm>
                              <a:prstGeom prst="rect">
                                <a:avLst/>
                              </a:prstGeom>
                            </wps:spPr>
                            <wps:txbx>
                              <w:txbxContent>
                                <w:p w14:paraId="15D8B75E" w14:textId="2DE26D88"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مرونة التفكير والتكيّف</w:t>
                                  </w:r>
                                </w:p>
                              </w:txbxContent>
                            </wps:txbx>
                            <wps:bodyPr wrap="square" rtlCol="1">
                              <a:spAutoFit/>
                            </wps:bodyPr>
                          </wps:wsp>
                        </wpg:grpSp>
                        <wps:wsp>
                          <wps:cNvPr id="1973968689" name="TextBox 6"/>
                          <wps:cNvSpPr txBox="1"/>
                          <wps:spPr>
                            <a:xfrm>
                              <a:off x="1406708" y="0"/>
                              <a:ext cx="594995" cy="661670"/>
                            </a:xfrm>
                            <a:prstGeom prst="rect">
                              <a:avLst/>
                            </a:prstGeom>
                            <a:noFill/>
                          </wps:spPr>
                          <wps:txbx>
                            <w:txbxContent>
                              <w:p w14:paraId="1DB63744"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wps:txbx>
                          <wps:bodyPr wrap="none" rtlCol="0">
                            <a:spAutoFit/>
                          </wps:bodyPr>
                        </wps:wsp>
                        <wps:wsp>
                          <wps:cNvPr id="1973968690" name="TextBox 6"/>
                          <wps:cNvSpPr txBox="1"/>
                          <wps:spPr>
                            <a:xfrm>
                              <a:off x="2556409" y="0"/>
                              <a:ext cx="594995" cy="661670"/>
                            </a:xfrm>
                            <a:prstGeom prst="rect">
                              <a:avLst/>
                            </a:prstGeom>
                            <a:noFill/>
                          </wps:spPr>
                          <wps:txbx>
                            <w:txbxContent>
                              <w:p w14:paraId="3B53401C"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wps:txbx>
                          <wps:bodyPr wrap="none" rtlCol="0">
                            <a:spAutoFit/>
                          </wps:bodyPr>
                        </wps:wsp>
                        <wps:wsp>
                          <wps:cNvPr id="1973968691" name="TextBox 6"/>
                          <wps:cNvSpPr txBox="1"/>
                          <wps:spPr>
                            <a:xfrm>
                              <a:off x="3703971" y="0"/>
                              <a:ext cx="594995" cy="661670"/>
                            </a:xfrm>
                            <a:prstGeom prst="rect">
                              <a:avLst/>
                            </a:prstGeom>
                            <a:noFill/>
                          </wps:spPr>
                          <wps:txbx>
                            <w:txbxContent>
                              <w:p w14:paraId="4036FCB2"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wps:txbx>
                          <wps:bodyPr wrap="none" rtlCol="0">
                            <a:spAutoFit/>
                          </wps:bodyPr>
                        </wps:wsp>
                        <wps:wsp>
                          <wps:cNvPr id="1973968692" name="TextBox 6"/>
                          <wps:cNvSpPr txBox="1"/>
                          <wps:spPr>
                            <a:xfrm>
                              <a:off x="4851168" y="0"/>
                              <a:ext cx="594995" cy="661670"/>
                            </a:xfrm>
                            <a:prstGeom prst="rect">
                              <a:avLst/>
                            </a:prstGeom>
                            <a:noFill/>
                          </wps:spPr>
                          <wps:txbx>
                            <w:txbxContent>
                              <w:p w14:paraId="5EB163DC"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wps:txbx>
                          <wps:bodyPr wrap="none" rtlCol="0">
                            <a:spAutoFit/>
                          </wps:bodyPr>
                        </wps:wsp>
                      </wpg:grpSp>
                    </wpg:wgp>
                  </a:graphicData>
                </a:graphic>
              </wp:inline>
            </w:drawing>
          </mc:Choice>
          <mc:Fallback>
            <w:pict>
              <v:group w14:anchorId="00E0C32E" id="_x0000_s3427" style="width:453.05pt;height:122.35pt;mso-position-horizontal-relative:char;mso-position-vertical-relative:line" coordsize="57537,15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">
                <v:group id="مجموعة 88" o:spid="_x0000_s3428" style="position:absolute;top:469;width:11156;height:15071" coordorigin=",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">
                  <v:group id="مجموعة 89" o:spid="_x0000_s3429" style="position:absolute;top:469;width:13906;height:18787" coordorigin=",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">
                    <v:oval id="شكل بيضاوي 91" o:spid="_x0000_s3430" style="position:absolute;left:3112;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" fillcolor="#168489" strokecolor="#168489" strokeweight="4.5pt">
                      <v:stroke joinstyle="miter"/>
                    </v:oval>
                    <v:shape id="شكل حر: شكل 92" o:spid="_x0000_s3431" style="position:absolute;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5330;695325,665377;1193265,65330;1187800,0;1205582,2161;1390650,275795;1390650,1392992;1158870,1672301;231780,1672301;0,1392992;0,275795;185068,2161;202850,0" o:connectangles="0,0,0,0,0,0,0,0,0,0,0,0,0,0"/>
                    </v:shape>
                  </v:group>
                  <v:shape id="مربع نص 29" o:spid="_x0000_s3432" type="#_x0000_t202" style="position:absolute;left:945;top:10320;width:11778;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" filled="f" stroked="f">
                    <v:textbox style="mso-fit-shape-to-text:t">
                      <w:txbxContent>
                        <w:p w14:paraId="1FEA0CCB" w14:textId="405590EA"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التفكير التصميمي</w:t>
                          </w:r>
                        </w:p>
                      </w:txbxContent>
                    </v:textbox>
                  </v:shape>
                </v:group>
                <v:shape id="TextBox 6" o:spid="_x0000_s3433" type="#_x0000_t202" style="position:absolute;left:260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" filled="f" stroked="f">
                  <v:textbox style="mso-fit-shape-to-text:t">
                    <w:txbxContent>
                      <w:p w14:paraId="309F6CDC"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05</w:t>
                        </w:r>
                      </w:p>
                    </w:txbxContent>
                  </v:textbox>
                </v:shape>
                <v:group id="Group 1973968668" o:spid="_x0000_s3434" style="position:absolute;left:11400;width:46137;height:15540" coordorigin="11400" coordsize="46137,15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">
                  <v:group id="مجموعة 29" o:spid="_x0000_s3435" style="position:absolute;left:46022;top:469;width:11515;height:15071" coordorigin="46022,469" coordsize="14352,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">
                    <v:group id="مجموعة 30" o:spid="_x0000_s3436" style="position:absolute;left:46022;top:469;width:13907;height:18787" coordorigin="46022,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">
                      <v:oval id="شكل بيضاوي 64" o:spid="_x0000_s3437" style="position:absolute;left:49135;top:469;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" fillcolor="#168489" strokecolor="#168489" strokeweight="4.5pt">
                        <v:stroke joinstyle="miter"/>
                      </v:oval>
                      <v:shape id="شكل حر: شكل 70" o:spid="_x0000_s3438" style="position:absolute;left:46022;top:2533;width:13907;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168489"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3439" type="#_x0000_t202" style="position:absolute;left:46080;top:10343;width:14295;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" filled="f" stroked="f">
                      <v:textbox style="mso-fit-shape-to-text:t">
                        <w:txbxContent>
                          <w:p w14:paraId="39ABDB4F" w14:textId="05AB30DE"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التفكير النظمي والاستراتيجي</w:t>
                            </w:r>
                          </w:p>
                        </w:txbxContent>
                      </v:textbox>
                    </v:shape>
                  </v:group>
                  <v:group id="مجموعة 7" o:spid="_x0000_s3440" style="position:absolute;left:23011;top:469;width:11156;height:15071" coordorigin="23011,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">
                    <v:group id="مجموعة 20" o:spid="_x0000_s3441" style="position:absolute;left:23011;top:469;width:13906;height:18787" coordorigin="23011,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">
                      <v:oval id="شكل بيضاوي 22" o:spid="_x0000_s3442" style="position:absolute;left:26123;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" fillcolor="#ffd366" strokecolor="#ffd366" strokeweight="4.5pt">
                        <v:stroke joinstyle="miter"/>
                      </v:oval>
                      <v:shape id="شكل حر: شكل 23" o:spid="_x0000_s3443" style="position:absolute;left:23011;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ffd366"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9" o:spid="_x0000_s3444" type="#_x0000_t202" style="position:absolute;left:23097;top:10343;width:13519;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" filled="f" stroked="f">
                      <v:textbox style="mso-fit-shape-to-text:t">
                        <w:txbxContent>
                          <w:p w14:paraId="2972F2D8" w14:textId="4E6BDB4E"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الذكاء المستقبلي</w:t>
                            </w:r>
                          </w:p>
                        </w:txbxContent>
                      </v:textbox>
                    </v:shape>
                  </v:group>
                  <v:group id="مجموعة 93" o:spid="_x0000_s3445" style="position:absolute;left:11400;top:469;width:11312;height:15071" coordorigin="11400,469" coordsize="14100,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">
                    <v:group id="مجموعة 94" o:spid="_x0000_s3446" style="position:absolute;left:11594;top:469;width:13906;height:18787" coordorigin="11594,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">
                      <v:oval id="شكل بيضاوي 96" o:spid="_x0000_s3447" style="position:absolute;left:14706;top:469;width:7682;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" fillcolor="#2e74b5 [2408]" strokecolor="#2e74b5 [2408]" strokeweight="4.5pt">
                        <v:stroke joinstyle="miter"/>
                      </v:oval>
                      <v:shape id="شكل حر: شكل 97" o:spid="_x0000_s3448" style="position:absolute;left:11594;top:2533;width:13906;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2e74b5 [2408]"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3449" type="#_x0000_t202" style="position:absolute;left:11400;top:10422;width:13788;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" filled="f" stroked="f">
                      <v:textbox style="mso-fit-shape-to-text:t">
                        <w:txbxContent>
                          <w:p w14:paraId="22C67028" w14:textId="5F374585"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الاستماع الاستشرافي</w:t>
                            </w:r>
                          </w:p>
                        </w:txbxContent>
                      </v:textbox>
                    </v:shape>
                  </v:group>
                  <v:group id="مجموعة 24" o:spid="_x0000_s3450" style="position:absolute;left:33422;top:469;width:13132;height:15071" coordorigin="33422,469" coordsize="16368,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">
                    <v:group id="مجموعة 25" o:spid="_x0000_s3451" style="position:absolute;left:34848;top:469;width:13907;height:18787" coordorigin="34848,469" coordsize="13906,187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">
                      <v:oval id="شكل بيضاوي 27" o:spid="_x0000_s3452" style="position:absolute;left:37961;top:469;width:7681;height:76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" fillcolor="#7f7f7f [1612]" strokecolor="#7f7f7f [1612]" strokeweight="4.5pt">
                        <v:stroke joinstyle="miter"/>
                      </v:oval>
                      <v:shape id="شكل حر: شكل 28" o:spid="_x0000_s3453" style="position:absolute;left:34848;top:2533;width:13907;height:16723;visibility:visible;mso-wrap-style:square;v-text-anchor:middle" coordsize="1390650,13877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" path="m202850,r-5465,54213c197385,329218,420320,552153,695325,552153v275005,,497940,-222935,497940,-497940l1187800,r17782,1793c1311200,23406,1390650,116856,1390650,228864r,927090c1390650,1283963,1286879,1387734,1158870,1387734r-927090,c103771,1387734,,1283963,,1155954l,228864c,116856,79450,23406,185068,1793l202850,xe" fillcolor="#f2f2f2 [3052]" strokecolor="#7f7f7f [1612]" strokeweight="1pt">
                        <v:stroke joinstyle="miter"/>
                        <v:path arrowok="t" o:connecttype="custom" o:connectlocs="202850,0;197385,65330;695325,665376;1193265,65330;1187800,0;1205582,2161;1390650,275794;1390650,1392991;1158870,1672299;231780,1672299;0,1392991;0,275794;185068,2161;202850,0" o:connectangles="0,0,0,0,0,0,0,0,0,0,0,0,0,0"/>
                      </v:shape>
                    </v:group>
                    <v:shape id="مربع نص 25" o:spid="_x0000_s3454" type="#_x0000_t202" style="position:absolute;left:33422;top:10320;width:16368;height:8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" filled="f" stroked="f">
                      <v:textbox style="mso-fit-shape-to-text:t">
                        <w:txbxContent>
                          <w:p w14:paraId="15D8B75E" w14:textId="2DE26D88" w:rsidR="00722CCE" w:rsidRDefault="00722CCE" w:rsidP="00722CCE">
                            <w:pPr>
                              <w:bidi w:val="0"/>
                              <w:spacing w:line="273" w:lineRule="auto"/>
                              <w:jc w:val="center"/>
                              <w:rPr>
                                <w:rFonts w:hAnsi="Adobe Arabic" w:cs="Adobe Arabic"/>
                                <w:b/>
                                <w:bCs/>
                                <w:kern w:val="24"/>
                                <w:sz w:val="36"/>
                                <w:szCs w:val="36"/>
                                <w:lang w:bidi="ar-SY"/>
                              </w:rPr>
                            </w:pPr>
                            <w:r w:rsidRPr="00722CCE">
                              <w:rPr>
                                <w:rFonts w:hAnsi="Adobe Arabic" w:cs="Adobe Arabic"/>
                                <w:b/>
                                <w:bCs/>
                                <w:kern w:val="24"/>
                                <w:sz w:val="36"/>
                                <w:szCs w:val="36"/>
                                <w:rtl/>
                                <w:lang w:bidi="ar-SY"/>
                              </w:rPr>
                              <w:t>مرونة التفكير والتكيّف</w:t>
                            </w:r>
                          </w:p>
                        </w:txbxContent>
                      </v:textbox>
                    </v:shape>
                  </v:group>
                  <v:shape id="TextBox 6" o:spid="_x0000_s3455" type="#_x0000_t202" style="position:absolute;left:14067;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" filled="f" stroked="f">
                    <v:textbox style="mso-fit-shape-to-text:t">
                      <w:txbxContent>
                        <w:p w14:paraId="1DB63744"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04</w:t>
                          </w:r>
                        </w:p>
                      </w:txbxContent>
                    </v:textbox>
                  </v:shape>
                  <v:shape id="TextBox 6" o:spid="_x0000_s3456" type="#_x0000_t202" style="position:absolute;left:25564;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" filled="f" stroked="f">
                    <v:textbox style="mso-fit-shape-to-text:t">
                      <w:txbxContent>
                        <w:p w14:paraId="3B53401C"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03</w:t>
                          </w:r>
                        </w:p>
                      </w:txbxContent>
                    </v:textbox>
                  </v:shape>
                  <v:shape id="TextBox 6" o:spid="_x0000_s3457" type="#_x0000_t202" style="position:absolute;left:37039;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" filled="f" stroked="f">
                    <v:textbox style="mso-fit-shape-to-text:t">
                      <w:txbxContent>
                        <w:p w14:paraId="4036FCB2"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02</w:t>
                          </w:r>
                        </w:p>
                      </w:txbxContent>
                    </v:textbox>
                  </v:shape>
                  <v:shape id="TextBox 6" o:spid="_x0000_s3458" type="#_x0000_t202" style="position:absolute;left:48511;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" filled="f" stroked="f">
                    <v:textbox style="mso-fit-shape-to-text:t">
                      <w:txbxContent>
                        <w:p w14:paraId="5EB163DC" w14:textId="77777777" w:rsidR="00722CCE" w:rsidRDefault="00722CCE" w:rsidP="00722CCE">
                          <w:pPr>
                            <w:bidi w:val="0"/>
                            <w:rPr>
                              <w:rFonts w:ascii="Calibri" w:eastAsia="Calibri" w:hAnsi="Calibri" w:cs="Activist Light"/>
                              <w:b/>
                              <w:bCs/>
                              <w:color w:val="FFFFFF" w:themeColor="background1"/>
                              <w:kern w:val="24"/>
                              <w:sz w:val="64"/>
                              <w:szCs w:val="64"/>
                              <w:lang w:val="en-GB"/>
                            </w:rPr>
                          </w:pPr>
                          <w:r>
                            <w:rPr>
                              <w:rFonts w:ascii="Calibri" w:eastAsia="Calibri" w:hAnsi="Calibri" w:cs="Activist Light"/>
                              <w:b/>
                              <w:bCs/>
                              <w:color w:val="FFFFFF" w:themeColor="background1"/>
                              <w:kern w:val="24"/>
                              <w:sz w:val="64"/>
                              <w:szCs w:val="64"/>
                              <w:lang w:val="en-GB"/>
                            </w:rPr>
                            <w:t>01</w:t>
                          </w:r>
                        </w:p>
                      </w:txbxContent>
                    </v:textbox>
                  </v:shape>
                </v:group>
                <w10:anchorlock/>
              </v:group>
            </w:pict>
          </mc:Fallback>
        </mc:AlternateContent>
      </w:r>
    </w:p>
    <w:p w14:paraId="44FD1456" w14:textId="77777777" w:rsidR="006B59BE" w:rsidRPr="00F05BBF" w:rsidRDefault="006B59BE" w:rsidP="004F50BE">
      <w:pPr>
        <w:rPr>
          <w:rtl/>
        </w:rPr>
      </w:pPr>
      <w:r w:rsidRPr="009F77D3">
        <w:rPr>
          <w:color w:val="168489"/>
          <w:rtl/>
        </w:rPr>
        <w:t xml:space="preserve">1. التفكير النظمي والاستراتيجي: </w:t>
      </w:r>
      <w:r w:rsidRPr="00F05BBF">
        <w:rPr>
          <w:rtl/>
        </w:rPr>
        <w:t>القدرة على رؤية العلاقات المعقّدة بين الأنظمة المختلفة.</w:t>
      </w:r>
    </w:p>
    <w:p w14:paraId="3C01F5B1" w14:textId="77777777" w:rsidR="006B59BE" w:rsidRPr="00F05BBF" w:rsidRDefault="006B59BE" w:rsidP="004F50BE">
      <w:pPr>
        <w:rPr>
          <w:rtl/>
        </w:rPr>
      </w:pPr>
      <w:r w:rsidRPr="009F77D3">
        <w:rPr>
          <w:color w:val="168489"/>
          <w:rtl/>
        </w:rPr>
        <w:t>2. مرونة التفكير والتكيّف:</w:t>
      </w:r>
      <w:r w:rsidRPr="00F05BBF">
        <w:rPr>
          <w:rtl/>
        </w:rPr>
        <w:t xml:space="preserve"> القدرة على التخلّي عن الافتراضات القديمة وتبنّي أفكار جديدة.</w:t>
      </w:r>
    </w:p>
    <w:p w14:paraId="323B67F6" w14:textId="77777777" w:rsidR="006B59BE" w:rsidRPr="00F05BBF" w:rsidRDefault="006B59BE" w:rsidP="004F50BE">
      <w:pPr>
        <w:rPr>
          <w:rtl/>
        </w:rPr>
      </w:pPr>
      <w:r w:rsidRPr="009F77D3">
        <w:rPr>
          <w:color w:val="168489"/>
          <w:rtl/>
        </w:rPr>
        <w:t>3. الذكاء المستقبلي:</w:t>
      </w:r>
      <w:r w:rsidRPr="00F05BBF">
        <w:rPr>
          <w:rtl/>
        </w:rPr>
        <w:t xml:space="preserve"> القدرة على تصوّر مستقبل محتمل بناءً على تحليل الاتجاهات الحالية.</w:t>
      </w:r>
    </w:p>
    <w:p w14:paraId="2C1007FC" w14:textId="77777777" w:rsidR="006B59BE" w:rsidRPr="00F05BBF" w:rsidRDefault="006B59BE" w:rsidP="004F50BE">
      <w:pPr>
        <w:rPr>
          <w:rtl/>
        </w:rPr>
      </w:pPr>
      <w:r w:rsidRPr="009F77D3">
        <w:rPr>
          <w:color w:val="168489"/>
          <w:rtl/>
        </w:rPr>
        <w:t>4. الاستماع الاستشرافي:</w:t>
      </w:r>
      <w:r w:rsidRPr="00F05BBF">
        <w:rPr>
          <w:rtl/>
        </w:rPr>
        <w:t xml:space="preserve"> الإصغاء للإشارات الضعيفة التي قد تشير إلى تغييرات كبرى قادمة.</w:t>
      </w:r>
    </w:p>
    <w:p w14:paraId="7E0F0A30" w14:textId="77777777" w:rsidR="006B59BE" w:rsidRPr="00F05BBF" w:rsidRDefault="006B59BE" w:rsidP="004F50BE">
      <w:pPr>
        <w:rPr>
          <w:rtl/>
        </w:rPr>
      </w:pPr>
      <w:r w:rsidRPr="009F77D3">
        <w:rPr>
          <w:color w:val="168489"/>
          <w:rtl/>
        </w:rPr>
        <w:t>5. التفكير التصميمي:</w:t>
      </w:r>
      <w:r w:rsidRPr="00F05BBF">
        <w:rPr>
          <w:rtl/>
        </w:rPr>
        <w:t xml:space="preserve"> القدرة على إعادة تصوّر الحلول والنماذج المستقبلية.</w:t>
      </w:r>
    </w:p>
    <w:p w14:paraId="2206C3C2" w14:textId="46B255FE" w:rsidR="006B59BE" w:rsidRDefault="004F50BE" w:rsidP="00722CCE">
      <w:pPr>
        <w:keepNext/>
        <w:rPr>
          <w:rtl/>
        </w:rPr>
      </w:pPr>
      <w:r>
        <w:rPr>
          <w:rFonts w:ascii="Sakkal Majalla" w:hAnsi="Sakkal Majalla"/>
          <w:noProof/>
          <w:color w:val="002060"/>
          <w:sz w:val="34"/>
        </w:rPr>
        <w:t xml:space="preserve">قراءة الاتجاهات العالمية في </w:t>
      </w:r>
      <w:hyperlink r:id="rId632">
        <w:r>
          <w:rPr>
            <w:rStyle w:val="Hyperlink"/>
            <w:rFonts w:ascii="Sakkal Majalla" w:hAnsi="Sakkal Majalla"/>
            <w:noProof/>
            <w:color w:val="002060"/>
            <w:sz w:val="34"/>
          </w:rPr>
          <w:t>الذكاء الاصطناعي</w:t>
        </w:r>
      </w:hyperlink>
      <w:r>
        <w:rPr>
          <w:rFonts w:ascii="Sakkal Majalla" w:hAnsi="Sakkal Majalla"/>
          <w:noProof/>
          <w:color w:val="002060"/>
          <w:sz w:val="34"/>
        </w:rPr>
        <w:t xml:space="preserve">قراءة الاتجاهات العالمية في </w:t>
      </w:r>
      <w:hyperlink r:id="rId633">
        <w:r>
          <w:rPr>
            <w:rStyle w:val="Hyperlink"/>
            <w:rFonts w:ascii="Sakkal Majalla" w:hAnsi="Sakkal Majalla"/>
            <w:noProof/>
            <w:color w:val="002060"/>
            <w:sz w:val="34"/>
          </w:rPr>
          <w:t>الذكاء الاصطناعي</w:t>
        </w:r>
      </w:hyperlink>
    </w:p>
    <w:p w14:paraId="607FFBB0" w14:textId="77777777" w:rsidR="006B59BE" w:rsidRPr="00F05BBF" w:rsidRDefault="006B59BE" w:rsidP="004F50BE">
      <w:pPr>
        <w:rPr>
          <w:rtl/>
        </w:rPr>
      </w:pPr>
      <w:r>
        <w:rPr>
          <w:rtl/>
        </w:rPr>
        <w:t xml:space="preserve">لقد أصبح </w:t>
      </w:r>
      <w:hyperlink r:id="rId634">
        <w:r>
          <w:rPr>
            <w:rStyle w:val="Hyperlink"/>
            <w:rtl/>
          </w:rPr>
          <w:t>الذكاء الاصطناعي</w:t>
        </w:r>
      </w:hyperlink>
      <w:r>
        <w:rPr>
          <w:rtl/>
        </w:rPr>
        <w:t xml:space="preserve"> محرّكاً رئيسياً للتغيير في المشهد العالمي، وفهم اتجاهاته أمر حيوي للقادة المستقبليين.</w:t>
      </w:r>
    </w:p>
    <w:p w14:paraId="28E77CDC" w14:textId="77777777" w:rsidR="006B59BE" w:rsidRDefault="006B59BE" w:rsidP="009F77D3">
      <w:pPr>
        <w:pStyle w:val="ad"/>
        <w:rPr>
          <w:b w:val="0"/>
          <w:bCs/>
          <w:color w:val="168489"/>
          <w:rtl/>
        </w:rPr>
      </w:pPr>
      <w:r>
        <w:rPr>
          <w:b w:val="0"/>
          <w:bCs/>
          <w:color w:val="168489"/>
          <w:rtl/>
        </w:rPr>
        <w:lastRenderedPageBreak/>
        <w:t xml:space="preserve">أبرز الاتجاهات الحالية في </w:t>
      </w:r>
      <w:hyperlink r:id="rId635">
        <w:r>
          <w:rPr>
            <w:rStyle w:val="Hyperlink"/>
            <w:b w:val="0"/>
            <w:bCs/>
            <w:color w:val="168489"/>
            <w:rtl/>
          </w:rPr>
          <w:t>الذكاء الاصطناعي</w:t>
        </w:r>
      </w:hyperlink>
      <w:r>
        <w:rPr>
          <w:b w:val="0"/>
          <w:bCs/>
          <w:color w:val="168489"/>
          <w:rtl/>
        </w:rPr>
        <w:t>:</w:t>
      </w:r>
    </w:p>
    <w:p w14:paraId="384FE05D" w14:textId="57781B73" w:rsidR="00722CCE" w:rsidRPr="009F77D3" w:rsidRDefault="00722CCE" w:rsidP="00722CCE">
      <w:pPr>
        <w:pStyle w:val="ad"/>
        <w:rPr>
          <w:b w:val="0"/>
          <w:bCs/>
          <w:color w:val="168489"/>
          <w:rtl/>
        </w:rPr>
      </w:pPr>
      <w:hyperlink r:id="rId636">
        <w:r>
          <w:rPr>
            <w:rStyle w:val="Hyperlink"/>
            <w:b w:val="0"/>
            <w:bCs/>
            <w:noProof/>
            <w:color w:val="168489"/>
          </w:rPr>
          <w:t>الذكاء الاصطناعي</w:t>
        </w:r>
      </w:hyperlink>
      <w:r>
        <w:rPr>
          <w:b w:val="0"/>
          <w:bCs/>
          <w:noProof/>
          <w:color w:val="168489"/>
        </w:rPr>
        <w:t xml:space="preserve"> المسؤول والأخلاقي</w:t>
      </w:r>
      <w:hyperlink r:id="rId637">
        <w:r>
          <w:rPr>
            <w:rStyle w:val="Hyperlink"/>
            <w:b w:val="0"/>
            <w:bCs/>
            <w:noProof/>
            <w:color w:val="168489"/>
          </w:rPr>
          <w:t>الذكاء الاصطناعي</w:t>
        </w:r>
      </w:hyperlink>
      <w:r>
        <w:rPr>
          <w:b w:val="0"/>
          <w:bCs/>
          <w:noProof/>
          <w:color w:val="168489"/>
        </w:rPr>
        <w:t xml:space="preserve"> التوليدي02أتمتة عمليات اتّخاذ القرارنماذج اللغة الكبيرة (LLMs)010304</w:t>
      </w:r>
      <w:hyperlink r:id="rId638">
        <w:r>
          <w:rPr>
            <w:rStyle w:val="Hyperlink"/>
            <w:b w:val="0"/>
            <w:bCs/>
            <w:noProof/>
            <w:color w:val="168489"/>
          </w:rPr>
          <w:t>الذكاء الاصطناعي</w:t>
        </w:r>
      </w:hyperlink>
      <w:r>
        <w:rPr>
          <w:b w:val="0"/>
          <w:bCs/>
          <w:noProof/>
          <w:color w:val="168489"/>
        </w:rPr>
        <w:t xml:space="preserve"> المسؤول والأخلاقي</w:t>
      </w:r>
      <w:hyperlink r:id="rId639">
        <w:r>
          <w:rPr>
            <w:rStyle w:val="Hyperlink"/>
            <w:b w:val="0"/>
            <w:bCs/>
            <w:noProof/>
            <w:color w:val="168489"/>
          </w:rPr>
          <w:t>الذكاء الاصطناعي</w:t>
        </w:r>
      </w:hyperlink>
      <w:r>
        <w:rPr>
          <w:b w:val="0"/>
          <w:bCs/>
          <w:noProof/>
          <w:color w:val="168489"/>
        </w:rPr>
        <w:t xml:space="preserve"> التوليدي02أتمتة عمليات اتّخاذ القرارنماذج اللغة الكبيرة (LLMs)010304</w:t>
      </w:r>
    </w:p>
    <w:p w14:paraId="53ADC94E" w14:textId="77777777" w:rsidR="006B59BE" w:rsidRPr="00F05BBF" w:rsidRDefault="006B59BE" w:rsidP="004F50BE">
      <w:pPr>
        <w:rPr>
          <w:rtl/>
        </w:rPr>
      </w:pPr>
      <w:r w:rsidRPr="009F77D3">
        <w:rPr>
          <w:color w:val="168489"/>
          <w:rtl/>
        </w:rPr>
        <w:t>- نماذج اللغة الكبيرة (</w:t>
      </w:r>
      <w:r w:rsidRPr="009F77D3">
        <w:rPr>
          <w:color w:val="168489"/>
        </w:rPr>
        <w:t>LLMs</w:t>
      </w:r>
      <w:r w:rsidRPr="009F77D3">
        <w:rPr>
          <w:color w:val="168489"/>
          <w:rtl/>
        </w:rPr>
        <w:t xml:space="preserve">): </w:t>
      </w:r>
      <w:r w:rsidRPr="00F05BBF">
        <w:rPr>
          <w:rtl/>
        </w:rPr>
        <w:t>نموذج التحوّل العميق الذي يعزّز قدرات معالجة اللغة الطبيعية والتفاعل البشري.</w:t>
      </w:r>
    </w:p>
    <w:p w14:paraId="4D1096D1" w14:textId="77777777" w:rsidR="006B59BE" w:rsidRPr="00F05BBF" w:rsidRDefault="006B59BE" w:rsidP="004F50BE">
      <w:pPr>
        <w:rPr>
          <w:rtl/>
        </w:rPr>
      </w:pPr>
      <w:r>
        <w:rPr>
          <w:color w:val="168489"/>
          <w:rtl/>
        </w:rPr>
        <w:t xml:space="preserve">- </w:t>
      </w:r>
      <w:hyperlink r:id="rId640">
        <w:r>
          <w:rPr>
            <w:rStyle w:val="Hyperlink"/>
            <w:color w:val="168489"/>
            <w:rtl/>
          </w:rPr>
          <w:t>الذكاء الاصطناعي</w:t>
        </w:r>
      </w:hyperlink>
      <w:r>
        <w:rPr>
          <w:color w:val="168489"/>
          <w:rtl/>
        </w:rPr>
        <w:t xml:space="preserve"> التوليدي:</w:t>
      </w:r>
      <w:r>
        <w:rPr>
          <w:rtl/>
        </w:rPr>
        <w:t xml:space="preserve"> القدرة على إنتاج محتوى إبداعي أصلي (نص، صور، صوت، فيديو).</w:t>
      </w:r>
    </w:p>
    <w:p w14:paraId="1076B5D5" w14:textId="77777777" w:rsidR="006B59BE" w:rsidRPr="00F05BBF" w:rsidRDefault="006B59BE" w:rsidP="004F50BE">
      <w:pPr>
        <w:rPr>
          <w:rtl/>
        </w:rPr>
      </w:pPr>
      <w:r w:rsidRPr="009F77D3">
        <w:rPr>
          <w:color w:val="168489"/>
          <w:rtl/>
        </w:rPr>
        <w:t>- أتمتة عمليات اتّخاذ القرار:</w:t>
      </w:r>
      <w:r w:rsidRPr="00F05BBF">
        <w:rPr>
          <w:rtl/>
        </w:rPr>
        <w:t xml:space="preserve"> استخدام الخوارزميات لدعم أو حتى استبدال بعض القرارات البشرية.</w:t>
      </w:r>
    </w:p>
    <w:p w14:paraId="352A610E" w14:textId="77777777" w:rsidR="006B59BE" w:rsidRPr="00F05BBF" w:rsidRDefault="006B59BE" w:rsidP="004F50BE">
      <w:pPr>
        <w:rPr>
          <w:rtl/>
        </w:rPr>
      </w:pPr>
      <w:r>
        <w:rPr>
          <w:color w:val="168489"/>
          <w:rtl/>
        </w:rPr>
        <w:t xml:space="preserve">- </w:t>
      </w:r>
      <w:hyperlink r:id="rId641">
        <w:r>
          <w:rPr>
            <w:rStyle w:val="Hyperlink"/>
            <w:color w:val="168489"/>
            <w:rtl/>
          </w:rPr>
          <w:t>الذكاء الاصطناعي</w:t>
        </w:r>
      </w:hyperlink>
      <w:r>
        <w:rPr>
          <w:color w:val="168489"/>
          <w:rtl/>
        </w:rPr>
        <w:t xml:space="preserve"> المسؤول والأخلاقي:</w:t>
      </w:r>
      <w:r>
        <w:rPr>
          <w:rtl/>
        </w:rPr>
        <w:t xml:space="preserve"> تزايد الاهتمام بتطوير أنظمة ذكاء اصطناعي شفّافة وعادلة وخاضعة للمساءلة.</w:t>
      </w:r>
    </w:p>
    <w:p w14:paraId="35DA242A" w14:textId="20F164A9" w:rsidR="006B59BE" w:rsidRPr="009F77D3" w:rsidRDefault="00722CCE" w:rsidP="009F77D3">
      <w:pPr>
        <w:pStyle w:val="ad"/>
        <w:rPr>
          <w:b w:val="0"/>
          <w:bCs/>
          <w:color w:val="168489"/>
          <w:rtl/>
        </w:rPr>
      </w:pPr>
      <w:r>
        <w:rPr>
          <w:noProof/>
        </w:rPr>
        <w:drawing>
          <wp:anchor distT="0" distB="0" distL="114300" distR="114300" simplePos="0" relativeHeight="252967936" behindDoc="0" locked="0" layoutInCell="1" allowOverlap="1" wp14:anchorId="545F4754" wp14:editId="67AF70BF">
            <wp:simplePos x="0" y="0"/>
            <wp:positionH relativeFrom="margin">
              <wp:align>left</wp:align>
            </wp:positionH>
            <wp:positionV relativeFrom="paragraph">
              <wp:posOffset>362836</wp:posOffset>
            </wp:positionV>
            <wp:extent cx="1223010" cy="1223010"/>
            <wp:effectExtent l="0" t="0" r="0" b="0"/>
            <wp:wrapSquare wrapText="bothSides"/>
            <wp:docPr id="1973968716" name="Picture 1973968716" descr="Succession plan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Succession planning "/>
                    <pic:cNvPicPr>
                      <a:picLocks noChangeAspect="1"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Pr>
          <w:b w:val="0"/>
          <w:bCs/>
          <w:color w:val="168489"/>
          <w:rtl/>
        </w:rPr>
        <w:t xml:space="preserve">تأثير </w:t>
      </w:r>
      <w:hyperlink r:id="rId643">
        <w:r>
          <w:rPr>
            <w:rStyle w:val="Hyperlink"/>
            <w:b w:val="0"/>
            <w:bCs/>
            <w:color w:val="168489"/>
            <w:rtl/>
          </w:rPr>
          <w:t>الذكاء الاصطناعي</w:t>
        </w:r>
      </w:hyperlink>
      <w:r>
        <w:rPr>
          <w:b w:val="0"/>
          <w:bCs/>
          <w:color w:val="168489"/>
          <w:rtl/>
        </w:rPr>
        <w:t xml:space="preserve"> على القيادة المؤسّسية:</w:t>
      </w:r>
    </w:p>
    <w:p w14:paraId="0CAA1D14" w14:textId="48F2AD5B" w:rsidR="006B59BE" w:rsidRPr="00F05BBF" w:rsidRDefault="006B59BE" w:rsidP="004F50BE">
      <w:pPr>
        <w:rPr>
          <w:rtl/>
        </w:rPr>
      </w:pPr>
      <w:r>
        <w:rPr>
          <w:rtl/>
        </w:rPr>
        <w:t xml:space="preserve">وفقاً لدراسة أجرتها شركة ماكينزي في عام 2023، من المتوقّع أن يضيف </w:t>
      </w:r>
      <w:hyperlink r:id="rId644">
        <w:r>
          <w:rPr>
            <w:rStyle w:val="Hyperlink"/>
            <w:rtl/>
          </w:rPr>
          <w:t>الذكاء الاصطناعي</w:t>
        </w:r>
      </w:hyperlink>
      <w:r>
        <w:rPr>
          <w:rtl/>
        </w:rPr>
        <w:t xml:space="preserve"> ما يقارب 13 تريليون دولار إلى الاقتصاد العالمي بحلول عام 2030، وسيؤثّر على 70% من الوظائف القائمة.</w:t>
      </w:r>
      <w:r>
        <w:t xml:space="preserve"> </w:t>
      </w:r>
    </w:p>
    <w:p w14:paraId="752A361E" w14:textId="30A61B7A" w:rsidR="006B59BE" w:rsidRPr="009F77D3" w:rsidRDefault="00722CCE" w:rsidP="009F77D3">
      <w:pPr>
        <w:pStyle w:val="ad"/>
        <w:rPr>
          <w:color w:val="168489"/>
          <w:rtl/>
        </w:rPr>
      </w:pPr>
      <w:r>
        <w:rPr>
          <w:noProof/>
        </w:rPr>
        <w:drawing>
          <wp:anchor distT="0" distB="0" distL="114300" distR="114300" simplePos="0" relativeHeight="252968960" behindDoc="0" locked="0" layoutInCell="1" allowOverlap="1" wp14:anchorId="0FDD2DC1" wp14:editId="6F78F02F">
            <wp:simplePos x="0" y="0"/>
            <wp:positionH relativeFrom="margin">
              <wp:align>left</wp:align>
            </wp:positionH>
            <wp:positionV relativeFrom="paragraph">
              <wp:posOffset>164849</wp:posOffset>
            </wp:positionV>
            <wp:extent cx="1223010" cy="1223010"/>
            <wp:effectExtent l="0" t="0" r="0" b="0"/>
            <wp:wrapSquare wrapText="bothSides"/>
            <wp:docPr id="1973968717" name="Picture 1973968717" descr="Pipeli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Pipeline "/>
                    <pic:cNvPicPr>
                      <a:picLocks noChangeAspect="1"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9F77D3">
        <w:rPr>
          <w:color w:val="168489"/>
          <w:rtl/>
        </w:rPr>
        <w:t>على القادة المستقبليين:</w:t>
      </w:r>
      <w:r w:rsidRPr="00722CCE">
        <w:t xml:space="preserve"> </w:t>
      </w:r>
    </w:p>
    <w:p w14:paraId="6F6B2364" w14:textId="77777777" w:rsidR="006B59BE" w:rsidRPr="00F05BBF" w:rsidRDefault="006B59BE" w:rsidP="004F50BE">
      <w:pPr>
        <w:rPr>
          <w:rtl/>
        </w:rPr>
      </w:pPr>
      <w:r>
        <w:rPr>
          <w:rtl/>
        </w:rPr>
        <w:t xml:space="preserve">- إعادة تصميم نماذج الأعمال لدمج تقنيات </w:t>
      </w:r>
      <w:hyperlink r:id="rId646">
        <w:r>
          <w:rPr>
            <w:rStyle w:val="Hyperlink"/>
            <w:rtl/>
          </w:rPr>
          <w:t>الذكاء الاصطناعي</w:t>
        </w:r>
      </w:hyperlink>
      <w:r>
        <w:rPr>
          <w:rtl/>
        </w:rPr>
        <w:t>.</w:t>
      </w:r>
    </w:p>
    <w:p w14:paraId="7C39B553" w14:textId="77777777" w:rsidR="006B59BE" w:rsidRPr="00F05BBF" w:rsidRDefault="006B59BE" w:rsidP="004F50BE">
      <w:pPr>
        <w:rPr>
          <w:rtl/>
        </w:rPr>
      </w:pPr>
      <w:r w:rsidRPr="00F05BBF">
        <w:rPr>
          <w:rtl/>
        </w:rPr>
        <w:t>- بناء ثقافة تنظيمية تشجّع على التعلّم المستمر والتطوير.</w:t>
      </w:r>
    </w:p>
    <w:p w14:paraId="4CEE370C" w14:textId="77777777" w:rsidR="006B59BE" w:rsidRPr="00F05BBF" w:rsidRDefault="006B59BE" w:rsidP="004F50BE">
      <w:pPr>
        <w:rPr>
          <w:rtl/>
        </w:rPr>
      </w:pPr>
      <w:r w:rsidRPr="00F05BBF">
        <w:rPr>
          <w:rtl/>
        </w:rPr>
        <w:t>- موازنة فوائد الأتمتة مع الحفاظ على العنصر البشري.</w:t>
      </w:r>
    </w:p>
    <w:p w14:paraId="69C2B7F9" w14:textId="77777777" w:rsidR="006B59BE" w:rsidRPr="00F05BBF" w:rsidRDefault="006B59BE" w:rsidP="004F50BE">
      <w:pPr>
        <w:rPr>
          <w:rtl/>
        </w:rPr>
      </w:pPr>
      <w:r>
        <w:rPr>
          <w:rtl/>
        </w:rPr>
        <w:t xml:space="preserve">- تطوير أُطر أخلاقية لاستخدام </w:t>
      </w:r>
      <w:hyperlink r:id="rId647">
        <w:r>
          <w:rPr>
            <w:rStyle w:val="Hyperlink"/>
            <w:rtl/>
          </w:rPr>
          <w:t>الذكاء الاصطناعي</w:t>
        </w:r>
      </w:hyperlink>
      <w:r>
        <w:rPr>
          <w:rtl/>
        </w:rPr>
        <w:t xml:space="preserve"> داخل المؤسّسة.</w:t>
      </w:r>
    </w:p>
    <w:p w14:paraId="6E18CBE2" w14:textId="26217D24" w:rsidR="006B59BE" w:rsidRPr="009F77D3" w:rsidRDefault="009F77D3" w:rsidP="009F77D3">
      <w:pPr>
        <w:pStyle w:val="ad"/>
        <w:rPr>
          <w:b w:val="0"/>
          <w:bCs/>
          <w:color w:val="168489"/>
          <w:rtl/>
        </w:rPr>
      </w:pPr>
      <w:r w:rsidRPr="00E42DAD">
        <w:rPr>
          <w:noProof/>
        </w:rPr>
        <mc:AlternateContent>
          <mc:Choice Requires="wpg">
            <w:drawing>
              <wp:anchor distT="0" distB="0" distL="114300" distR="114300" simplePos="0" relativeHeight="252891136" behindDoc="0" locked="0" layoutInCell="1" allowOverlap="1" wp14:anchorId="4A956207" wp14:editId="0FA4B60F">
                <wp:simplePos x="0" y="0"/>
                <wp:positionH relativeFrom="margin">
                  <wp:posOffset>4995545</wp:posOffset>
                </wp:positionH>
                <wp:positionV relativeFrom="paragraph">
                  <wp:posOffset>10603</wp:posOffset>
                </wp:positionV>
                <wp:extent cx="735965" cy="661670"/>
                <wp:effectExtent l="0" t="0" r="6985" b="5080"/>
                <wp:wrapSquare wrapText="bothSides"/>
                <wp:docPr id="1973967308"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973967309" name="Picture 1973967309"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73967310" name="Rectangle: Rounded Corners 1973967310"/>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3E511718" id="Group 20" o:spid="_x0000_s1026" style="position:absolute;margin-left:393.35pt;margin-top:.85pt;width:57.95pt;height:52.1pt;z-index:252891136;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">
                <v:shape id="Picture 1973967309"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">
                  <v:imagedata r:id="rId122" o:title="Reference "/>
                </v:shape>
                <v:roundrect id="Rectangle: Rounded Corners 197396731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" fillcolor="#168489" strokecolor="#168489" strokeweight="1pt">
                  <v:stroke joinstyle="miter"/>
                </v:roundrect>
                <w10:wrap type="square" anchorx="margin"/>
              </v:group>
            </w:pict>
          </mc:Fallback>
        </mc:AlternateContent>
      </w:r>
      <w:r w:rsidR="006B59BE" w:rsidRPr="009F77D3">
        <w:rPr>
          <w:b w:val="0"/>
          <w:bCs/>
          <w:color w:val="168489"/>
          <w:rtl/>
        </w:rPr>
        <w:t>حالة دراس</w:t>
      </w:r>
      <w:r w:rsidR="006B59BE" w:rsidRPr="009F77D3">
        <w:rPr>
          <w:rFonts w:hint="cs"/>
          <w:b w:val="0"/>
          <w:bCs/>
          <w:color w:val="168489"/>
          <w:rtl/>
        </w:rPr>
        <w:t>ي</w:t>
      </w:r>
      <w:r w:rsidR="006B59BE" w:rsidRPr="009F77D3">
        <w:rPr>
          <w:b w:val="0"/>
          <w:bCs/>
          <w:color w:val="168489"/>
          <w:rtl/>
        </w:rPr>
        <w:t xml:space="preserve">ة: </w:t>
      </w:r>
    </w:p>
    <w:p w14:paraId="485283AE" w14:textId="6DCA9435" w:rsidR="006B59BE" w:rsidRPr="00F05BBF" w:rsidRDefault="00722CCE" w:rsidP="004F50BE">
      <w:pPr>
        <w:rPr>
          <w:rtl/>
        </w:rPr>
      </w:pPr>
      <w:r>
        <w:rPr>
          <w:noProof/>
        </w:rPr>
        <w:drawing>
          <wp:anchor distT="0" distB="0" distL="114300" distR="114300" simplePos="0" relativeHeight="252969984" behindDoc="0" locked="0" layoutInCell="1" allowOverlap="1" wp14:anchorId="76FC6433" wp14:editId="4889EB5A">
            <wp:simplePos x="0" y="0"/>
            <wp:positionH relativeFrom="margin">
              <wp:align>left</wp:align>
            </wp:positionH>
            <wp:positionV relativeFrom="paragraph">
              <wp:posOffset>13276</wp:posOffset>
            </wp:positionV>
            <wp:extent cx="2583549" cy="626195"/>
            <wp:effectExtent l="0" t="0" r="7620" b="0"/>
            <wp:wrapSquare wrapText="bothSides"/>
            <wp:docPr id="1973968718" name="Picture 1973968718" descr="Download Siemens Logo in SVG Vector or PNG File Format - Logo.w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Download Siemens Logo in SVG Vector or PNG File Format - Logo.wine"/>
                    <pic:cNvPicPr>
                      <a:picLocks noChangeAspect="1" noChangeArrowheads="1"/>
                    </pic:cNvPicPr>
                  </pic:nvPicPr>
                  <pic:blipFill rotWithShape="1">
                    <a:blip r:embed="rId648" cstate="print">
                      <a:extLst>
                        <a:ext uri="{28A0092B-C50C-407E-A947-70E740481C1C}">
                          <a14:useLocalDpi xmlns:a14="http://schemas.microsoft.com/office/drawing/2010/main" val="0"/>
                        </a:ext>
                      </a:extLst>
                    </a:blip>
                    <a:srcRect l="10203" t="35898" r="10213" b="35160"/>
                    <a:stretch/>
                  </pic:blipFill>
                  <pic:spPr bwMode="auto">
                    <a:xfrm>
                      <a:off x="0" y="0"/>
                      <a:ext cx="2583549" cy="6261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59BE" w:rsidRPr="00F05BBF">
        <w:rPr>
          <w:rtl/>
        </w:rPr>
        <w:t>شركة "سيمنز" الألمانية طوّرت برنامجاً للذكاء الاصطناعي يُسمى "مينيرفا" لتحسين إدارة سلاسل التوريد. أدى هذا إلى تخفيض تكاليف التشغيل بنسبة 20% وتقليص وقت الاستجابة للتغيّرات الطارئة بنسبة 35%. وقد تطلّب ذلك من قيادة الشركة إعادة هيكلة عمليات اتّخاذ القرار وتدريب الموظّفين على التعامل مع التقنية الجديدة.</w:t>
      </w:r>
    </w:p>
    <w:p w14:paraId="20927750" w14:textId="1DBA344F" w:rsidR="006B59BE" w:rsidRDefault="004F50BE" w:rsidP="006B59BE">
      <w:pPr>
        <w:rPr>
          <w:rFonts w:ascii="Sakkal Majalla" w:hAnsi="Sakkal Majalla"/>
          <w:sz w:val="32"/>
          <w:szCs w:val="32"/>
          <w:rtl/>
        </w:rPr>
      </w:pPr>
      <w:r w:rsidRPr="002A078C">
        <w:rPr>
          <w:rFonts w:ascii="Sakkal Majalla" w:hAnsi="Sakkal Majalla"/>
          <w:noProof/>
          <w:color w:val="002060"/>
          <w:sz w:val="34"/>
        </w:rPr>
        <w:lastRenderedPageBreak/>
        <mc:AlternateContent>
          <mc:Choice Requires="wpg">
            <w:drawing>
              <wp:inline distT="0" distB="0" distL="0" distR="0" wp14:anchorId="0B757752" wp14:editId="67C292F3">
                <wp:extent cx="5731510" cy="895350"/>
                <wp:effectExtent l="0" t="0" r="21590" b="19050"/>
                <wp:docPr id="160869651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6514"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6515" name="مجموعة 39"/>
                        <wpg:cNvGrpSpPr/>
                        <wpg:grpSpPr>
                          <a:xfrm>
                            <a:off x="0" y="0"/>
                            <a:ext cx="5731510" cy="895350"/>
                            <a:chOff x="0" y="0"/>
                            <a:chExt cx="5878196" cy="918845"/>
                          </a:xfrm>
                        </wpg:grpSpPr>
                        <wpg:grpSp>
                          <wpg:cNvPr id="1608696516" name="مجموعة 40"/>
                          <wpg:cNvGrpSpPr/>
                          <wpg:grpSpPr>
                            <a:xfrm>
                              <a:off x="0" y="0"/>
                              <a:ext cx="5878196" cy="918845"/>
                              <a:chOff x="0" y="0"/>
                              <a:chExt cx="6240348" cy="919070"/>
                            </a:xfrm>
                          </wpg:grpSpPr>
                          <wpg:grpSp>
                            <wpg:cNvPr id="1608696517" name="مجموعة 41"/>
                            <wpg:cNvGrpSpPr/>
                            <wpg:grpSpPr>
                              <a:xfrm>
                                <a:off x="0" y="169208"/>
                                <a:ext cx="5433072" cy="580613"/>
                                <a:chOff x="0" y="169208"/>
                                <a:chExt cx="5433072" cy="580613"/>
                              </a:xfrm>
                            </wpg:grpSpPr>
                            <wps:wsp>
                              <wps:cNvPr id="160869651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651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652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6521" name="مربع نص 41"/>
                          <wps:cNvSpPr txBox="1"/>
                          <wps:spPr>
                            <a:xfrm>
                              <a:off x="204484" y="257055"/>
                              <a:ext cx="4616071" cy="387740"/>
                            </a:xfrm>
                            <a:prstGeom prst="rect">
                              <a:avLst/>
                            </a:prstGeom>
                            <a:noFill/>
                          </wps:spPr>
                          <wps:txbx>
                            <w:txbxContent>
                              <w:p w14:paraId="18C99BEE" w14:textId="5B68A08A"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القيادة بالسيناريوهات المستقبلية</w:t>
                                </w:r>
                              </w:p>
                            </w:txbxContent>
                          </wps:txbx>
                          <wps:bodyPr wrap="square" rtlCol="1">
                            <a:spAutoFit/>
                          </wps:bodyPr>
                        </wps:wsp>
                      </wpg:grpSp>
                    </wpg:wgp>
                  </a:graphicData>
                </a:graphic>
              </wp:inline>
            </w:drawing>
          </mc:Choice>
          <mc:Fallback>
            <w:pict>
              <v:group w14:anchorId="0B757752" id="_x0000_s345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">
                <v:shape id="صورة 38" o:spid="_x0000_s346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">
                  <v:imagedata r:id="rId95" o:title=""/>
                </v:shape>
                <v:group id="مجموعة 39" o:spid="_x0000_s346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">
                  <v:group id="مجموعة 40" o:spid="_x0000_s346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">
                    <v:group id="مجموعة 41" o:spid="_x0000_s346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">
                      <v:shape id="شكل حر 42" o:spid="_x0000_s346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46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" fillcolor="#168489" stroked="f" strokeweight="1pt">
                        <v:stroke joinstyle="miter"/>
                      </v:roundrect>
                    </v:group>
                    <v:oval id="شكل بيضاوي 44" o:spid="_x0000_s346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" filled="f" strokecolor="#a5a5a5 [2092]" strokeweight="1pt">
                      <v:stroke joinstyle="miter"/>
                    </v:oval>
                  </v:group>
                  <v:shape id="مربع نص 41" o:spid="_x0000_s346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" filled="f" stroked="f">
                    <v:textbox style="mso-fit-shape-to-text:t">
                      <w:txbxContent>
                        <w:p w14:paraId="18C99BEE" w14:textId="5B68A08A"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القيادة بالسيناريوهات المستقبلية</w:t>
                          </w:r>
                        </w:p>
                      </w:txbxContent>
                    </v:textbox>
                  </v:shape>
                </v:group>
                <w10:anchorlock/>
              </v:group>
            </w:pict>
          </mc:Fallback>
        </mc:AlternateContent>
      </w:r>
    </w:p>
    <w:p w14:paraId="204C82AC" w14:textId="71C1BE44" w:rsidR="006B59BE" w:rsidRPr="00F05BBF" w:rsidRDefault="00722CCE" w:rsidP="004F50BE">
      <w:pPr>
        <w:rPr>
          <w:rtl/>
        </w:rPr>
      </w:pPr>
      <w:r>
        <w:rPr>
          <w:noProof/>
        </w:rPr>
        <w:drawing>
          <wp:anchor distT="0" distB="0" distL="114300" distR="114300" simplePos="0" relativeHeight="252971008" behindDoc="0" locked="0" layoutInCell="1" allowOverlap="1" wp14:anchorId="43C45ED4" wp14:editId="7B03E394">
            <wp:simplePos x="0" y="0"/>
            <wp:positionH relativeFrom="margin">
              <wp:align>left</wp:align>
            </wp:positionH>
            <wp:positionV relativeFrom="paragraph">
              <wp:posOffset>9643</wp:posOffset>
            </wp:positionV>
            <wp:extent cx="850265" cy="850265"/>
            <wp:effectExtent l="0" t="0" r="6985" b="6985"/>
            <wp:wrapSquare wrapText="bothSides"/>
            <wp:docPr id="1973968719" name="Picture 1973968719" descr="Action pl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Action plan "/>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850265" cy="8502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F05BBF">
        <w:rPr>
          <w:rtl/>
        </w:rPr>
        <w:t>ت</w:t>
      </w:r>
      <w:r w:rsidR="006B59BE">
        <w:rPr>
          <w:rFonts w:hint="cs"/>
          <w:rtl/>
        </w:rPr>
        <w:t>ُ</w:t>
      </w:r>
      <w:r w:rsidR="006B59BE" w:rsidRPr="00F05BBF">
        <w:rPr>
          <w:rtl/>
        </w:rPr>
        <w:t>عدّ منهجية السيناريوهات من أقوى أدوات القادة المستقبليين، فهي تمكّنهم من استكشاف مستقبلات محتملة متعدّدة والاستعداد لها.</w:t>
      </w:r>
      <w:r w:rsidRPr="00722CCE">
        <w:t xml:space="preserve"> </w:t>
      </w:r>
    </w:p>
    <w:p w14:paraId="323DB563" w14:textId="77777777" w:rsidR="006B59BE" w:rsidRDefault="006B59BE" w:rsidP="009F77D3">
      <w:pPr>
        <w:pStyle w:val="ad"/>
        <w:rPr>
          <w:b w:val="0"/>
          <w:bCs/>
          <w:color w:val="168489"/>
          <w:rtl/>
        </w:rPr>
      </w:pPr>
      <w:r w:rsidRPr="009F77D3">
        <w:rPr>
          <w:b w:val="0"/>
          <w:bCs/>
          <w:color w:val="168489"/>
          <w:rtl/>
        </w:rPr>
        <w:t>مبادئ القيادة بالسيناريوهات:</w:t>
      </w:r>
    </w:p>
    <w:p w14:paraId="7DED36A3" w14:textId="70CA9A4A" w:rsidR="00722CCE" w:rsidRPr="009F77D3" w:rsidRDefault="00722CCE" w:rsidP="00722CCE">
      <w:pPr>
        <w:pStyle w:val="ad"/>
        <w:bidi w:val="0"/>
        <w:rPr>
          <w:b w:val="0"/>
          <w:bCs/>
          <w:color w:val="168489"/>
          <w:rtl/>
        </w:rPr>
      </w:pPr>
      <w:r w:rsidRPr="00722CCE">
        <w:rPr>
          <w:b w:val="0"/>
          <w:bCs/>
          <w:noProof/>
          <w:color w:val="168489"/>
        </w:rPr>
        <mc:AlternateContent>
          <mc:Choice Requires="wpg">
            <w:drawing>
              <wp:inline distT="0" distB="0" distL="0" distR="0" wp14:anchorId="278E07BD" wp14:editId="68B5E0F1">
                <wp:extent cx="5397054" cy="1753072"/>
                <wp:effectExtent l="0" t="0" r="13335" b="19050"/>
                <wp:docPr id="1973968720" name="Group 61"/>
                <wp:cNvGraphicFramePr/>
                <a:graphic xmlns:a="http://schemas.openxmlformats.org/drawingml/2006/main">
                  <a:graphicData uri="http://schemas.microsoft.com/office/word/2010/wordprocessingGroup">
                    <wpg:wgp>
                      <wpg:cNvGrpSpPr/>
                      <wpg:grpSpPr>
                        <a:xfrm>
                          <a:off x="0" y="0"/>
                          <a:ext cx="5397054" cy="1753072"/>
                          <a:chOff x="0" y="0"/>
                          <a:chExt cx="5397054" cy="1753072"/>
                        </a:xfrm>
                      </wpg:grpSpPr>
                      <wpg:grpSp>
                        <wpg:cNvPr id="1973968721" name="Group 1973968721"/>
                        <wpg:cNvGrpSpPr/>
                        <wpg:grpSpPr>
                          <a:xfrm>
                            <a:off x="1817024" y="0"/>
                            <a:ext cx="1753074" cy="1753072"/>
                            <a:chOff x="1817024" y="0"/>
                            <a:chExt cx="1722784" cy="1722784"/>
                          </a:xfrm>
                        </wpg:grpSpPr>
                        <wps:wsp>
                          <wps:cNvPr id="1973968722" name="Oval 1973968722"/>
                          <wps:cNvSpPr/>
                          <wps:spPr>
                            <a:xfrm>
                              <a:off x="1817024" y="0"/>
                              <a:ext cx="1722784" cy="1722784"/>
                            </a:xfrm>
                            <a:prstGeom prst="ellipse">
                              <a:avLst/>
                            </a:prstGeom>
                            <a:noFill/>
                            <a:ln>
                              <a:solidFill>
                                <a:schemeClr val="bg1">
                                  <a:lumMod val="50000"/>
                                </a:schemeClr>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23" name="Oval 1973968723"/>
                          <wps:cNvSpPr/>
                          <wps:spPr>
                            <a:xfrm>
                              <a:off x="1909790" y="92766"/>
                              <a:ext cx="1537252" cy="1537252"/>
                            </a:xfrm>
                            <a:prstGeom prst="ellipse">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24" name="Oval 1973968724"/>
                          <wps:cNvSpPr/>
                          <wps:spPr>
                            <a:xfrm>
                              <a:off x="1989578" y="172554"/>
                              <a:ext cx="1377676" cy="1377676"/>
                            </a:xfrm>
                            <a:prstGeom prst="ellipse">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25" name="TextBox 13"/>
                          <wps:cNvSpPr txBox="1">
                            <a:spLocks noChangeArrowheads="1"/>
                          </wps:cNvSpPr>
                          <wps:spPr bwMode="auto">
                            <a:xfrm flipV="1">
                              <a:off x="2047447" y="200449"/>
                              <a:ext cx="1226223" cy="917577"/>
                            </a:xfrm>
                            <a:prstGeom prst="rect">
                              <a:avLst/>
                            </a:prstGeom>
                          </wps:spPr>
                          <wps:txbx>
                            <w:txbxContent>
                              <w:p w14:paraId="3A545AC6" w14:textId="6E438367" w:rsidR="00722CCE" w:rsidRPr="00722CCE" w:rsidRDefault="00722CCE" w:rsidP="00722CCE">
                                <w:pPr>
                                  <w:bidi w:val="0"/>
                                  <w:jc w:val="center"/>
                                  <w:rPr>
                                    <w:rFonts w:ascii="Adobe Arabic" w:hAnsi="Adobe Arabic" w:cs="Adobe Arabic"/>
                                    <w:b/>
                                    <w:bCs/>
                                    <w:color w:val="000000"/>
                                    <w:kern w:val="24"/>
                                    <w:sz w:val="36"/>
                                    <w:szCs w:val="36"/>
                                    <w:lang w:bidi="ar-SY"/>
                                  </w:rPr>
                                </w:pPr>
                                <w:r w:rsidRPr="00722CCE">
                                  <w:rPr>
                                    <w:rFonts w:ascii="Adobe Arabic" w:hAnsi="Adobe Arabic" w:cs="Adobe Arabic"/>
                                    <w:b/>
                                    <w:bCs/>
                                    <w:color w:val="000000"/>
                                    <w:kern w:val="24"/>
                                    <w:sz w:val="36"/>
                                    <w:szCs w:val="36"/>
                                    <w:rtl/>
                                    <w:lang w:bidi="ar-SY"/>
                                  </w:rPr>
                                  <w:t>تجاوز التفكير الخطّي</w:t>
                                </w:r>
                              </w:p>
                            </w:txbxContent>
                          </wps:txbx>
                          <wps:bodyPr rot="0" vert="horz" wrap="square" lIns="0" tIns="45720" rIns="0" bIns="45720" anchor="b" anchorCtr="0" upright="1">
                            <a:noAutofit/>
                          </wps:bodyPr>
                        </wps:wsp>
                      </wpg:grpSp>
                      <wpg:grpSp>
                        <wpg:cNvPr id="1973968726" name="Group 1973968726"/>
                        <wpg:cNvGrpSpPr/>
                        <wpg:grpSpPr>
                          <a:xfrm>
                            <a:off x="0" y="0"/>
                            <a:ext cx="5397054" cy="1753072"/>
                            <a:chOff x="0" y="0"/>
                            <a:chExt cx="5397054" cy="1753072"/>
                          </a:xfrm>
                        </wpg:grpSpPr>
                        <wpg:grpSp>
                          <wpg:cNvPr id="1973968727" name="Group 1973968727"/>
                          <wpg:cNvGrpSpPr/>
                          <wpg:grpSpPr>
                            <a:xfrm>
                              <a:off x="0" y="0"/>
                              <a:ext cx="1753074" cy="1753072"/>
                              <a:chOff x="0" y="0"/>
                              <a:chExt cx="1722784" cy="1722784"/>
                            </a:xfrm>
                          </wpg:grpSpPr>
                          <wps:wsp>
                            <wps:cNvPr id="1973968728" name="Oval 1973968728"/>
                            <wps:cNvSpPr/>
                            <wps:spPr>
                              <a:xfrm>
                                <a:off x="0" y="0"/>
                                <a:ext cx="1722784" cy="1722784"/>
                              </a:xfrm>
                              <a:prstGeom prst="ellipse">
                                <a:avLst/>
                              </a:prstGeom>
                              <a:noFill/>
                              <a:ln>
                                <a:solidFill>
                                  <a:srgbClr val="FFD366"/>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29" name="Oval 1973968729"/>
                            <wps:cNvSpPr/>
                            <wps:spPr>
                              <a:xfrm>
                                <a:off x="92766" y="92766"/>
                                <a:ext cx="1537252" cy="1537252"/>
                              </a:xfrm>
                              <a:prstGeom prst="ellipse">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30" name="Oval 1973968730"/>
                            <wps:cNvSpPr/>
                            <wps:spPr>
                              <a:xfrm>
                                <a:off x="172554" y="172554"/>
                                <a:ext cx="1377676" cy="1377676"/>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31" name="TextBox 22"/>
                            <wps:cNvSpPr txBox="1">
                              <a:spLocks noChangeArrowheads="1"/>
                            </wps:cNvSpPr>
                            <wps:spPr bwMode="auto">
                              <a:xfrm flipV="1">
                                <a:off x="92764" y="263176"/>
                                <a:ext cx="1537252" cy="906794"/>
                              </a:xfrm>
                              <a:prstGeom prst="rect">
                                <a:avLst/>
                              </a:prstGeom>
                            </wps:spPr>
                            <wps:txbx>
                              <w:txbxContent>
                                <w:p w14:paraId="7EC8979C" w14:textId="3BF90CB2" w:rsidR="00722CCE" w:rsidRPr="00722CCE" w:rsidRDefault="00722CCE" w:rsidP="00722CCE">
                                  <w:pPr>
                                    <w:bidi w:val="0"/>
                                    <w:jc w:val="center"/>
                                    <w:rPr>
                                      <w:rFonts w:ascii="Adobe Arabic" w:hAnsi="Adobe Arabic" w:cs="Adobe Arabic"/>
                                      <w:b/>
                                      <w:bCs/>
                                      <w:color w:val="000000"/>
                                      <w:kern w:val="24"/>
                                      <w:sz w:val="36"/>
                                      <w:szCs w:val="36"/>
                                      <w:lang w:bidi="ar-SY"/>
                                    </w:rPr>
                                  </w:pPr>
                                  <w:r w:rsidRPr="00722CCE">
                                    <w:rPr>
                                      <w:rFonts w:ascii="Adobe Arabic" w:hAnsi="Adobe Arabic" w:cs="Adobe Arabic"/>
                                      <w:b/>
                                      <w:bCs/>
                                      <w:color w:val="000000"/>
                                      <w:kern w:val="24"/>
                                      <w:sz w:val="36"/>
                                      <w:szCs w:val="36"/>
                                      <w:rtl/>
                                      <w:lang w:bidi="ar-SY"/>
                                    </w:rPr>
                                    <w:t>الاستعداد للمفاجآت</w:t>
                                  </w:r>
                                </w:p>
                              </w:txbxContent>
                            </wps:txbx>
                            <wps:bodyPr rot="0" vert="horz" wrap="square" lIns="0" tIns="45720" rIns="0" bIns="45720" anchor="b" anchorCtr="0" upright="1">
                              <a:noAutofit/>
                            </wps:bodyPr>
                          </wps:wsp>
                        </wpg:grpSp>
                        <wpg:grpSp>
                          <wpg:cNvPr id="1973968732" name="Group 1973968732"/>
                          <wpg:cNvGrpSpPr/>
                          <wpg:grpSpPr>
                            <a:xfrm>
                              <a:off x="3643980" y="0"/>
                              <a:ext cx="1753074" cy="1753072"/>
                              <a:chOff x="3643980" y="0"/>
                              <a:chExt cx="1722784" cy="1722784"/>
                            </a:xfrm>
                          </wpg:grpSpPr>
                          <wps:wsp>
                            <wps:cNvPr id="1973968733" name="Oval 1973968733"/>
                            <wps:cNvSpPr/>
                            <wps:spPr>
                              <a:xfrm>
                                <a:off x="3643980" y="0"/>
                                <a:ext cx="1722784" cy="1722784"/>
                              </a:xfrm>
                              <a:prstGeom prst="ellipse">
                                <a:avLst/>
                              </a:prstGeom>
                              <a:noFill/>
                              <a:ln>
                                <a:solidFill>
                                  <a:srgbClr val="168489"/>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34" name="Oval 1973968734"/>
                            <wps:cNvSpPr/>
                            <wps:spPr>
                              <a:xfrm>
                                <a:off x="3736746" y="92766"/>
                                <a:ext cx="1537252" cy="1537252"/>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35" name="Oval 1973968735"/>
                            <wps:cNvSpPr/>
                            <wps:spPr>
                              <a:xfrm>
                                <a:off x="3816534" y="172554"/>
                                <a:ext cx="1377676" cy="1377676"/>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36" name="TextBox 9"/>
                            <wps:cNvSpPr txBox="1">
                              <a:spLocks noChangeArrowheads="1"/>
                            </wps:cNvSpPr>
                            <wps:spPr bwMode="auto">
                              <a:xfrm flipV="1">
                                <a:off x="3736618" y="290699"/>
                                <a:ext cx="1537252" cy="973613"/>
                              </a:xfrm>
                              <a:prstGeom prst="rect">
                                <a:avLst/>
                              </a:prstGeom>
                            </wps:spPr>
                            <wps:txbx>
                              <w:txbxContent>
                                <w:p w14:paraId="29CFAFDA" w14:textId="22A1E107" w:rsidR="00722CCE" w:rsidRPr="00722CCE" w:rsidRDefault="00722CCE" w:rsidP="00722CCE">
                                  <w:pPr>
                                    <w:bidi w:val="0"/>
                                    <w:jc w:val="center"/>
                                    <w:rPr>
                                      <w:rFonts w:ascii="Adobe Arabic" w:hAnsi="Adobe Arabic" w:cs="Adobe Arabic"/>
                                      <w:b/>
                                      <w:bCs/>
                                      <w:color w:val="000000"/>
                                      <w:kern w:val="24"/>
                                      <w:sz w:val="36"/>
                                      <w:szCs w:val="36"/>
                                      <w:lang w:bidi="ar-SY"/>
                                    </w:rPr>
                                  </w:pPr>
                                  <w:r w:rsidRPr="00722CCE">
                                    <w:rPr>
                                      <w:rFonts w:ascii="Adobe Arabic" w:hAnsi="Adobe Arabic" w:cs="Adobe Arabic"/>
                                      <w:b/>
                                      <w:bCs/>
                                      <w:color w:val="000000"/>
                                      <w:kern w:val="24"/>
                                      <w:sz w:val="36"/>
                                      <w:szCs w:val="36"/>
                                      <w:rtl/>
                                      <w:lang w:bidi="ar-SY"/>
                                    </w:rPr>
                                    <w:t>التخطيط للمستقبل المتعدّد</w:t>
                                  </w:r>
                                </w:p>
                              </w:txbxContent>
                            </wps:txbx>
                            <wps:bodyPr rot="0" vert="horz" wrap="square" lIns="0" tIns="45720" rIns="0" bIns="45720" anchor="b" anchorCtr="0" upright="1">
                              <a:noAutofit/>
                            </wps:bodyPr>
                          </wps:wsp>
                        </wpg:grpSp>
                      </wpg:grpSp>
                    </wpg:wgp>
                  </a:graphicData>
                </a:graphic>
              </wp:inline>
            </w:drawing>
          </mc:Choice>
          <mc:Fallback>
            <w:pict>
              <v:group w14:anchorId="278E07BD" id="Group 61" o:spid="_x0000_s3468" style="width:424.95pt;height:138.05pt;mso-position-horizontal-relative:char;mso-position-vertical-relative:line" coordsize="53970,175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">
                <v:group id="Group 1973968721" o:spid="_x0000_s3469" style="position:absolute;left:18170;width:17530;height:17530" coordorigin="1817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">
                  <v:oval id="Oval 1973968722" o:spid="_x0000_s3470" style="position:absolute;left:18170;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" filled="f" strokecolor="#7f7f7f [1612]" strokeweight="1pt">
                    <v:stroke dashstyle="1 1" joinstyle="miter"/>
                  </v:oval>
                  <v:oval id="Oval 1973968723" o:spid="_x0000_s3471" style="position:absolute;left:1909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" fillcolor="#7f7f7f [1612]" strokecolor="#7f7f7f [1612]" strokeweight="1pt">
                    <v:stroke joinstyle="miter"/>
                  </v:oval>
                  <v:oval id="Oval 1973968724" o:spid="_x0000_s3472" style="position:absolute;left:1989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" fillcolor="white [3212]" strokecolor="#7f7f7f [1612]" strokeweight="1pt">
                    <v:stroke joinstyle="miter"/>
                  </v:oval>
                  <v:shape id="TextBox 13" o:spid="_x0000_s3473" type="#_x0000_t202" style="position:absolute;left:20474;top:2004;width:12262;height:9176;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" filled="f" stroked="f">
                    <v:textbox inset="0,,0">
                      <w:txbxContent>
                        <w:p w14:paraId="3A545AC6" w14:textId="6E438367" w:rsidR="00722CCE" w:rsidRPr="00722CCE" w:rsidRDefault="00722CCE" w:rsidP="00722CCE">
                          <w:pPr>
                            <w:bidi w:val="0"/>
                            <w:jc w:val="center"/>
                            <w:rPr>
                              <w:rFonts w:ascii="Adobe Arabic" w:hAnsi="Adobe Arabic" w:cs="Adobe Arabic"/>
                              <w:b/>
                              <w:bCs/>
                              <w:color w:val="000000"/>
                              <w:kern w:val="24"/>
                              <w:sz w:val="36"/>
                              <w:szCs w:val="36"/>
                              <w:lang w:bidi="ar-SY"/>
                            </w:rPr>
                          </w:pPr>
                          <w:r w:rsidRPr="00722CCE">
                            <w:rPr>
                              <w:rFonts w:ascii="Adobe Arabic" w:hAnsi="Adobe Arabic" w:cs="Adobe Arabic"/>
                              <w:b/>
                              <w:bCs/>
                              <w:color w:val="000000"/>
                              <w:kern w:val="24"/>
                              <w:sz w:val="36"/>
                              <w:szCs w:val="36"/>
                              <w:rtl/>
                              <w:lang w:bidi="ar-SY"/>
                            </w:rPr>
                            <w:t>تجاوز التفكير الخطّي</w:t>
                          </w:r>
                        </w:p>
                      </w:txbxContent>
                    </v:textbox>
                  </v:shape>
                </v:group>
                <v:group id="Group 1973968726" o:spid="_x0000_s3474" style="position:absolute;width:53970;height:17530" coordsize="53970,17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">
                  <v:group id="Group 1973968727" o:spid="_x0000_s3475" style="position:absolute;width:17530;height:17530"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">
                    <v:oval id="Oval 1973968728" o:spid="_x0000_s3476" style="position:absolute;width:17227;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" filled="f" strokecolor="#ffd366" strokeweight="1pt">
                      <v:stroke dashstyle="1 1" joinstyle="miter"/>
                    </v:oval>
                    <v:oval id="Oval 1973968729" o:spid="_x0000_s3477" style="position:absolute;left:927;top:927;width:15373;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" fillcolor="#ffd366" strokecolor="#ffd366" strokeweight="1pt">
                      <v:stroke joinstyle="miter"/>
                    </v:oval>
                    <v:oval id="Oval 1973968730" o:spid="_x0000_s3478" style="position:absolute;left:172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" fillcolor="white [3212]" strokecolor="#ffd366" strokeweight="1pt">
                      <v:stroke joinstyle="miter"/>
                    </v:oval>
                    <v:shape id="TextBox 22" o:spid="_x0000_s3479" type="#_x0000_t202" style="position:absolute;left:927;top:2631;width:15373;height:9068;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" filled="f" stroked="f">
                      <v:textbox inset="0,,0">
                        <w:txbxContent>
                          <w:p w14:paraId="7EC8979C" w14:textId="3BF90CB2" w:rsidR="00722CCE" w:rsidRPr="00722CCE" w:rsidRDefault="00722CCE" w:rsidP="00722CCE">
                            <w:pPr>
                              <w:bidi w:val="0"/>
                              <w:jc w:val="center"/>
                              <w:rPr>
                                <w:rFonts w:ascii="Adobe Arabic" w:hAnsi="Adobe Arabic" w:cs="Adobe Arabic"/>
                                <w:b/>
                                <w:bCs/>
                                <w:color w:val="000000"/>
                                <w:kern w:val="24"/>
                                <w:sz w:val="36"/>
                                <w:szCs w:val="36"/>
                                <w:lang w:bidi="ar-SY"/>
                              </w:rPr>
                            </w:pPr>
                            <w:r w:rsidRPr="00722CCE">
                              <w:rPr>
                                <w:rFonts w:ascii="Adobe Arabic" w:hAnsi="Adobe Arabic" w:cs="Adobe Arabic"/>
                                <w:b/>
                                <w:bCs/>
                                <w:color w:val="000000"/>
                                <w:kern w:val="24"/>
                                <w:sz w:val="36"/>
                                <w:szCs w:val="36"/>
                                <w:rtl/>
                                <w:lang w:bidi="ar-SY"/>
                              </w:rPr>
                              <w:t>الاستعداد للمفاجآت</w:t>
                            </w:r>
                          </w:p>
                        </w:txbxContent>
                      </v:textbox>
                    </v:shape>
                  </v:group>
                  <v:group id="Group 1973968732" o:spid="_x0000_s3480" style="position:absolute;left:36439;width:17531;height:17530" coordorigin="36439" coordsize="17227,1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">
                    <v:oval id="Oval 1973968733" o:spid="_x0000_s3481" style="position:absolute;left:36439;width:17228;height:172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" filled="f" strokecolor="#168489" strokeweight="1pt">
                      <v:stroke dashstyle="1 1" joinstyle="miter"/>
                    </v:oval>
                    <v:oval id="Oval 1973968734" o:spid="_x0000_s3482" style="position:absolute;left:37367;top:927;width:15372;height:153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" fillcolor="#168489" strokecolor="#168489" strokeweight="1pt">
                      <v:stroke joinstyle="miter"/>
                    </v:oval>
                    <v:oval id="Oval 1973968735" o:spid="_x0000_s3483" style="position:absolute;left:38165;top:1725;width:13777;height:137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" fillcolor="white [3212]" strokecolor="#168489" strokeweight="1pt">
                      <v:stroke joinstyle="miter"/>
                    </v:oval>
                    <v:shape id="TextBox 9" o:spid="_x0000_s3484" type="#_x0000_t202" style="position:absolute;left:37366;top:2906;width:15372;height:9737;flip:y;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" filled="f" stroked="f">
                      <v:textbox inset="0,,0">
                        <w:txbxContent>
                          <w:p w14:paraId="29CFAFDA" w14:textId="22A1E107" w:rsidR="00722CCE" w:rsidRPr="00722CCE" w:rsidRDefault="00722CCE" w:rsidP="00722CCE">
                            <w:pPr>
                              <w:bidi w:val="0"/>
                              <w:jc w:val="center"/>
                              <w:rPr>
                                <w:rFonts w:ascii="Adobe Arabic" w:hAnsi="Adobe Arabic" w:cs="Adobe Arabic"/>
                                <w:b/>
                                <w:bCs/>
                                <w:color w:val="000000"/>
                                <w:kern w:val="24"/>
                                <w:sz w:val="36"/>
                                <w:szCs w:val="36"/>
                                <w:lang w:bidi="ar-SY"/>
                              </w:rPr>
                            </w:pPr>
                            <w:r w:rsidRPr="00722CCE">
                              <w:rPr>
                                <w:rFonts w:ascii="Adobe Arabic" w:hAnsi="Adobe Arabic" w:cs="Adobe Arabic"/>
                                <w:b/>
                                <w:bCs/>
                                <w:color w:val="000000"/>
                                <w:kern w:val="24"/>
                                <w:sz w:val="36"/>
                                <w:szCs w:val="36"/>
                                <w:rtl/>
                                <w:lang w:bidi="ar-SY"/>
                              </w:rPr>
                              <w:t>التخطيط للمستقبل المتعدّد</w:t>
                            </w:r>
                          </w:p>
                        </w:txbxContent>
                      </v:textbox>
                    </v:shape>
                  </v:group>
                </v:group>
                <w10:anchorlock/>
              </v:group>
            </w:pict>
          </mc:Fallback>
        </mc:AlternateContent>
      </w:r>
    </w:p>
    <w:p w14:paraId="32F7163C" w14:textId="093C9FE4" w:rsidR="00784A89" w:rsidRPr="002C4492" w:rsidRDefault="00784A89" w:rsidP="004F50BE">
      <w:pPr>
        <w:rPr>
          <w:b/>
          <w:bCs/>
          <w:rtl/>
        </w:rPr>
      </w:pPr>
      <w:r w:rsidRPr="002A078C">
        <w:rPr>
          <w:rFonts w:ascii="Sakkal Majalla" w:hAnsi="Sakkal Majalla"/>
          <w:noProof/>
          <w:sz w:val="34"/>
        </w:rPr>
        <mc:AlternateContent>
          <mc:Choice Requires="wpg">
            <w:drawing>
              <wp:inline distT="0" distB="0" distL="0" distR="0" wp14:anchorId="75CEA0DA" wp14:editId="120AD1F5">
                <wp:extent cx="5731510" cy="891540"/>
                <wp:effectExtent l="0" t="0" r="2540" b="22860"/>
                <wp:docPr id="160869724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42" name="مجموعة 47"/>
                        <wpg:cNvGrpSpPr/>
                        <wpg:grpSpPr>
                          <a:xfrm>
                            <a:off x="0" y="0"/>
                            <a:ext cx="5731510" cy="895351"/>
                            <a:chOff x="0" y="0"/>
                            <a:chExt cx="5878196" cy="918845"/>
                          </a:xfrm>
                        </wpg:grpSpPr>
                        <wpg:grpSp>
                          <wpg:cNvPr id="1608697243" name="مجموعة 48"/>
                          <wpg:cNvGrpSpPr/>
                          <wpg:grpSpPr>
                            <a:xfrm>
                              <a:off x="0" y="0"/>
                              <a:ext cx="5878196" cy="918845"/>
                              <a:chOff x="0" y="0"/>
                              <a:chExt cx="6240348" cy="919070"/>
                            </a:xfrm>
                          </wpg:grpSpPr>
                          <wpg:grpSp>
                            <wpg:cNvPr id="1608697244" name="مجموعة 49"/>
                            <wpg:cNvGrpSpPr/>
                            <wpg:grpSpPr>
                              <a:xfrm>
                                <a:off x="0" y="169208"/>
                                <a:ext cx="5433072" cy="580613"/>
                                <a:chOff x="0" y="169208"/>
                                <a:chExt cx="5433072" cy="580613"/>
                              </a:xfrm>
                            </wpg:grpSpPr>
                            <wps:wsp>
                              <wps:cNvPr id="160869724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4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4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48" name="مربع نص 41"/>
                          <wps:cNvSpPr txBox="1"/>
                          <wps:spPr>
                            <a:xfrm>
                              <a:off x="204466" y="256739"/>
                              <a:ext cx="4615440" cy="389397"/>
                            </a:xfrm>
                            <a:prstGeom prst="rect">
                              <a:avLst/>
                            </a:prstGeom>
                            <a:noFill/>
                          </wps:spPr>
                          <wps:txbx>
                            <w:txbxContent>
                              <w:p w14:paraId="4C1CD5A3" w14:textId="2D62D9A9" w:rsidR="00784A89" w:rsidRDefault="009F77D3" w:rsidP="00784A89">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التخطيط للمستقبل المتعدّد:</w:t>
                                </w:r>
                              </w:p>
                            </w:txbxContent>
                          </wps:txbx>
                          <wps:bodyPr wrap="square" rtlCol="1">
                            <a:spAutoFit/>
                          </wps:bodyPr>
                        </wps:wsp>
                      </wpg:grpSp>
                      <pic:pic xmlns:pic="http://schemas.openxmlformats.org/drawingml/2006/picture">
                        <pic:nvPicPr>
                          <pic:cNvPr id="1608697249"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5CEA0DA" id="_x0000_s348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M0P1f94BwAA/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348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">
                  <v:group id="مجموعة 48" o:spid="_x0000_s348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">
                    <v:group id="مجموعة 49" o:spid="_x0000_s348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">
                      <v:shape id="شكل حر 50" o:spid="_x0000_s348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9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" fillcolor="#a5a5a5 [2092]" stroked="f" strokeweight="1pt">
                        <v:stroke joinstyle="miter"/>
                      </v:roundrect>
                    </v:group>
                    <v:oval id="شكل بيضاوي 52" o:spid="_x0000_s349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" filled="f" strokecolor="#168489" strokeweight="1pt">
                      <v:stroke joinstyle="miter"/>
                    </v:oval>
                  </v:group>
                  <v:shape id="مربع نص 41" o:spid="_x0000_s349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" filled="f" stroked="f">
                    <v:textbox style="mso-fit-shape-to-text:t">
                      <w:txbxContent>
                        <w:p w14:paraId="4C1CD5A3" w14:textId="2D62D9A9" w:rsidR="00784A89" w:rsidRDefault="009F77D3" w:rsidP="00784A89">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التخطيط للمستقبل المتعدّد:</w:t>
                          </w:r>
                        </w:p>
                      </w:txbxContent>
                    </v:textbox>
                  </v:shape>
                </v:group>
                <v:shape id="صورة 54" o:spid="_x0000_s349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">
                  <v:imagedata r:id="rId117" o:title=""/>
                </v:shape>
                <w10:anchorlock/>
              </v:group>
            </w:pict>
          </mc:Fallback>
        </mc:AlternateContent>
      </w:r>
    </w:p>
    <w:p w14:paraId="04645396" w14:textId="74BE02A1" w:rsidR="006B59BE" w:rsidRDefault="006B59BE" w:rsidP="009F77D3">
      <w:pPr>
        <w:rPr>
          <w:rtl/>
        </w:rPr>
      </w:pPr>
      <w:r w:rsidRPr="00F05BBF">
        <w:rPr>
          <w:rtl/>
        </w:rPr>
        <w:t>لا يوجد مستقبل واحد محتوم، بل مسارات متعدّدة يمكن أن تتحقّق.</w:t>
      </w:r>
    </w:p>
    <w:p w14:paraId="6ADE55B8" w14:textId="5714A3FF" w:rsidR="00784A89" w:rsidRPr="00F05BBF" w:rsidRDefault="00784A89" w:rsidP="00722CCE">
      <w:pPr>
        <w:keepNext/>
        <w:rPr>
          <w:rtl/>
        </w:rPr>
      </w:pPr>
      <w:r w:rsidRPr="002A078C">
        <w:rPr>
          <w:rFonts w:ascii="Sakkal Majalla" w:hAnsi="Sakkal Majalla"/>
          <w:noProof/>
          <w:sz w:val="34"/>
        </w:rPr>
        <mc:AlternateContent>
          <mc:Choice Requires="wpg">
            <w:drawing>
              <wp:inline distT="0" distB="0" distL="0" distR="0" wp14:anchorId="4DE445AD" wp14:editId="5BAD98EE">
                <wp:extent cx="5731510" cy="891540"/>
                <wp:effectExtent l="0" t="0" r="2540" b="22860"/>
                <wp:docPr id="160869725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51" name="مجموعة 47"/>
                        <wpg:cNvGrpSpPr/>
                        <wpg:grpSpPr>
                          <a:xfrm>
                            <a:off x="0" y="0"/>
                            <a:ext cx="5731510" cy="895351"/>
                            <a:chOff x="0" y="0"/>
                            <a:chExt cx="5878196" cy="918845"/>
                          </a:xfrm>
                        </wpg:grpSpPr>
                        <wpg:grpSp>
                          <wpg:cNvPr id="1608697252" name="مجموعة 48"/>
                          <wpg:cNvGrpSpPr/>
                          <wpg:grpSpPr>
                            <a:xfrm>
                              <a:off x="0" y="0"/>
                              <a:ext cx="5878196" cy="918845"/>
                              <a:chOff x="0" y="0"/>
                              <a:chExt cx="6240348" cy="919070"/>
                            </a:xfrm>
                          </wpg:grpSpPr>
                          <wpg:grpSp>
                            <wpg:cNvPr id="1608697253" name="مجموعة 49"/>
                            <wpg:cNvGrpSpPr/>
                            <wpg:grpSpPr>
                              <a:xfrm>
                                <a:off x="0" y="169208"/>
                                <a:ext cx="5433072" cy="580613"/>
                                <a:chOff x="0" y="169208"/>
                                <a:chExt cx="5433072" cy="580613"/>
                              </a:xfrm>
                            </wpg:grpSpPr>
                            <wps:wsp>
                              <wps:cNvPr id="160869725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5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5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57" name="مربع نص 41"/>
                          <wps:cNvSpPr txBox="1"/>
                          <wps:spPr>
                            <a:xfrm>
                              <a:off x="204466" y="256739"/>
                              <a:ext cx="4615440" cy="389397"/>
                            </a:xfrm>
                            <a:prstGeom prst="rect">
                              <a:avLst/>
                            </a:prstGeom>
                            <a:noFill/>
                          </wps:spPr>
                          <wps:txbx>
                            <w:txbxContent>
                              <w:p w14:paraId="19B2E528" w14:textId="3C42834A" w:rsidR="00784A89" w:rsidRDefault="009F77D3" w:rsidP="00784A89">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تجاوز التفكير الخطّي:</w:t>
                                </w:r>
                              </w:p>
                            </w:txbxContent>
                          </wps:txbx>
                          <wps:bodyPr wrap="square" rtlCol="1">
                            <a:spAutoFit/>
                          </wps:bodyPr>
                        </wps:wsp>
                      </wpg:grpSp>
                      <pic:pic xmlns:pic="http://schemas.openxmlformats.org/drawingml/2006/picture">
                        <pic:nvPicPr>
                          <pic:cNvPr id="1608697258"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DE445AD" id="_x0000_s349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">
                <v:group id="مجموعة 47" o:spid="_x0000_s349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">
                  <v:group id="مجموعة 48" o:spid="_x0000_s349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">
                    <v:group id="مجموعة 49" o:spid="_x0000_s349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">
                      <v:shape id="شكل حر 50" o:spid="_x0000_s349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49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" fillcolor="#a5a5a5 [2092]" stroked="f" strokeweight="1pt">
                        <v:stroke joinstyle="miter"/>
                      </v:roundrect>
                    </v:group>
                    <v:oval id="شكل بيضاوي 52" o:spid="_x0000_s350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" filled="f" strokecolor="#168489" strokeweight="1pt">
                      <v:stroke joinstyle="miter"/>
                    </v:oval>
                  </v:group>
                  <v:shape id="مربع نص 41" o:spid="_x0000_s350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" filled="f" stroked="f">
                    <v:textbox style="mso-fit-shape-to-text:t">
                      <w:txbxContent>
                        <w:p w14:paraId="19B2E528" w14:textId="3C42834A" w:rsidR="00784A89" w:rsidRDefault="009F77D3" w:rsidP="00784A89">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تجاوز التفكير الخطّي:</w:t>
                          </w:r>
                        </w:p>
                      </w:txbxContent>
                    </v:textbox>
                  </v:shape>
                </v:group>
                <v:shape id="صورة 54" o:spid="_x0000_s350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">
                  <v:imagedata r:id="rId117" o:title=""/>
                </v:shape>
                <w10:anchorlock/>
              </v:group>
            </w:pict>
          </mc:Fallback>
        </mc:AlternateContent>
      </w:r>
    </w:p>
    <w:p w14:paraId="17E752F3" w14:textId="7B1A1519" w:rsidR="006B59BE" w:rsidRDefault="006B59BE" w:rsidP="009F77D3">
      <w:pPr>
        <w:rPr>
          <w:rtl/>
        </w:rPr>
      </w:pPr>
      <w:r w:rsidRPr="00F05BBF">
        <w:rPr>
          <w:rtl/>
        </w:rPr>
        <w:t>التغيير لا يحدث بشكل خطّي بل من خلال قفزات وتحوّلات مفاجئة.</w:t>
      </w:r>
    </w:p>
    <w:p w14:paraId="3ED704FC" w14:textId="136C1E63" w:rsidR="00784A89" w:rsidRPr="00F05BBF" w:rsidRDefault="00784A89" w:rsidP="00784A89">
      <w:pPr>
        <w:rPr>
          <w:rtl/>
        </w:rPr>
      </w:pPr>
      <w:r w:rsidRPr="002A078C">
        <w:rPr>
          <w:rFonts w:ascii="Sakkal Majalla" w:hAnsi="Sakkal Majalla"/>
          <w:noProof/>
          <w:sz w:val="34"/>
        </w:rPr>
        <mc:AlternateContent>
          <mc:Choice Requires="wpg">
            <w:drawing>
              <wp:inline distT="0" distB="0" distL="0" distR="0" wp14:anchorId="35D67BBB" wp14:editId="6CF5E92E">
                <wp:extent cx="5731510" cy="891540"/>
                <wp:effectExtent l="0" t="0" r="2540" b="22860"/>
                <wp:docPr id="160869725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60" name="مجموعة 47"/>
                        <wpg:cNvGrpSpPr/>
                        <wpg:grpSpPr>
                          <a:xfrm>
                            <a:off x="0" y="0"/>
                            <a:ext cx="5731510" cy="895351"/>
                            <a:chOff x="0" y="0"/>
                            <a:chExt cx="5878196" cy="918845"/>
                          </a:xfrm>
                        </wpg:grpSpPr>
                        <wpg:grpSp>
                          <wpg:cNvPr id="1608697261" name="مجموعة 48"/>
                          <wpg:cNvGrpSpPr/>
                          <wpg:grpSpPr>
                            <a:xfrm>
                              <a:off x="0" y="0"/>
                              <a:ext cx="5878196" cy="918845"/>
                              <a:chOff x="0" y="0"/>
                              <a:chExt cx="6240348" cy="919070"/>
                            </a:xfrm>
                          </wpg:grpSpPr>
                          <wpg:grpSp>
                            <wpg:cNvPr id="1608697262" name="مجموعة 49"/>
                            <wpg:cNvGrpSpPr/>
                            <wpg:grpSpPr>
                              <a:xfrm>
                                <a:off x="0" y="169208"/>
                                <a:ext cx="5433072" cy="580613"/>
                                <a:chOff x="0" y="169208"/>
                                <a:chExt cx="5433072" cy="580613"/>
                              </a:xfrm>
                            </wpg:grpSpPr>
                            <wps:wsp>
                              <wps:cNvPr id="160869726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6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6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66" name="مربع نص 41"/>
                          <wps:cNvSpPr txBox="1"/>
                          <wps:spPr>
                            <a:xfrm>
                              <a:off x="204466" y="256739"/>
                              <a:ext cx="4615440" cy="389397"/>
                            </a:xfrm>
                            <a:prstGeom prst="rect">
                              <a:avLst/>
                            </a:prstGeom>
                            <a:noFill/>
                          </wps:spPr>
                          <wps:txbx>
                            <w:txbxContent>
                              <w:p w14:paraId="5F41C9DA" w14:textId="421ACC63" w:rsidR="00784A89" w:rsidRDefault="009F77D3" w:rsidP="00784A89">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الاستعداد للمفاجآت:</w:t>
                                </w:r>
                              </w:p>
                            </w:txbxContent>
                          </wps:txbx>
                          <wps:bodyPr wrap="square" rtlCol="1">
                            <a:spAutoFit/>
                          </wps:bodyPr>
                        </wps:wsp>
                      </wpg:grpSp>
                      <pic:pic xmlns:pic="http://schemas.openxmlformats.org/drawingml/2006/picture">
                        <pic:nvPicPr>
                          <pic:cNvPr id="1608697267"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35D67BBB" id="_x0000_s350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">
                <v:group id="مجموعة 47" o:spid="_x0000_s350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">
                  <v:group id="مجموعة 48" o:spid="_x0000_s350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">
                    <v:group id="مجموعة 49" o:spid="_x0000_s350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">
                      <v:shape id="شكل حر 50" o:spid="_x0000_s350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0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" fillcolor="#a5a5a5 [2092]" stroked="f" strokeweight="1pt">
                        <v:stroke joinstyle="miter"/>
                      </v:roundrect>
                    </v:group>
                    <v:oval id="شكل بيضاوي 52" o:spid="_x0000_s350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" filled="f" strokecolor="#168489" strokeweight="1pt">
                      <v:stroke joinstyle="miter"/>
                    </v:oval>
                  </v:group>
                  <v:shape id="مربع نص 41" o:spid="_x0000_s351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" filled="f" stroked="f">
                    <v:textbox style="mso-fit-shape-to-text:t">
                      <w:txbxContent>
                        <w:p w14:paraId="5F41C9DA" w14:textId="421ACC63" w:rsidR="00784A89" w:rsidRDefault="009F77D3" w:rsidP="00784A89">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الاستعداد للمفاجآت:</w:t>
                          </w:r>
                        </w:p>
                      </w:txbxContent>
                    </v:textbox>
                  </v:shape>
                </v:group>
                <v:shape id="صورة 54" o:spid="_x0000_s351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">
                  <v:imagedata r:id="rId117" o:title=""/>
                </v:shape>
                <w10:anchorlock/>
              </v:group>
            </w:pict>
          </mc:Fallback>
        </mc:AlternateContent>
      </w:r>
    </w:p>
    <w:p w14:paraId="2065E342" w14:textId="21BB7A4B" w:rsidR="006B59BE" w:rsidRPr="00F05BBF" w:rsidRDefault="006B59BE" w:rsidP="004F50BE">
      <w:pPr>
        <w:rPr>
          <w:rtl/>
        </w:rPr>
      </w:pPr>
      <w:r w:rsidRPr="00F05BBF">
        <w:rPr>
          <w:rtl/>
        </w:rPr>
        <w:t>بعض الأحداث غير المتوقّعة ("البجعات السوداء") قد تغيّر قواعد اللعبة بشكل جذري.</w:t>
      </w:r>
    </w:p>
    <w:p w14:paraId="7FCC308B" w14:textId="77777777" w:rsidR="006B59BE" w:rsidRPr="009F77D3" w:rsidRDefault="006B59BE" w:rsidP="009F77D3">
      <w:pPr>
        <w:pStyle w:val="ad"/>
        <w:rPr>
          <w:b w:val="0"/>
          <w:bCs/>
          <w:color w:val="168489"/>
          <w:rtl/>
        </w:rPr>
      </w:pPr>
      <w:r w:rsidRPr="009F77D3">
        <w:rPr>
          <w:b w:val="0"/>
          <w:bCs/>
          <w:color w:val="168489"/>
          <w:rtl/>
        </w:rPr>
        <w:t>خطوات بناء السيناريوهات:</w:t>
      </w:r>
    </w:p>
    <w:p w14:paraId="576F2EF8" w14:textId="77777777" w:rsidR="006B59BE" w:rsidRPr="00F05BBF" w:rsidRDefault="006B59BE" w:rsidP="004F50BE">
      <w:pPr>
        <w:rPr>
          <w:rtl/>
        </w:rPr>
      </w:pPr>
      <w:r w:rsidRPr="00F05BBF">
        <w:rPr>
          <w:rtl/>
        </w:rPr>
        <w:t>1. تحديد السؤال المركزي أو القضية الاستراتيجية.</w:t>
      </w:r>
    </w:p>
    <w:p w14:paraId="5F69BE47" w14:textId="2C52B767" w:rsidR="006B59BE" w:rsidRPr="00F05BBF" w:rsidRDefault="00722CCE" w:rsidP="004F50BE">
      <w:pPr>
        <w:rPr>
          <w:rtl/>
        </w:rPr>
      </w:pPr>
      <w:r>
        <w:rPr>
          <w:noProof/>
        </w:rPr>
        <w:lastRenderedPageBreak/>
        <w:drawing>
          <wp:anchor distT="0" distB="0" distL="114300" distR="114300" simplePos="0" relativeHeight="252972032" behindDoc="0" locked="0" layoutInCell="1" allowOverlap="1" wp14:anchorId="4D8A4212" wp14:editId="7C52C7C6">
            <wp:simplePos x="0" y="0"/>
            <wp:positionH relativeFrom="margin">
              <wp:align>left</wp:align>
            </wp:positionH>
            <wp:positionV relativeFrom="paragraph">
              <wp:posOffset>58524</wp:posOffset>
            </wp:positionV>
            <wp:extent cx="1223010" cy="1223010"/>
            <wp:effectExtent l="0" t="0" r="0" b="0"/>
            <wp:wrapSquare wrapText="bothSides"/>
            <wp:docPr id="1973968737" name="Picture 1973968737" descr="Mone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Money "/>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05BBF">
        <w:rPr>
          <w:rtl/>
        </w:rPr>
        <w:t>2. تحديد العوامل والقوى المؤثّرة (الداخلية والخارجية).</w:t>
      </w:r>
    </w:p>
    <w:p w14:paraId="76B58FFE" w14:textId="31412C71" w:rsidR="006B59BE" w:rsidRPr="00F05BBF" w:rsidRDefault="006B59BE" w:rsidP="004F50BE">
      <w:pPr>
        <w:rPr>
          <w:rtl/>
        </w:rPr>
      </w:pPr>
      <w:r w:rsidRPr="00F05BBF">
        <w:rPr>
          <w:rtl/>
        </w:rPr>
        <w:t>3. تحديد عوامل عدم اليقين الحرجة التي ستشكّل المستقبل.</w:t>
      </w:r>
      <w:r w:rsidR="00722CCE" w:rsidRPr="00722CCE">
        <w:t xml:space="preserve"> </w:t>
      </w:r>
    </w:p>
    <w:p w14:paraId="2E61FA30" w14:textId="77777777" w:rsidR="006B59BE" w:rsidRPr="00F05BBF" w:rsidRDefault="006B59BE" w:rsidP="004F50BE">
      <w:pPr>
        <w:rPr>
          <w:rtl/>
        </w:rPr>
      </w:pPr>
      <w:r w:rsidRPr="00F05BBF">
        <w:rPr>
          <w:rtl/>
        </w:rPr>
        <w:t>4. بناء محاور للسيناريوهات المختلفة.</w:t>
      </w:r>
    </w:p>
    <w:p w14:paraId="7FC7C11A" w14:textId="77777777" w:rsidR="006B59BE" w:rsidRPr="00F05BBF" w:rsidRDefault="006B59BE" w:rsidP="004F50BE">
      <w:pPr>
        <w:rPr>
          <w:rtl/>
        </w:rPr>
      </w:pPr>
      <w:r w:rsidRPr="00F05BBF">
        <w:rPr>
          <w:rtl/>
        </w:rPr>
        <w:t>5. تطوير وصف تفصيلي لكل سيناريو.</w:t>
      </w:r>
    </w:p>
    <w:p w14:paraId="2D47EF18" w14:textId="77777777" w:rsidR="006B59BE" w:rsidRPr="00F05BBF" w:rsidRDefault="006B59BE" w:rsidP="004F50BE">
      <w:pPr>
        <w:rPr>
          <w:rtl/>
        </w:rPr>
      </w:pPr>
      <w:r w:rsidRPr="00F05BBF">
        <w:rPr>
          <w:rtl/>
        </w:rPr>
        <w:t>6. تحديد المؤشّرات المبكرة لكل سيناريو.</w:t>
      </w:r>
    </w:p>
    <w:p w14:paraId="3BAC2DE2" w14:textId="77777777" w:rsidR="006B59BE" w:rsidRPr="00F05BBF" w:rsidRDefault="006B59BE" w:rsidP="004F50BE">
      <w:pPr>
        <w:rPr>
          <w:rtl/>
        </w:rPr>
      </w:pPr>
      <w:r w:rsidRPr="00F05BBF">
        <w:rPr>
          <w:rtl/>
        </w:rPr>
        <w:t>7. صياغة استراتيجيات مرنة تستجيب لمختلف السيناريوهات.</w:t>
      </w:r>
    </w:p>
    <w:p w14:paraId="5768F97D" w14:textId="77777777" w:rsidR="006B59BE" w:rsidRPr="00F05BBF" w:rsidRDefault="006B59BE" w:rsidP="004F50BE">
      <w:pPr>
        <w:rPr>
          <w:rtl/>
        </w:rPr>
      </w:pPr>
      <w:r w:rsidRPr="00F05BBF">
        <w:rPr>
          <w:rtl/>
        </w:rPr>
        <w:t>يقول بيير واك، أحد روّاد التخطيط بالسيناريوهات: "الهدف من السيناريوهات ليس اختيار المستقبل المفضّل، بل اتّخاذ قرارات أفضل حول المستقبل."</w:t>
      </w:r>
    </w:p>
    <w:p w14:paraId="713807B3" w14:textId="4B98236C" w:rsidR="006B59BE" w:rsidRDefault="004F50BE" w:rsidP="00722CCE">
      <w:pPr>
        <w:pageBreakBefore/>
        <w:rPr>
          <w:rtl/>
        </w:rPr>
      </w:pPr>
      <w:r w:rsidRPr="002A078C">
        <w:rPr>
          <w:rFonts w:ascii="Sakkal Majalla" w:hAnsi="Sakkal Majalla"/>
          <w:noProof/>
          <w:color w:val="002060"/>
          <w:sz w:val="34"/>
        </w:rPr>
        <w:lastRenderedPageBreak/>
        <mc:AlternateContent>
          <mc:Choice Requires="wpg">
            <w:drawing>
              <wp:inline distT="0" distB="0" distL="0" distR="0" wp14:anchorId="1F2B3BFE" wp14:editId="210C165C">
                <wp:extent cx="5731510" cy="895350"/>
                <wp:effectExtent l="0" t="0" r="21590" b="19050"/>
                <wp:docPr id="160869652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6523"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6524" name="مجموعة 39"/>
                        <wpg:cNvGrpSpPr/>
                        <wpg:grpSpPr>
                          <a:xfrm>
                            <a:off x="0" y="0"/>
                            <a:ext cx="5731510" cy="895350"/>
                            <a:chOff x="0" y="0"/>
                            <a:chExt cx="5878196" cy="918845"/>
                          </a:xfrm>
                        </wpg:grpSpPr>
                        <wpg:grpSp>
                          <wpg:cNvPr id="1608696525" name="مجموعة 40"/>
                          <wpg:cNvGrpSpPr/>
                          <wpg:grpSpPr>
                            <a:xfrm>
                              <a:off x="0" y="0"/>
                              <a:ext cx="5878196" cy="918845"/>
                              <a:chOff x="0" y="0"/>
                              <a:chExt cx="6240348" cy="919070"/>
                            </a:xfrm>
                          </wpg:grpSpPr>
                          <wpg:grpSp>
                            <wpg:cNvPr id="1608696526" name="مجموعة 41"/>
                            <wpg:cNvGrpSpPr/>
                            <wpg:grpSpPr>
                              <a:xfrm>
                                <a:off x="0" y="169208"/>
                                <a:ext cx="5433072" cy="580613"/>
                                <a:chOff x="0" y="169208"/>
                                <a:chExt cx="5433072" cy="580613"/>
                              </a:xfrm>
                            </wpg:grpSpPr>
                            <wps:wsp>
                              <wps:cNvPr id="1608696527"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6528"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652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6530" name="مربع نص 41"/>
                          <wps:cNvSpPr txBox="1"/>
                          <wps:spPr>
                            <a:xfrm>
                              <a:off x="204484" y="256979"/>
                              <a:ext cx="4616071" cy="387740"/>
                            </a:xfrm>
                            <a:prstGeom prst="rect">
                              <a:avLst/>
                            </a:prstGeom>
                            <a:noFill/>
                          </wps:spPr>
                          <wps:txbx>
                            <w:txbxContent>
                              <w:p w14:paraId="6EE722C3" w14:textId="14E62D4A"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بناء رؤية استراتيجية طويلة المدى</w:t>
                                </w:r>
                              </w:p>
                            </w:txbxContent>
                          </wps:txbx>
                          <wps:bodyPr wrap="square" rtlCol="1">
                            <a:spAutoFit/>
                          </wps:bodyPr>
                        </wps:wsp>
                      </wpg:grpSp>
                    </wpg:wgp>
                  </a:graphicData>
                </a:graphic>
              </wp:inline>
            </w:drawing>
          </mc:Choice>
          <mc:Fallback>
            <w:pict>
              <v:group w14:anchorId="1F2B3BFE" id="_x0000_s3512"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">
                <v:shape id="صورة 38" o:spid="_x0000_s3513"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">
                  <v:imagedata r:id="rId95" o:title=""/>
                </v:shape>
                <v:group id="مجموعة 39" o:spid="_x0000_s351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">
                  <v:group id="مجموعة 40" o:spid="_x0000_s351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">
                    <v:group id="مجموعة 41" o:spid="_x0000_s351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">
                      <v:shape id="شكل حر 42" o:spid="_x0000_s351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51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" fillcolor="#168489" stroked="f" strokeweight="1pt">
                        <v:stroke joinstyle="miter"/>
                      </v:roundrect>
                    </v:group>
                    <v:oval id="شكل بيضاوي 44" o:spid="_x0000_s351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" filled="f" strokecolor="#a5a5a5 [2092]" strokeweight="1pt">
                      <v:stroke joinstyle="miter"/>
                    </v:oval>
                  </v:group>
                  <v:shape id="مربع نص 41" o:spid="_x0000_s3520" type="#_x0000_t202" style="position:absolute;left:2044;top:2569;width:46161;height:38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" filled="f" stroked="f">
                    <v:textbox style="mso-fit-shape-to-text:t">
                      <w:txbxContent>
                        <w:p w14:paraId="6EE722C3" w14:textId="14E62D4A" w:rsidR="004F50BE" w:rsidRDefault="009F77D3" w:rsidP="004F50BE">
                          <w:pPr>
                            <w:rPr>
                              <w:rFonts w:eastAsia="Calibri" w:hAnsi="Adobe Arabic" w:cs="Adobe Arabic"/>
                              <w:b/>
                              <w:bCs/>
                              <w:color w:val="FFFFFF"/>
                              <w:kern w:val="24"/>
                              <w:sz w:val="36"/>
                              <w:szCs w:val="36"/>
                              <w:lang w:bidi="ar-EG"/>
                            </w:rPr>
                          </w:pPr>
                          <w:r w:rsidRPr="009F77D3">
                            <w:rPr>
                              <w:rFonts w:eastAsia="Calibri" w:hAnsi="Adobe Arabic" w:cs="Adobe Arabic"/>
                              <w:b/>
                              <w:bCs/>
                              <w:color w:val="FFFFFF"/>
                              <w:kern w:val="24"/>
                              <w:sz w:val="36"/>
                              <w:szCs w:val="36"/>
                              <w:rtl/>
                              <w:lang w:bidi="ar-EG"/>
                            </w:rPr>
                            <w:t>بناء رؤية استراتيجية طويلة المدى</w:t>
                          </w:r>
                        </w:p>
                      </w:txbxContent>
                    </v:textbox>
                  </v:shape>
                </v:group>
                <w10:anchorlock/>
              </v:group>
            </w:pict>
          </mc:Fallback>
        </mc:AlternateContent>
      </w:r>
    </w:p>
    <w:p w14:paraId="5ACBC8D7" w14:textId="2693CD6A" w:rsidR="006B59BE" w:rsidRPr="00F05BBF" w:rsidRDefault="00722CCE" w:rsidP="004F50BE">
      <w:pPr>
        <w:rPr>
          <w:rtl/>
        </w:rPr>
      </w:pPr>
      <w:r>
        <w:rPr>
          <w:noProof/>
        </w:rPr>
        <w:drawing>
          <wp:anchor distT="0" distB="0" distL="114300" distR="114300" simplePos="0" relativeHeight="252973056" behindDoc="0" locked="0" layoutInCell="1" allowOverlap="1" wp14:anchorId="72F7F716" wp14:editId="0F3C138F">
            <wp:simplePos x="0" y="0"/>
            <wp:positionH relativeFrom="margin">
              <wp:align>left</wp:align>
            </wp:positionH>
            <wp:positionV relativeFrom="paragraph">
              <wp:posOffset>13335</wp:posOffset>
            </wp:positionV>
            <wp:extent cx="1223010" cy="1223010"/>
            <wp:effectExtent l="0" t="0" r="0" b="0"/>
            <wp:wrapSquare wrapText="bothSides"/>
            <wp:docPr id="1973968738" name="Picture 1973968738" descr="Strategic plann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Strategic planning "/>
                    <pic:cNvPicPr>
                      <a:picLocks noChangeAspect="1" noChangeArrowheads="1"/>
                    </pic:cNvPicPr>
                  </pic:nvPicPr>
                  <pic:blipFill>
                    <a:blip r:embed="rId651">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05BBF">
        <w:rPr>
          <w:rtl/>
        </w:rPr>
        <w:t>الرؤية الاستراتيجية هي البوصلة التي توجّه المؤسّسة نحو مستقبلها المنشود، وتعطيها هويّتها وغرضها الأساسي.</w:t>
      </w:r>
      <w:r w:rsidRPr="00722CCE">
        <w:t xml:space="preserve"> </w:t>
      </w:r>
    </w:p>
    <w:p w14:paraId="56E4C7F4" w14:textId="77777777" w:rsidR="006B59BE" w:rsidRDefault="006B59BE" w:rsidP="009F77D3">
      <w:pPr>
        <w:pStyle w:val="ad"/>
        <w:rPr>
          <w:b w:val="0"/>
          <w:bCs/>
          <w:color w:val="168489"/>
          <w:rtl/>
        </w:rPr>
      </w:pPr>
      <w:r w:rsidRPr="009F77D3">
        <w:rPr>
          <w:b w:val="0"/>
          <w:bCs/>
          <w:color w:val="168489"/>
          <w:rtl/>
        </w:rPr>
        <w:t>عناصر الرؤية الاستراتيجية الفعّالة:</w:t>
      </w:r>
    </w:p>
    <w:p w14:paraId="03D79811" w14:textId="03DE3478" w:rsidR="00722CCE" w:rsidRPr="009F77D3" w:rsidRDefault="00722CCE" w:rsidP="00722CCE">
      <w:pPr>
        <w:pStyle w:val="ad"/>
        <w:rPr>
          <w:b w:val="0"/>
          <w:bCs/>
          <w:color w:val="168489"/>
          <w:rtl/>
        </w:rPr>
      </w:pPr>
      <w:r w:rsidRPr="00722CCE">
        <w:rPr>
          <w:b w:val="0"/>
          <w:bCs/>
          <w:noProof/>
          <w:color w:val="168489"/>
        </w:rPr>
        <mc:AlternateContent>
          <mc:Choice Requires="wpg">
            <w:drawing>
              <wp:inline distT="0" distB="0" distL="0" distR="0" wp14:anchorId="7E8F868E" wp14:editId="163B7D29">
                <wp:extent cx="5957716" cy="1432999"/>
                <wp:effectExtent l="0" t="0" r="24130" b="15240"/>
                <wp:docPr id="1973968739" name="Group 31"/>
                <wp:cNvGraphicFramePr/>
                <a:graphic xmlns:a="http://schemas.openxmlformats.org/drawingml/2006/main">
                  <a:graphicData uri="http://schemas.microsoft.com/office/word/2010/wordprocessingGroup">
                    <wpg:wgp>
                      <wpg:cNvGrpSpPr/>
                      <wpg:grpSpPr>
                        <a:xfrm>
                          <a:off x="0" y="0"/>
                          <a:ext cx="5957716" cy="1432999"/>
                          <a:chOff x="0" y="0"/>
                          <a:chExt cx="5957713" cy="1432999"/>
                        </a:xfrm>
                      </wpg:grpSpPr>
                      <wpg:grpSp>
                        <wpg:cNvPr id="1973968740" name="Group 1973968740"/>
                        <wpg:cNvGrpSpPr/>
                        <wpg:grpSpPr>
                          <a:xfrm>
                            <a:off x="0" y="0"/>
                            <a:ext cx="1432998" cy="1432999"/>
                            <a:chOff x="0" y="0"/>
                            <a:chExt cx="1432998" cy="1432999"/>
                          </a:xfrm>
                        </wpg:grpSpPr>
                        <wpg:grpSp>
                          <wpg:cNvPr id="1973968741" name="Group 1973968741"/>
                          <wpg:cNvGrpSpPr/>
                          <wpg:grpSpPr>
                            <a:xfrm>
                              <a:off x="0" y="0"/>
                              <a:ext cx="1432998" cy="1432999"/>
                              <a:chOff x="0" y="0"/>
                              <a:chExt cx="1714500" cy="1714500"/>
                            </a:xfrm>
                          </wpg:grpSpPr>
                          <wps:wsp>
                            <wps:cNvPr id="1973968742" name="Rectangle: Diagonal Corners Rounded 1973968742"/>
                            <wps:cNvSpPr/>
                            <wps:spPr>
                              <a:xfrm flipV="1">
                                <a:off x="45971" y="23618"/>
                                <a:ext cx="1622560" cy="1667264"/>
                              </a:xfrm>
                              <a:prstGeom prst="round2DiagRect">
                                <a:avLst>
                                  <a:gd name="adj1" fmla="val 7948"/>
                                  <a:gd name="adj2" fmla="val 45033"/>
                                </a:avLst>
                              </a:pr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43" name="Oval 1973968743"/>
                            <wps:cNvSpPr/>
                            <wps:spPr>
                              <a:xfrm>
                                <a:off x="0" y="0"/>
                                <a:ext cx="1714500" cy="1714500"/>
                              </a:xfrm>
                              <a:prstGeom prst="ellipse">
                                <a:avLst/>
                              </a:prstGeom>
                              <a:solidFill>
                                <a:schemeClr val="bg1"/>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8744" name="TextBox 4101"/>
                          <wps:cNvSpPr txBox="1"/>
                          <wps:spPr>
                            <a:xfrm>
                              <a:off x="38418" y="392130"/>
                              <a:ext cx="1355089" cy="727710"/>
                            </a:xfrm>
                            <a:prstGeom prst="rect">
                              <a:avLst/>
                            </a:prstGeom>
                            <a:noFill/>
                          </wps:spPr>
                          <wps:txbx>
                            <w:txbxContent>
                              <w:p w14:paraId="5FB2E691" w14:textId="3FA5C49E" w:rsidR="00722CCE" w:rsidRDefault="00722CCE" w:rsidP="00722CCE">
                                <w:pPr>
                                  <w:bidi w:val="0"/>
                                  <w:jc w:val="center"/>
                                  <w:rPr>
                                    <w:rFonts w:ascii="Adobe Arabic" w:hAnsi="Adobe Arabic" w:cs="Adobe Arabic"/>
                                    <w:b/>
                                    <w:bCs/>
                                    <w:kern w:val="24"/>
                                    <w:sz w:val="40"/>
                                    <w:szCs w:val="40"/>
                                    <w:lang w:bidi="ar-SY"/>
                                  </w:rPr>
                                </w:pPr>
                                <w:r w:rsidRPr="00722CCE">
                                  <w:rPr>
                                    <w:rFonts w:ascii="Adobe Arabic" w:hAnsi="Adobe Arabic" w:cs="Adobe Arabic"/>
                                    <w:b/>
                                    <w:bCs/>
                                    <w:kern w:val="24"/>
                                    <w:sz w:val="40"/>
                                    <w:szCs w:val="40"/>
                                    <w:rtl/>
                                    <w:lang w:bidi="ar-SY"/>
                                  </w:rPr>
                                  <w:t>التوازن بين الطموح والواقعية</w:t>
                                </w:r>
                              </w:p>
                            </w:txbxContent>
                          </wps:txbx>
                          <wps:bodyPr wrap="square" rtlCol="0">
                            <a:spAutoFit/>
                          </wps:bodyPr>
                        </wps:wsp>
                      </wpg:grpSp>
                      <wpg:grpSp>
                        <wpg:cNvPr id="1973968745" name="Group 1973968745"/>
                        <wpg:cNvGrpSpPr/>
                        <wpg:grpSpPr>
                          <a:xfrm>
                            <a:off x="1508238" y="0"/>
                            <a:ext cx="4449475" cy="1432999"/>
                            <a:chOff x="1508238" y="0"/>
                            <a:chExt cx="4449475" cy="1432999"/>
                          </a:xfrm>
                        </wpg:grpSpPr>
                        <wpg:grpSp>
                          <wpg:cNvPr id="1973968746" name="Group 1973968746"/>
                          <wpg:cNvGrpSpPr/>
                          <wpg:grpSpPr>
                            <a:xfrm>
                              <a:off x="3016476" y="0"/>
                              <a:ext cx="1432998" cy="1432999"/>
                              <a:chOff x="3016476" y="0"/>
                              <a:chExt cx="1432998" cy="1432999"/>
                            </a:xfrm>
                          </wpg:grpSpPr>
                          <wpg:grpSp>
                            <wpg:cNvPr id="1973968747" name="Group 1973968747"/>
                            <wpg:cNvGrpSpPr/>
                            <wpg:grpSpPr>
                              <a:xfrm>
                                <a:off x="3016476" y="0"/>
                                <a:ext cx="1432998" cy="1432999"/>
                                <a:chOff x="3016478" y="0"/>
                                <a:chExt cx="1714500" cy="1714500"/>
                              </a:xfrm>
                            </wpg:grpSpPr>
                            <wps:wsp>
                              <wps:cNvPr id="1973968748" name="Rectangle: Diagonal Corners Rounded 1973968748"/>
                              <wps:cNvSpPr/>
                              <wps:spPr>
                                <a:xfrm flipV="1">
                                  <a:off x="3062449" y="23618"/>
                                  <a:ext cx="1622560" cy="1667264"/>
                                </a:xfrm>
                                <a:prstGeom prst="round2DiagRect">
                                  <a:avLst>
                                    <a:gd name="adj1" fmla="val 7948"/>
                                    <a:gd name="adj2" fmla="val 45033"/>
                                  </a:avLst>
                                </a:pr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49" name="Oval 1973968749"/>
                              <wps:cNvSpPr/>
                              <wps:spPr>
                                <a:xfrm>
                                  <a:off x="3016478" y="0"/>
                                  <a:ext cx="1714500" cy="1714500"/>
                                </a:xfrm>
                                <a:prstGeom prst="ellipse">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8750" name="TextBox 67"/>
                            <wps:cNvSpPr txBox="1"/>
                            <wps:spPr>
                              <a:xfrm>
                                <a:off x="3054674" y="254041"/>
                                <a:ext cx="1355724" cy="1045845"/>
                              </a:xfrm>
                              <a:prstGeom prst="rect">
                                <a:avLst/>
                              </a:prstGeom>
                              <a:noFill/>
                            </wps:spPr>
                            <wps:txbx>
                              <w:txbxContent>
                                <w:p w14:paraId="6AEFA7FC" w14:textId="7E5972B7" w:rsidR="00722CCE" w:rsidRDefault="00722CCE" w:rsidP="00722CCE">
                                  <w:pPr>
                                    <w:bidi w:val="0"/>
                                    <w:jc w:val="center"/>
                                    <w:rPr>
                                      <w:rFonts w:ascii="Adobe Arabic" w:hAnsi="Adobe Arabic" w:cs="Adobe Arabic"/>
                                      <w:b/>
                                      <w:bCs/>
                                      <w:kern w:val="24"/>
                                      <w:sz w:val="40"/>
                                      <w:szCs w:val="40"/>
                                      <w:lang w:bidi="ar-SY"/>
                                    </w:rPr>
                                  </w:pPr>
                                  <w:r w:rsidRPr="00722CCE">
                                    <w:rPr>
                                      <w:rFonts w:ascii="Adobe Arabic" w:hAnsi="Adobe Arabic" w:cs="Adobe Arabic"/>
                                      <w:b/>
                                      <w:bCs/>
                                      <w:kern w:val="24"/>
                                      <w:sz w:val="40"/>
                                      <w:szCs w:val="40"/>
                                      <w:rtl/>
                                      <w:lang w:bidi="ar-SY"/>
                                    </w:rPr>
                                    <w:t>التوافق مع الاتجاهات المستقبلية</w:t>
                                  </w:r>
                                </w:p>
                              </w:txbxContent>
                            </wps:txbx>
                            <wps:bodyPr wrap="square" rtlCol="0">
                              <a:spAutoFit/>
                            </wps:bodyPr>
                          </wps:wsp>
                        </wpg:grpSp>
                        <wpg:grpSp>
                          <wpg:cNvPr id="1973968751" name="Group 1973968751"/>
                          <wpg:cNvGrpSpPr/>
                          <wpg:grpSpPr>
                            <a:xfrm>
                              <a:off x="1508238" y="0"/>
                              <a:ext cx="4449475" cy="1432999"/>
                              <a:chOff x="1508238" y="0"/>
                              <a:chExt cx="4449475" cy="1432999"/>
                            </a:xfrm>
                          </wpg:grpSpPr>
                          <wpg:grpSp>
                            <wpg:cNvPr id="1973968752" name="Group 1973968752"/>
                            <wpg:cNvGrpSpPr/>
                            <wpg:grpSpPr>
                              <a:xfrm>
                                <a:off x="1508238" y="0"/>
                                <a:ext cx="1432998" cy="1432999"/>
                                <a:chOff x="1508238" y="0"/>
                                <a:chExt cx="1432998" cy="1432999"/>
                              </a:xfrm>
                            </wpg:grpSpPr>
                            <wpg:grpSp>
                              <wpg:cNvPr id="1973968753" name="Group 1973968753"/>
                              <wpg:cNvGrpSpPr/>
                              <wpg:grpSpPr>
                                <a:xfrm>
                                  <a:off x="1508238" y="0"/>
                                  <a:ext cx="1432998" cy="1432999"/>
                                  <a:chOff x="1508239" y="0"/>
                                  <a:chExt cx="1714500" cy="1714500"/>
                                </a:xfrm>
                              </wpg:grpSpPr>
                              <wps:wsp>
                                <wps:cNvPr id="1973968754" name="Rectangle: Diagonal Corners Rounded 1973968754"/>
                                <wps:cNvSpPr/>
                                <wps:spPr>
                                  <a:xfrm flipV="1">
                                    <a:off x="1554210" y="23618"/>
                                    <a:ext cx="1622560" cy="1667264"/>
                                  </a:xfrm>
                                  <a:prstGeom prst="round2DiagRect">
                                    <a:avLst>
                                      <a:gd name="adj1" fmla="val 7948"/>
                                      <a:gd name="adj2" fmla="val 45033"/>
                                    </a:avLst>
                                  </a:pr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55" name="Oval 1973968755"/>
                                <wps:cNvSpPr/>
                                <wps:spPr>
                                  <a:xfrm>
                                    <a:off x="1508239" y="0"/>
                                    <a:ext cx="1714500" cy="1714500"/>
                                  </a:xfrm>
                                  <a:prstGeom prst="ellipse">
                                    <a:avLst/>
                                  </a:prstGeom>
                                  <a:solidFill>
                                    <a:schemeClr val="bg1"/>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8756" name="TextBox 71"/>
                              <wps:cNvSpPr txBox="1"/>
                              <wps:spPr>
                                <a:xfrm>
                                  <a:off x="1546546" y="413395"/>
                                  <a:ext cx="1355724" cy="727710"/>
                                </a:xfrm>
                                <a:prstGeom prst="rect">
                                  <a:avLst/>
                                </a:prstGeom>
                                <a:noFill/>
                              </wps:spPr>
                              <wps:txbx>
                                <w:txbxContent>
                                  <w:p w14:paraId="7F193A80" w14:textId="5C252C34" w:rsidR="00722CCE" w:rsidRDefault="00722CCE" w:rsidP="00722CCE">
                                    <w:pPr>
                                      <w:bidi w:val="0"/>
                                      <w:jc w:val="center"/>
                                      <w:rPr>
                                        <w:rFonts w:ascii="Adobe Arabic" w:hAnsi="Adobe Arabic" w:cs="Adobe Arabic"/>
                                        <w:b/>
                                        <w:bCs/>
                                        <w:kern w:val="24"/>
                                        <w:sz w:val="40"/>
                                        <w:szCs w:val="40"/>
                                        <w:lang w:bidi="ar-SY"/>
                                      </w:rPr>
                                    </w:pPr>
                                    <w:r w:rsidRPr="00722CCE">
                                      <w:rPr>
                                        <w:rFonts w:ascii="Adobe Arabic" w:hAnsi="Adobe Arabic" w:cs="Adobe Arabic"/>
                                        <w:b/>
                                        <w:bCs/>
                                        <w:kern w:val="24"/>
                                        <w:sz w:val="40"/>
                                        <w:szCs w:val="40"/>
                                        <w:rtl/>
                                        <w:lang w:bidi="ar-SY"/>
                                      </w:rPr>
                                      <w:t>المرونة والقدرة على التكيّف</w:t>
                                    </w:r>
                                  </w:p>
                                </w:txbxContent>
                              </wps:txbx>
                              <wps:bodyPr wrap="square" rtlCol="0">
                                <a:spAutoFit/>
                              </wps:bodyPr>
                            </wps:wsp>
                          </wpg:grpSp>
                          <wpg:grpSp>
                            <wpg:cNvPr id="1973968757" name="Group 1973968757"/>
                            <wpg:cNvGrpSpPr/>
                            <wpg:grpSpPr>
                              <a:xfrm>
                                <a:off x="4524715" y="0"/>
                                <a:ext cx="1432998" cy="1432999"/>
                                <a:chOff x="4524715" y="0"/>
                                <a:chExt cx="1432998" cy="1432999"/>
                              </a:xfrm>
                            </wpg:grpSpPr>
                            <wpg:grpSp>
                              <wpg:cNvPr id="1973968758" name="Group 1973968758"/>
                              <wpg:cNvGrpSpPr/>
                              <wpg:grpSpPr>
                                <a:xfrm>
                                  <a:off x="4524715" y="0"/>
                                  <a:ext cx="1432998" cy="1432999"/>
                                  <a:chOff x="4524717" y="0"/>
                                  <a:chExt cx="1714500" cy="1714500"/>
                                </a:xfrm>
                              </wpg:grpSpPr>
                              <wps:wsp>
                                <wps:cNvPr id="1973968759" name="Rectangle: Diagonal Corners Rounded 1973968759"/>
                                <wps:cNvSpPr/>
                                <wps:spPr>
                                  <a:xfrm flipV="1">
                                    <a:off x="4570688" y="23618"/>
                                    <a:ext cx="1622560" cy="1667264"/>
                                  </a:xfrm>
                                  <a:prstGeom prst="round2DiagRect">
                                    <a:avLst>
                                      <a:gd name="adj1" fmla="val 7948"/>
                                      <a:gd name="adj2" fmla="val 45033"/>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60" name="Oval 1973968760"/>
                                <wps:cNvSpPr/>
                                <wps:spPr>
                                  <a:xfrm>
                                    <a:off x="4524717" y="0"/>
                                    <a:ext cx="1714500" cy="1714500"/>
                                  </a:xfrm>
                                  <a:prstGeom prst="ellipse">
                                    <a:avLst/>
                                  </a:pr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8761" name="TextBox 4142"/>
                              <wps:cNvSpPr txBox="1"/>
                              <wps:spPr>
                                <a:xfrm>
                                  <a:off x="4562802" y="583516"/>
                                  <a:ext cx="1355724" cy="409575"/>
                                </a:xfrm>
                                <a:prstGeom prst="rect">
                                  <a:avLst/>
                                </a:prstGeom>
                                <a:noFill/>
                              </wps:spPr>
                              <wps:txbx>
                                <w:txbxContent>
                                  <w:p w14:paraId="6ABAC8D3" w14:textId="6FF71DAA" w:rsidR="00722CCE" w:rsidRDefault="00722CCE" w:rsidP="00722CCE">
                                    <w:pPr>
                                      <w:bidi w:val="0"/>
                                      <w:jc w:val="center"/>
                                      <w:rPr>
                                        <w:rFonts w:ascii="Adobe Arabic" w:hAnsi="Adobe Arabic" w:cs="Adobe Arabic"/>
                                        <w:b/>
                                        <w:bCs/>
                                        <w:kern w:val="24"/>
                                        <w:sz w:val="40"/>
                                        <w:szCs w:val="40"/>
                                        <w:lang w:bidi="ar-SY"/>
                                      </w:rPr>
                                    </w:pPr>
                                    <w:r w:rsidRPr="00722CCE">
                                      <w:rPr>
                                        <w:rFonts w:ascii="Adobe Arabic" w:hAnsi="Adobe Arabic" w:cs="Adobe Arabic"/>
                                        <w:b/>
                                        <w:bCs/>
                                        <w:kern w:val="24"/>
                                        <w:sz w:val="40"/>
                                        <w:szCs w:val="40"/>
                                        <w:rtl/>
                                        <w:lang w:bidi="ar-SY"/>
                                      </w:rPr>
                                      <w:t>الوضوح والإلهام</w:t>
                                    </w:r>
                                  </w:p>
                                </w:txbxContent>
                              </wps:txbx>
                              <wps:bodyPr wrap="square" rtlCol="0">
                                <a:spAutoFit/>
                              </wps:bodyPr>
                            </wps:wsp>
                          </wpg:grpSp>
                        </wpg:grpSp>
                      </wpg:grpSp>
                    </wpg:wgp>
                  </a:graphicData>
                </a:graphic>
              </wp:inline>
            </w:drawing>
          </mc:Choice>
          <mc:Fallback>
            <w:pict>
              <v:group w14:anchorId="7E8F868E" id="Group 31" o:spid="_x0000_s3521" style="width:469.1pt;height:112.85pt;mso-position-horizontal-relative:char;mso-position-vertical-relative:line" coordsize="59577,143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">
                <v:group id="Group 1973968740" o:spid="_x0000_s3522" style="position:absolute;width:14329;height:14329"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">
                  <v:group id="Group 1973968741" o:spid="_x0000_s3523" style="position:absolute;width:14329;height:14329"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">
                    <v:shape id="Rectangle: Diagonal Corners Rounded 1973968742" o:spid="_x0000_s3524" style="position:absolute;left:459;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" path="m128961,l891873,v403547,,730687,327140,730687,730687l1622560,1538303v,71223,-57738,128961,-128961,128961l730687,1667264c327140,1667264,,1340124,,936577l,128961c,57738,57738,,128961,xe" fillcolor="#2e74b5 [2408]" strokecolor="#2e74b5 [2408]" strokeweight="1pt">
                      <v:stroke joinstyle="miter"/>
                      <v:path arrowok="t" o:connecttype="custom" o:connectlocs="128961,0;891873,0;1622560,730687;1622560,1538303;1493599,1667264;730687,1667264;0,936577;0,128961;128961,0" o:connectangles="0,0,0,0,0,0,0,0,0"/>
                    </v:shape>
                    <v:oval id="Oval 1973968743" o:spid="_x0000_s3525" style="position:absolute;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" fillcolor="white [3212]" strokecolor="#2e74b5 [2408]" strokeweight="1pt">
                      <v:stroke joinstyle="miter"/>
                    </v:oval>
                  </v:group>
                  <v:shape id="TextBox 4101" o:spid="_x0000_s3526" type="#_x0000_t202" style="position:absolute;left:384;top:3921;width:13551;height:7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" filled="f" stroked="f">
                    <v:textbox style="mso-fit-shape-to-text:t">
                      <w:txbxContent>
                        <w:p w14:paraId="5FB2E691" w14:textId="3FA5C49E" w:rsidR="00722CCE" w:rsidRDefault="00722CCE" w:rsidP="00722CCE">
                          <w:pPr>
                            <w:bidi w:val="0"/>
                            <w:jc w:val="center"/>
                            <w:rPr>
                              <w:rFonts w:ascii="Adobe Arabic" w:hAnsi="Adobe Arabic" w:cs="Adobe Arabic"/>
                              <w:b/>
                              <w:bCs/>
                              <w:kern w:val="24"/>
                              <w:sz w:val="40"/>
                              <w:szCs w:val="40"/>
                              <w:lang w:bidi="ar-SY"/>
                            </w:rPr>
                          </w:pPr>
                          <w:r w:rsidRPr="00722CCE">
                            <w:rPr>
                              <w:rFonts w:ascii="Adobe Arabic" w:hAnsi="Adobe Arabic" w:cs="Adobe Arabic"/>
                              <w:b/>
                              <w:bCs/>
                              <w:kern w:val="24"/>
                              <w:sz w:val="40"/>
                              <w:szCs w:val="40"/>
                              <w:rtl/>
                              <w:lang w:bidi="ar-SY"/>
                            </w:rPr>
                            <w:t>التوازن بين الطموح والواقعية</w:t>
                          </w:r>
                        </w:p>
                      </w:txbxContent>
                    </v:textbox>
                  </v:shape>
                </v:group>
                <v:group id="Group 1973968745" o:spid="_x0000_s3527"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">
                  <v:group id="Group 1973968746" o:spid="_x0000_s3528" style="position:absolute;left:30164;width:14330;height:14329" coordorigin="30164"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">
                    <v:group id="Group 1973968747" o:spid="_x0000_s3529" style="position:absolute;left:30164;width:14330;height:14329" coordorigin="30164"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">
                      <v:shape id="Rectangle: Diagonal Corners Rounded 1973968748" o:spid="_x0000_s3530" style="position:absolute;left:30624;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" path="m128961,l891873,v403547,,730687,327140,730687,730687l1622560,1538303v,71223,-57738,128961,-128961,128961l730687,1667264c327140,1667264,,1340124,,936577l,128961c,57738,57738,,128961,xe" fillcolor="#7f7f7f [1612]" strokecolor="#7f7f7f [1612]" strokeweight="1pt">
                        <v:stroke joinstyle="miter"/>
                        <v:path arrowok="t" o:connecttype="custom" o:connectlocs="128961,0;891873,0;1622560,730687;1622560,1538303;1493599,1667264;730687,1667264;0,936577;0,128961;128961,0" o:connectangles="0,0,0,0,0,0,0,0,0"/>
                      </v:shape>
                      <v:oval id="Oval 1973968749" o:spid="_x0000_s3531" style="position:absolute;left:30164;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" fillcolor="white [3212]" strokecolor="#7f7f7f [1612]" strokeweight="1pt">
                        <v:stroke joinstyle="miter"/>
                      </v:oval>
                    </v:group>
                    <v:shape id="TextBox 67" o:spid="_x0000_s3532" type="#_x0000_t202" style="position:absolute;left:30546;top:2540;width:13557;height:10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" filled="f" stroked="f">
                      <v:textbox style="mso-fit-shape-to-text:t">
                        <w:txbxContent>
                          <w:p w14:paraId="6AEFA7FC" w14:textId="7E5972B7" w:rsidR="00722CCE" w:rsidRDefault="00722CCE" w:rsidP="00722CCE">
                            <w:pPr>
                              <w:bidi w:val="0"/>
                              <w:jc w:val="center"/>
                              <w:rPr>
                                <w:rFonts w:ascii="Adobe Arabic" w:hAnsi="Adobe Arabic" w:cs="Adobe Arabic"/>
                                <w:b/>
                                <w:bCs/>
                                <w:kern w:val="24"/>
                                <w:sz w:val="40"/>
                                <w:szCs w:val="40"/>
                                <w:lang w:bidi="ar-SY"/>
                              </w:rPr>
                            </w:pPr>
                            <w:r w:rsidRPr="00722CCE">
                              <w:rPr>
                                <w:rFonts w:ascii="Adobe Arabic" w:hAnsi="Adobe Arabic" w:cs="Adobe Arabic"/>
                                <w:b/>
                                <w:bCs/>
                                <w:kern w:val="24"/>
                                <w:sz w:val="40"/>
                                <w:szCs w:val="40"/>
                                <w:rtl/>
                                <w:lang w:bidi="ar-SY"/>
                              </w:rPr>
                              <w:t>التوافق مع الاتجاهات المستقبلية</w:t>
                            </w:r>
                          </w:p>
                        </w:txbxContent>
                      </v:textbox>
                    </v:shape>
                  </v:group>
                  <v:group id="Group 1973968751" o:spid="_x0000_s3533" style="position:absolute;left:15082;width:44495;height:14329" coordorigin="15082" coordsize="44494,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">
                    <v:group id="Group 1973968752" o:spid="_x0000_s3534" style="position:absolute;left:15082;width:14330;height:14329" coordorigin="15082"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">
                      <v:group id="Group 1973968753" o:spid="_x0000_s3535" style="position:absolute;left:15082;width:14330;height:14329" coordorigin="15082"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">
                        <v:shape id="Rectangle: Diagonal Corners Rounded 1973968754" o:spid="_x0000_s3536" style="position:absolute;left:15542;top:236;width:16225;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" path="m128961,l891873,v403547,,730687,327140,730687,730687l1622560,1538303v,71223,-57738,128961,-128961,128961l730687,1667264c327140,1667264,,1340124,,936577l,128961c,57738,57738,,128961,xe" fillcolor="#ffd366" strokecolor="#ffd366" strokeweight="1pt">
                          <v:stroke joinstyle="miter"/>
                          <v:path arrowok="t" o:connecttype="custom" o:connectlocs="128961,0;891873,0;1622560,730687;1622560,1538303;1493599,1667264;730687,1667264;0,936577;0,128961;128961,0" o:connectangles="0,0,0,0,0,0,0,0,0"/>
                        </v:shape>
                        <v:oval id="Oval 1973968755" o:spid="_x0000_s3537" style="position:absolute;left:15082;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" fillcolor="white [3212]" strokecolor="#ffd366" strokeweight="1pt">
                          <v:stroke joinstyle="miter"/>
                        </v:oval>
                      </v:group>
                      <v:shape id="TextBox 71" o:spid="_x0000_s3538" type="#_x0000_t202" style="position:absolute;left:15465;top:4133;width:13557;height:7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" filled="f" stroked="f">
                        <v:textbox style="mso-fit-shape-to-text:t">
                          <w:txbxContent>
                            <w:p w14:paraId="7F193A80" w14:textId="5C252C34" w:rsidR="00722CCE" w:rsidRDefault="00722CCE" w:rsidP="00722CCE">
                              <w:pPr>
                                <w:bidi w:val="0"/>
                                <w:jc w:val="center"/>
                                <w:rPr>
                                  <w:rFonts w:ascii="Adobe Arabic" w:hAnsi="Adobe Arabic" w:cs="Adobe Arabic"/>
                                  <w:b/>
                                  <w:bCs/>
                                  <w:kern w:val="24"/>
                                  <w:sz w:val="40"/>
                                  <w:szCs w:val="40"/>
                                  <w:lang w:bidi="ar-SY"/>
                                </w:rPr>
                              </w:pPr>
                              <w:r w:rsidRPr="00722CCE">
                                <w:rPr>
                                  <w:rFonts w:ascii="Adobe Arabic" w:hAnsi="Adobe Arabic" w:cs="Adobe Arabic"/>
                                  <w:b/>
                                  <w:bCs/>
                                  <w:kern w:val="24"/>
                                  <w:sz w:val="40"/>
                                  <w:szCs w:val="40"/>
                                  <w:rtl/>
                                  <w:lang w:bidi="ar-SY"/>
                                </w:rPr>
                                <w:t>المرونة والقدرة على التكيّف</w:t>
                              </w:r>
                            </w:p>
                          </w:txbxContent>
                        </v:textbox>
                      </v:shape>
                    </v:group>
                    <v:group id="Group 1973968757" o:spid="_x0000_s3539" style="position:absolute;left:45247;width:14330;height:14329" coordorigin="45247" coordsize="14329,14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">
                      <v:group id="Group 1973968758" o:spid="_x0000_s3540" style="position:absolute;left:45247;width:14330;height:14329" coordorigin="45247" coordsize="1714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">
                        <v:shape id="Rectangle: Diagonal Corners Rounded 1973968759" o:spid="_x0000_s3541" style="position:absolute;left:45706;top:236;width:16226;height:16672;flip:y;visibility:visible;mso-wrap-style:square;v-text-anchor:middle" coordsize="1622560,1667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" path="m128961,l891873,v403547,,730687,327140,730687,730687l1622560,1538303v,71223,-57738,128961,-128961,128961l730687,1667264c327140,1667264,,1340124,,936577l,128961c,57738,57738,,128961,xe" fillcolor="#168489" strokecolor="#168489" strokeweight="1pt">
                          <v:stroke joinstyle="miter"/>
                          <v:path arrowok="t" o:connecttype="custom" o:connectlocs="128961,0;891873,0;1622560,730687;1622560,1538303;1493599,1667264;730687,1667264;0,936577;0,128961;128961,0" o:connectangles="0,0,0,0,0,0,0,0,0"/>
                        </v:shape>
                        <v:oval id="Oval 1973968760" o:spid="_x0000_s3542" style="position:absolute;left:45247;width:17145;height:171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" fillcolor="white [3212]" strokecolor="#168489" strokeweight="1pt">
                          <v:stroke joinstyle="miter"/>
                        </v:oval>
                      </v:group>
                      <v:shape id="TextBox 4142" o:spid="_x0000_s3543" type="#_x0000_t202" style="position:absolute;left:45628;top:5835;width:13557;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" filled="f" stroked="f">
                        <v:textbox style="mso-fit-shape-to-text:t">
                          <w:txbxContent>
                            <w:p w14:paraId="6ABAC8D3" w14:textId="6FF71DAA" w:rsidR="00722CCE" w:rsidRDefault="00722CCE" w:rsidP="00722CCE">
                              <w:pPr>
                                <w:bidi w:val="0"/>
                                <w:jc w:val="center"/>
                                <w:rPr>
                                  <w:rFonts w:ascii="Adobe Arabic" w:hAnsi="Adobe Arabic" w:cs="Adobe Arabic"/>
                                  <w:b/>
                                  <w:bCs/>
                                  <w:kern w:val="24"/>
                                  <w:sz w:val="40"/>
                                  <w:szCs w:val="40"/>
                                  <w:lang w:bidi="ar-SY"/>
                                </w:rPr>
                              </w:pPr>
                              <w:r w:rsidRPr="00722CCE">
                                <w:rPr>
                                  <w:rFonts w:ascii="Adobe Arabic" w:hAnsi="Adobe Arabic" w:cs="Adobe Arabic"/>
                                  <w:b/>
                                  <w:bCs/>
                                  <w:kern w:val="24"/>
                                  <w:sz w:val="40"/>
                                  <w:szCs w:val="40"/>
                                  <w:rtl/>
                                  <w:lang w:bidi="ar-SY"/>
                                </w:rPr>
                                <w:t>الوضوح والإلهام</w:t>
                              </w:r>
                            </w:p>
                          </w:txbxContent>
                        </v:textbox>
                      </v:shape>
                    </v:group>
                  </v:group>
                </v:group>
                <w10:anchorlock/>
              </v:group>
            </w:pict>
          </mc:Fallback>
        </mc:AlternateContent>
      </w:r>
    </w:p>
    <w:p w14:paraId="21D7D267" w14:textId="77777777" w:rsidR="006B59BE" w:rsidRPr="00F05BBF" w:rsidRDefault="006B59BE" w:rsidP="004F50BE">
      <w:pPr>
        <w:rPr>
          <w:rtl/>
        </w:rPr>
      </w:pPr>
      <w:r w:rsidRPr="009F77D3">
        <w:rPr>
          <w:color w:val="168489"/>
          <w:rtl/>
        </w:rPr>
        <w:t xml:space="preserve">1. الوضوح والإلهام: </w:t>
      </w:r>
      <w:r w:rsidRPr="00F05BBF">
        <w:rPr>
          <w:rtl/>
        </w:rPr>
        <w:t>رؤية واضحة ومُلهمة تحفّز العاملين وأصحاب المصلحة.</w:t>
      </w:r>
    </w:p>
    <w:p w14:paraId="6FAF8F6F" w14:textId="77777777" w:rsidR="006B59BE" w:rsidRPr="00F05BBF" w:rsidRDefault="006B59BE" w:rsidP="004F50BE">
      <w:pPr>
        <w:rPr>
          <w:rtl/>
        </w:rPr>
      </w:pPr>
      <w:r w:rsidRPr="009F77D3">
        <w:rPr>
          <w:color w:val="168489"/>
          <w:rtl/>
        </w:rPr>
        <w:t>2. التوافق مع الاتجاهات المستقبلية:</w:t>
      </w:r>
      <w:r w:rsidRPr="00F05BBF">
        <w:rPr>
          <w:rtl/>
        </w:rPr>
        <w:t xml:space="preserve"> تستجيب للتغيّرات المتوقّعة في البيئة المحيطة.</w:t>
      </w:r>
    </w:p>
    <w:p w14:paraId="3D1E833F" w14:textId="77777777" w:rsidR="006B59BE" w:rsidRPr="00F05BBF" w:rsidRDefault="006B59BE" w:rsidP="004F50BE">
      <w:pPr>
        <w:rPr>
          <w:rtl/>
        </w:rPr>
      </w:pPr>
      <w:r w:rsidRPr="009F77D3">
        <w:rPr>
          <w:color w:val="168489"/>
          <w:rtl/>
        </w:rPr>
        <w:t>3. المرونة والقدرة على التكيّف:</w:t>
      </w:r>
      <w:r w:rsidRPr="00F05BBF">
        <w:rPr>
          <w:rtl/>
        </w:rPr>
        <w:t xml:space="preserve"> قابلة للتعديل استجابةً للظروف المتغيّرة.</w:t>
      </w:r>
    </w:p>
    <w:p w14:paraId="569DCD58" w14:textId="77777777" w:rsidR="006B59BE" w:rsidRPr="00F05BBF" w:rsidRDefault="006B59BE" w:rsidP="004F50BE">
      <w:pPr>
        <w:rPr>
          <w:rtl/>
        </w:rPr>
      </w:pPr>
      <w:r w:rsidRPr="009F77D3">
        <w:rPr>
          <w:color w:val="168489"/>
          <w:rtl/>
        </w:rPr>
        <w:t>4. التوازن بين الطموح والواقعية:</w:t>
      </w:r>
      <w:r w:rsidRPr="00F05BBF">
        <w:rPr>
          <w:rtl/>
        </w:rPr>
        <w:t xml:space="preserve"> طموحة بما يكفي لتحفيز التغيير، وواقعية بما يكفي لتحقيقها.</w:t>
      </w:r>
    </w:p>
    <w:p w14:paraId="7EDB916A" w14:textId="4741034B" w:rsidR="006B59BE" w:rsidRPr="009F77D3" w:rsidRDefault="006B59BE" w:rsidP="009F77D3">
      <w:pPr>
        <w:pStyle w:val="ad"/>
        <w:rPr>
          <w:b w:val="0"/>
          <w:bCs/>
          <w:color w:val="168489"/>
          <w:rtl/>
        </w:rPr>
      </w:pPr>
      <w:r w:rsidRPr="009F77D3">
        <w:rPr>
          <w:b w:val="0"/>
          <w:bCs/>
          <w:color w:val="168489"/>
          <w:rtl/>
        </w:rPr>
        <w:t>خطوات بناء رؤية استراتيجية طويلة المدى:</w:t>
      </w:r>
      <w:r w:rsidR="00722CCE" w:rsidRPr="00722CCE">
        <w:t xml:space="preserve"> </w:t>
      </w:r>
    </w:p>
    <w:p w14:paraId="486697A7" w14:textId="2428338F" w:rsidR="006B59BE" w:rsidRPr="00F05BBF" w:rsidRDefault="00722CCE" w:rsidP="004F50BE">
      <w:pPr>
        <w:rPr>
          <w:rtl/>
        </w:rPr>
      </w:pPr>
      <w:r>
        <w:rPr>
          <w:noProof/>
        </w:rPr>
        <w:drawing>
          <wp:anchor distT="0" distB="0" distL="114300" distR="114300" simplePos="0" relativeHeight="252974080" behindDoc="0" locked="0" layoutInCell="1" allowOverlap="1" wp14:anchorId="1E6645CC" wp14:editId="354EAA39">
            <wp:simplePos x="0" y="0"/>
            <wp:positionH relativeFrom="margin">
              <wp:align>left</wp:align>
            </wp:positionH>
            <wp:positionV relativeFrom="paragraph">
              <wp:posOffset>116353</wp:posOffset>
            </wp:positionV>
            <wp:extent cx="1223010" cy="1223010"/>
            <wp:effectExtent l="0" t="0" r="0" b="0"/>
            <wp:wrapSquare wrapText="bothSides"/>
            <wp:docPr id="1973968762" name="Picture 1973968762" descr="Strategic pla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descr="Strategic plan "/>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05BBF">
        <w:rPr>
          <w:rtl/>
        </w:rPr>
        <w:t>1. استشراف التوجّهات المستقبلية في القطاع والسوق.</w:t>
      </w:r>
    </w:p>
    <w:p w14:paraId="22D4BD28" w14:textId="77777777" w:rsidR="006B59BE" w:rsidRPr="00F05BBF" w:rsidRDefault="006B59BE" w:rsidP="004F50BE">
      <w:pPr>
        <w:rPr>
          <w:rtl/>
        </w:rPr>
      </w:pPr>
      <w:r w:rsidRPr="00F05BBF">
        <w:rPr>
          <w:rtl/>
        </w:rPr>
        <w:t>2. تحليل نقاط القوة والضعف والفرص والتهديدات المستقبلية.</w:t>
      </w:r>
    </w:p>
    <w:p w14:paraId="5669790D" w14:textId="77777777" w:rsidR="006B59BE" w:rsidRPr="00F05BBF" w:rsidRDefault="006B59BE" w:rsidP="004F50BE">
      <w:pPr>
        <w:rPr>
          <w:rtl/>
        </w:rPr>
      </w:pPr>
      <w:r w:rsidRPr="00F05BBF">
        <w:rPr>
          <w:rtl/>
        </w:rPr>
        <w:t>3. تحديد المكانة المستقبلية المرغوبة للمؤسّسة.</w:t>
      </w:r>
    </w:p>
    <w:p w14:paraId="2755D98A" w14:textId="77777777" w:rsidR="006B59BE" w:rsidRPr="00F05BBF" w:rsidRDefault="006B59BE" w:rsidP="004F50BE">
      <w:pPr>
        <w:rPr>
          <w:rtl/>
        </w:rPr>
      </w:pPr>
      <w:r w:rsidRPr="00F05BBF">
        <w:rPr>
          <w:rtl/>
        </w:rPr>
        <w:t>4. صياغة بيان رؤية واضح ومُلهم.</w:t>
      </w:r>
    </w:p>
    <w:p w14:paraId="2387599A" w14:textId="77777777" w:rsidR="006B59BE" w:rsidRPr="00F05BBF" w:rsidRDefault="006B59BE" w:rsidP="004F50BE">
      <w:pPr>
        <w:rPr>
          <w:rtl/>
        </w:rPr>
      </w:pPr>
      <w:r w:rsidRPr="00F05BBF">
        <w:rPr>
          <w:rtl/>
        </w:rPr>
        <w:t>5. تطوير خطّة تنفيذية لتحقيق الرؤية.</w:t>
      </w:r>
    </w:p>
    <w:p w14:paraId="1A8533F3" w14:textId="77777777" w:rsidR="006B59BE" w:rsidRPr="00F05BBF" w:rsidRDefault="006B59BE" w:rsidP="004F50BE">
      <w:pPr>
        <w:rPr>
          <w:rtl/>
        </w:rPr>
      </w:pPr>
      <w:r w:rsidRPr="00F05BBF">
        <w:rPr>
          <w:rtl/>
        </w:rPr>
        <w:t>6. وضع مؤشّرات أداء لقياس التقدّم نحو تحقيق الرؤية.</w:t>
      </w:r>
    </w:p>
    <w:p w14:paraId="0326C44D" w14:textId="6A1E9ECF" w:rsidR="006B59BE" w:rsidRPr="009F77D3" w:rsidRDefault="009F77D3" w:rsidP="00722CCE">
      <w:pPr>
        <w:pStyle w:val="ad"/>
        <w:pageBreakBefore/>
        <w:rPr>
          <w:b w:val="0"/>
          <w:bCs/>
          <w:color w:val="168489"/>
          <w:rtl/>
        </w:rPr>
      </w:pPr>
      <w:r w:rsidRPr="00E42DAD">
        <w:rPr>
          <w:noProof/>
        </w:rPr>
        <w:lastRenderedPageBreak/>
        <mc:AlternateContent>
          <mc:Choice Requires="wpg">
            <w:drawing>
              <wp:anchor distT="0" distB="0" distL="114300" distR="114300" simplePos="0" relativeHeight="252893184" behindDoc="0" locked="0" layoutInCell="1" allowOverlap="1" wp14:anchorId="33BF6B1A" wp14:editId="56A8F0F6">
                <wp:simplePos x="0" y="0"/>
                <wp:positionH relativeFrom="margin">
                  <wp:posOffset>4995545</wp:posOffset>
                </wp:positionH>
                <wp:positionV relativeFrom="paragraph">
                  <wp:posOffset>9968</wp:posOffset>
                </wp:positionV>
                <wp:extent cx="735965" cy="661670"/>
                <wp:effectExtent l="0" t="0" r="6985" b="5080"/>
                <wp:wrapSquare wrapText="bothSides"/>
                <wp:docPr id="1973967311"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1973967312" name="Picture 1973967312" descr="Reference "/>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1973967313" name="Rectangle: Rounded Corners 1973967313"/>
                        <wps:cNvSpPr/>
                        <wps:spPr>
                          <a:xfrm>
                            <a:off x="0" y="0"/>
                            <a:ext cx="91402" cy="936104"/>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6564CDE7" id="Group 20" o:spid="_x0000_s1026" style="position:absolute;margin-left:393.35pt;margin-top:.8pt;width:57.95pt;height:52.1pt;z-index:252893184;mso-position-horizontal-relative:margin"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">
                <v:shape id="Picture 1973967312"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">
                  <v:imagedata r:id="rId122" o:title="Reference "/>
                </v:shape>
                <v:roundrect id="Rectangle: Rounded Corners 197396731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" fillcolor="#168489" strokecolor="#168489" strokeweight="1pt">
                  <v:stroke joinstyle="miter"/>
                </v:roundrect>
                <w10:wrap type="square" anchorx="margin"/>
              </v:group>
            </w:pict>
          </mc:Fallback>
        </mc:AlternateContent>
      </w:r>
      <w:r w:rsidR="006B59BE" w:rsidRPr="009F77D3">
        <w:rPr>
          <w:b w:val="0"/>
          <w:bCs/>
          <w:color w:val="168489"/>
          <w:rtl/>
        </w:rPr>
        <w:t xml:space="preserve">مثال: </w:t>
      </w:r>
    </w:p>
    <w:p w14:paraId="01457B58" w14:textId="77777777" w:rsidR="006B59BE" w:rsidRPr="00F05BBF" w:rsidRDefault="006B59BE" w:rsidP="004F50BE">
      <w:pPr>
        <w:rPr>
          <w:rtl/>
        </w:rPr>
      </w:pPr>
      <w:r w:rsidRPr="00F05BBF">
        <w:rPr>
          <w:rtl/>
        </w:rPr>
        <w:t>شركة تيسلا لديها رؤية واضحة: "تسريع انتقال العالم نحو الطاقة المستدامة". هذه الرؤية:</w:t>
      </w:r>
    </w:p>
    <w:p w14:paraId="61998961" w14:textId="77777777" w:rsidR="006B59BE" w:rsidRPr="00F05BBF" w:rsidRDefault="006B59BE" w:rsidP="004F50BE">
      <w:pPr>
        <w:rPr>
          <w:rtl/>
        </w:rPr>
      </w:pPr>
      <w:r w:rsidRPr="00F05BBF">
        <w:rPr>
          <w:rtl/>
        </w:rPr>
        <w:t>- تتجاوز مجرد إنتاج السيارات الكهربائية إلى هدف أكبر.</w:t>
      </w:r>
    </w:p>
    <w:p w14:paraId="5A3837BB" w14:textId="77777777" w:rsidR="006B59BE" w:rsidRPr="00F05BBF" w:rsidRDefault="006B59BE" w:rsidP="004F50BE">
      <w:pPr>
        <w:rPr>
          <w:rtl/>
        </w:rPr>
      </w:pPr>
      <w:r w:rsidRPr="00F05BBF">
        <w:rPr>
          <w:rtl/>
        </w:rPr>
        <w:t>- تتوافق مع الاتجاه العالمي نحو الاستدامة البيئية.</w:t>
      </w:r>
    </w:p>
    <w:p w14:paraId="39BEE470" w14:textId="77777777" w:rsidR="006B59BE" w:rsidRDefault="006B59BE" w:rsidP="004F50BE">
      <w:pPr>
        <w:rPr>
          <w:rtl/>
        </w:rPr>
      </w:pPr>
      <w:r w:rsidRPr="00F05BBF">
        <w:rPr>
          <w:rtl/>
        </w:rPr>
        <w:t>- أثّرت على استراتيجيات الشركة في مجالات متنوّعة (البطاريات، الطاقة الشمسية، التخزين).</w:t>
      </w:r>
    </w:p>
    <w:p w14:paraId="57F59B8D" w14:textId="77777777" w:rsidR="00722CCE" w:rsidRDefault="00722CCE" w:rsidP="004F50BE">
      <w:pPr>
        <w:rPr>
          <w:rtl/>
        </w:rPr>
      </w:pPr>
    </w:p>
    <w:p w14:paraId="0DA96E8D" w14:textId="77777777" w:rsidR="00722CCE" w:rsidRDefault="00722CCE" w:rsidP="004F50BE">
      <w:pPr>
        <w:rPr>
          <w:rtl/>
        </w:rPr>
      </w:pPr>
    </w:p>
    <w:p w14:paraId="6004313B" w14:textId="77777777" w:rsidR="00722CCE" w:rsidRDefault="00722CCE" w:rsidP="004F50BE">
      <w:pPr>
        <w:rPr>
          <w:rtl/>
        </w:rPr>
      </w:pPr>
    </w:p>
    <w:p w14:paraId="359C0AC2" w14:textId="43E4C047" w:rsidR="00722CCE" w:rsidRPr="00F05BBF" w:rsidRDefault="00722CCE" w:rsidP="00722CCE">
      <w:pPr>
        <w:bidi w:val="0"/>
        <w:jc w:val="center"/>
        <w:rPr>
          <w:rtl/>
        </w:rPr>
      </w:pPr>
      <w:r>
        <w:rPr>
          <w:noProof/>
        </w:rPr>
        <w:drawing>
          <wp:inline distT="0" distB="0" distL="0" distR="0" wp14:anchorId="3A161E4B" wp14:editId="5E45DBA2">
            <wp:extent cx="2509254" cy="2509254"/>
            <wp:effectExtent l="0" t="0" r="0" b="0"/>
            <wp:docPr id="1973968763" name="Picture 1973968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511779" cy="2511779"/>
                    </a:xfrm>
                    <a:prstGeom prst="rect">
                      <a:avLst/>
                    </a:prstGeom>
                    <a:noFill/>
                    <a:ln>
                      <a:noFill/>
                    </a:ln>
                  </pic:spPr>
                </pic:pic>
              </a:graphicData>
            </a:graphic>
          </wp:inline>
        </w:drawing>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9F77D3" w14:paraId="1CAE9A18"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13ED95F8" w14:textId="77777777" w:rsidR="009F77D3" w:rsidRPr="00B45CE2" w:rsidRDefault="009F77D3" w:rsidP="00CF55E9">
            <w:pPr>
              <w:pStyle w:val="ac"/>
              <w:pageBreakBefore/>
              <w:jc w:val="center"/>
              <w:rPr>
                <w:color w:val="168489"/>
                <w:sz w:val="44"/>
                <w:szCs w:val="44"/>
                <w:rtl/>
                <w:lang w:bidi="ar-EG"/>
              </w:rPr>
            </w:pPr>
            <w:r w:rsidRPr="00B45CE2">
              <w:rPr>
                <w:noProof/>
                <w:color w:val="168489"/>
                <w:sz w:val="44"/>
                <w:szCs w:val="44"/>
                <w:rtl/>
              </w:rPr>
              <w:lastRenderedPageBreak/>
              <w:drawing>
                <wp:inline distT="0" distB="0" distL="0" distR="0" wp14:anchorId="15ACDE86" wp14:editId="20F98FBD">
                  <wp:extent cx="485140" cy="485140"/>
                  <wp:effectExtent l="0" t="0" r="0" b="0"/>
                  <wp:docPr id="1973967333" name="Picture 1973967333"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1C9F1833" w14:textId="77777777" w:rsidR="009F77D3" w:rsidRPr="00B45CE2" w:rsidRDefault="009F77D3" w:rsidP="00CF55E9">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1E700C7C" w14:textId="77777777" w:rsidR="009F77D3" w:rsidRDefault="009F77D3" w:rsidP="00CF55E9">
            <w:pPr>
              <w:jc w:val="center"/>
              <w:rPr>
                <w:rFonts w:ascii="Adobe Arabic" w:hAnsi="Adobe Arabic" w:cs="Adobe Arabic"/>
                <w:bCs/>
                <w:color w:val="168489"/>
                <w:sz w:val="52"/>
                <w:szCs w:val="52"/>
                <w:rtl/>
                <w:lang w:bidi="ar-EG"/>
              </w:rPr>
            </w:pPr>
          </w:p>
          <w:p w14:paraId="2E7369CD" w14:textId="61A1A579" w:rsidR="009F77D3" w:rsidRPr="00AB5D47" w:rsidRDefault="009F77D3" w:rsidP="00CF55E9">
            <w:pPr>
              <w:jc w:val="center"/>
              <w:rPr>
                <w:rFonts w:ascii="Adobe Arabic" w:hAnsi="Adobe Arabic" w:cs="Adobe Arabic"/>
                <w:bCs/>
                <w:color w:val="168489"/>
                <w:sz w:val="52"/>
                <w:szCs w:val="52"/>
                <w:rtl/>
                <w:lang w:bidi="ar-EG"/>
              </w:rPr>
            </w:pPr>
            <w:r w:rsidRPr="009F77D3">
              <w:rPr>
                <w:rFonts w:ascii="Adobe Arabic" w:hAnsi="Adobe Arabic" w:cs="Adobe Arabic"/>
                <w:bCs/>
                <w:color w:val="168489"/>
                <w:sz w:val="52"/>
                <w:szCs w:val="52"/>
                <w:rtl/>
                <w:lang w:bidi="ar-EG"/>
              </w:rPr>
              <w:t>بناء سيناريوهات مستقبلية للمؤسّسة</w:t>
            </w:r>
            <w:r w:rsidRPr="00AB5D47">
              <w:rPr>
                <w:rFonts w:ascii="Adobe Arabic" w:hAnsi="Adobe Arabic" w:cs="Adobe Arabic"/>
                <w:bCs/>
                <w:color w:val="168489"/>
                <w:sz w:val="52"/>
                <w:szCs w:val="52"/>
                <w:rtl/>
                <w:lang w:bidi="ar-EG"/>
              </w:rPr>
              <w:t xml:space="preserve"> </w:t>
            </w:r>
          </w:p>
        </w:tc>
      </w:tr>
    </w:tbl>
    <w:p w14:paraId="715A3C2B" w14:textId="77777777" w:rsidR="009F77D3" w:rsidRPr="008D39CE" w:rsidRDefault="009F77D3" w:rsidP="009F77D3">
      <w:r w:rsidRPr="00853909">
        <w:rPr>
          <w:noProof/>
        </w:rPr>
        <mc:AlternateContent>
          <mc:Choice Requires="wpg">
            <w:drawing>
              <wp:inline distT="0" distB="0" distL="0" distR="0" wp14:anchorId="1C5F8E48" wp14:editId="18E2180E">
                <wp:extent cx="4406692" cy="545009"/>
                <wp:effectExtent l="0" t="0" r="0" b="26670"/>
                <wp:docPr id="1973967314"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973967315" name="Group 1973967315"/>
                        <wpg:cNvGrpSpPr/>
                        <wpg:grpSpPr>
                          <a:xfrm>
                            <a:off x="3797654" y="0"/>
                            <a:ext cx="609038" cy="545009"/>
                            <a:chOff x="3797654" y="0"/>
                            <a:chExt cx="609038" cy="545009"/>
                          </a:xfrm>
                        </wpg:grpSpPr>
                        <pic:pic xmlns:pic="http://schemas.openxmlformats.org/drawingml/2006/picture">
                          <pic:nvPicPr>
                            <pic:cNvPr id="1973967316" name="Picture 1973967316" descr="Clock "/>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3967317" name="Rectangle: Rounded Corners 1973967317"/>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7318" name="TextBox 19"/>
                        <wps:cNvSpPr txBox="1"/>
                        <wps:spPr>
                          <a:xfrm>
                            <a:off x="0" y="113532"/>
                            <a:ext cx="3597910" cy="395605"/>
                          </a:xfrm>
                          <a:prstGeom prst="rect">
                            <a:avLst/>
                          </a:prstGeom>
                          <a:noFill/>
                        </wps:spPr>
                        <wps:txbx>
                          <w:txbxContent>
                            <w:p w14:paraId="2D4BFB23" w14:textId="77777777" w:rsidR="009F77D3" w:rsidRPr="00B45CE2" w:rsidRDefault="009F77D3" w:rsidP="009F77D3">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1C5F8E48" id="_x0000_s3544"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&#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">
                <v:group id="Group 1973967315" o:spid="_x0000_s3545"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">
                  <v:shape id="Picture 1973967316" o:spid="_x0000_s3546"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">
                    <v:imagedata r:id="rId130" o:title="Clock "/>
                  </v:shape>
                  <v:roundrect id="Rectangle: Rounded Corners 1973967317" o:spid="_x0000_s3547"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" fillcolor="#7a8696" strokecolor="#7a8696" strokeweight="1pt">
                    <v:stroke joinstyle="miter"/>
                  </v:roundrect>
                </v:group>
                <v:shape id="TextBox 19" o:spid="_x0000_s3548"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" filled="f" stroked="f">
                  <v:textbox style="mso-fit-shape-to-text:t">
                    <w:txbxContent>
                      <w:p w14:paraId="2D4BFB23" w14:textId="77777777" w:rsidR="009F77D3" w:rsidRPr="00B45CE2" w:rsidRDefault="009F77D3" w:rsidP="009F77D3">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2DC33954" w14:textId="77777777" w:rsidR="009F77D3" w:rsidRPr="0024372F" w:rsidRDefault="009F77D3" w:rsidP="009F77D3">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357B2129" w14:textId="77777777" w:rsidR="009F77D3" w:rsidRPr="008D39CE" w:rsidRDefault="009F77D3" w:rsidP="009F77D3">
      <w:r w:rsidRPr="00853909">
        <w:rPr>
          <w:noProof/>
        </w:rPr>
        <mc:AlternateContent>
          <mc:Choice Requires="wpg">
            <w:drawing>
              <wp:inline distT="0" distB="0" distL="0" distR="0" wp14:anchorId="34C197E5" wp14:editId="01ECF89F">
                <wp:extent cx="4435062" cy="545009"/>
                <wp:effectExtent l="0" t="0" r="3810" b="26670"/>
                <wp:docPr id="1973967319"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973967320" name="Picture 1973967320" descr="Goal "/>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3967321" name="Rectangle: Rounded Corners 1973967321"/>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322" name="TextBox 23"/>
                        <wps:cNvSpPr txBox="1"/>
                        <wps:spPr>
                          <a:xfrm>
                            <a:off x="0" y="64202"/>
                            <a:ext cx="3600450" cy="395605"/>
                          </a:xfrm>
                          <a:prstGeom prst="rect">
                            <a:avLst/>
                          </a:prstGeom>
                          <a:noFill/>
                        </wps:spPr>
                        <wps:txbx>
                          <w:txbxContent>
                            <w:p w14:paraId="0D1261A5" w14:textId="77777777" w:rsidR="009F77D3" w:rsidRPr="00B45CE2" w:rsidRDefault="009F77D3" w:rsidP="009F77D3">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34C197E5" id="_x0000_s3549"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">
                <v:shape id="Picture 1973967320" o:spid="_x0000_s3550"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">
                  <v:imagedata r:id="rId132" o:title="Goal "/>
                </v:shape>
                <v:roundrect id="Rectangle: Rounded Corners 1973967321" o:spid="_x0000_s3551"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" fillcolor="#7a8696" strokecolor="#7a8696" strokeweight="1pt">
                  <v:stroke joinstyle="miter"/>
                </v:roundrect>
                <v:shape id="TextBox 23" o:spid="_x0000_s3552"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" filled="f" stroked="f">
                  <v:textbox style="mso-fit-shape-to-text:t">
                    <w:txbxContent>
                      <w:p w14:paraId="0D1261A5" w14:textId="77777777" w:rsidR="009F77D3" w:rsidRPr="00B45CE2" w:rsidRDefault="009F77D3" w:rsidP="009F77D3">
                        <w:pPr>
                          <w:pStyle w:val="ac"/>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62372C26" w14:textId="77777777" w:rsidR="009F77D3" w:rsidRPr="00F05BBF" w:rsidRDefault="009F77D3" w:rsidP="009F77D3">
      <w:pPr>
        <w:rPr>
          <w:rtl/>
        </w:rPr>
      </w:pPr>
      <w:r w:rsidRPr="00F05BBF">
        <w:rPr>
          <w:rtl/>
        </w:rPr>
        <w:t>1. تطوير مهارات التفكير المستقبلي والاستراتيجي لدى المشاركين.</w:t>
      </w:r>
    </w:p>
    <w:p w14:paraId="79A59042" w14:textId="77777777" w:rsidR="009F77D3" w:rsidRPr="00F05BBF" w:rsidRDefault="009F77D3" w:rsidP="009F77D3">
      <w:pPr>
        <w:rPr>
          <w:rtl/>
        </w:rPr>
      </w:pPr>
      <w:r w:rsidRPr="00F05BBF">
        <w:rPr>
          <w:rtl/>
        </w:rPr>
        <w:t>2. إتقان منهجية بناء السيناريوهات وتطبيقها على المؤسّسة.</w:t>
      </w:r>
    </w:p>
    <w:p w14:paraId="5F9C27BD" w14:textId="77777777" w:rsidR="009F77D3" w:rsidRPr="00F05BBF" w:rsidRDefault="009F77D3" w:rsidP="009F77D3">
      <w:pPr>
        <w:rPr>
          <w:rtl/>
        </w:rPr>
      </w:pPr>
      <w:r w:rsidRPr="00F05BBF">
        <w:rPr>
          <w:rtl/>
        </w:rPr>
        <w:t>3. تحفيز التفكير الإبداعي حول مستقبل المؤسّسة والقطاع.</w:t>
      </w:r>
    </w:p>
    <w:p w14:paraId="04AD6FEE" w14:textId="77777777" w:rsidR="009F77D3" w:rsidRPr="00F05BBF" w:rsidRDefault="009F77D3" w:rsidP="009F77D3">
      <w:pPr>
        <w:rPr>
          <w:rtl/>
        </w:rPr>
      </w:pPr>
      <w:r w:rsidRPr="00F05BBF">
        <w:rPr>
          <w:rtl/>
        </w:rPr>
        <w:t>4. تطوير استراتيجيات مرنة تستجيب لمختلف المستقبلات المحتملة.</w:t>
      </w:r>
    </w:p>
    <w:p w14:paraId="4852A2B5" w14:textId="1342AF52" w:rsidR="009F77D3" w:rsidRDefault="00D55D9B" w:rsidP="00D55D9B">
      <w:pPr>
        <w:ind w:left="-755"/>
        <w:rPr>
          <w:rtl/>
        </w:rPr>
      </w:pPr>
      <w:r>
        <w:rPr>
          <w:noProof/>
        </w:rPr>
        <mc:AlternateContent>
          <mc:Choice Requires="wps">
            <w:drawing>
              <wp:inline distT="0" distB="0" distL="0" distR="0" wp14:anchorId="004C8ACD" wp14:editId="74F1B8F5">
                <wp:extent cx="6531610" cy="4203700"/>
                <wp:effectExtent l="0" t="0" r="21590" b="25400"/>
                <wp:docPr id="3855138"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1610" cy="4203700"/>
                        </a:xfrm>
                        <a:prstGeom prst="roundRect">
                          <a:avLst>
                            <a:gd name="adj" fmla="val 16667"/>
                          </a:avLst>
                        </a:prstGeom>
                        <a:solidFill>
                          <a:srgbClr val="EAF4E4"/>
                        </a:solidFill>
                        <a:ln w="12700">
                          <a:solidFill>
                            <a:schemeClr val="accent6"/>
                          </a:solidFill>
                          <a:miter lim="800000"/>
                          <a:headEnd/>
                          <a:tailEnd/>
                        </a:ln>
                      </wps:spPr>
                      <wps:txbx>
                        <w:txbxContent>
                          <w:p w14:paraId="2B5744D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DF8975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4D2B70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2C459E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1B94B3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C86FFC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20E5E3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C421CC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F57F21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BEF1B5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EF9DC2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27EEF4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AAE31F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7C07D6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E9848C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32D3BD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95D3B0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8AEAE3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05F88E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C13832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39B070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D68355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1D2EFC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445360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E358B4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72BC34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4EF815E" w14:textId="77777777" w:rsidR="00D55D9B" w:rsidRDefault="00D55D9B" w:rsidP="00D55D9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04C8ACD" id="_x0000_s3553" style="width:514.3pt;height:331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" fillcolor="#eaf4e4" strokecolor="#70ad47 [3209]" strokeweight="1pt">
                <v:stroke joinstyle="miter"/>
                <v:textbox inset="0,3mm,0">
                  <w:txbxContent>
                    <w:p w14:paraId="2B5744D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DF8975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4D2B70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2C459E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1B94B3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C86FFC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20E5E3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C421CC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F57F21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BEF1B5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EF9DC2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27EEF4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AAE31F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7C07D6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E9848C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32D3BD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95D3B0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8AEAE3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05F88E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C13832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39B070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D68355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1D2EFC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445360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E358B4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72BC34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4EF815E" w14:textId="77777777" w:rsidR="00D55D9B" w:rsidRDefault="00D55D9B" w:rsidP="00D55D9B">
                      <w:pPr>
                        <w:jc w:val="center"/>
                        <w:rPr>
                          <w:sz w:val="22"/>
                          <w:szCs w:val="28"/>
                          <w:rtl/>
                          <w:lang w:bidi="ar-SY"/>
                        </w:rPr>
                      </w:pPr>
                    </w:p>
                  </w:txbxContent>
                </v:textbox>
                <w10:anchorlock/>
              </v:roundrect>
            </w:pict>
          </mc:Fallback>
        </mc:AlternateContent>
      </w:r>
    </w:p>
    <w:p w14:paraId="0894F440" w14:textId="77777777" w:rsidR="00D55D9B" w:rsidRDefault="00D55D9B" w:rsidP="00D55D9B">
      <w:pPr>
        <w:ind w:left="-897"/>
        <w:jc w:val="center"/>
        <w:rPr>
          <w:rtl/>
        </w:rPr>
      </w:pPr>
      <w:r>
        <w:rPr>
          <w:noProof/>
        </w:rPr>
        <w:lastRenderedPageBreak/>
        <mc:AlternateContent>
          <mc:Choice Requires="wps">
            <w:drawing>
              <wp:inline distT="0" distB="0" distL="0" distR="0" wp14:anchorId="1373AE7C" wp14:editId="52B0E418">
                <wp:extent cx="6779260" cy="7207250"/>
                <wp:effectExtent l="0" t="0" r="21590" b="12700"/>
                <wp:docPr id="2108149745"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260" cy="7207250"/>
                        </a:xfrm>
                        <a:prstGeom prst="roundRect">
                          <a:avLst>
                            <a:gd name="adj" fmla="val 16667"/>
                          </a:avLst>
                        </a:prstGeom>
                        <a:solidFill>
                          <a:srgbClr val="EAF4E4"/>
                        </a:solidFill>
                        <a:ln w="12700">
                          <a:solidFill>
                            <a:schemeClr val="accent6"/>
                          </a:solidFill>
                          <a:miter lim="800000"/>
                          <a:headEnd/>
                          <a:tailEnd/>
                        </a:ln>
                      </wps:spPr>
                      <wps:txbx>
                        <w:txbxContent>
                          <w:p w14:paraId="3ACA9B4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9B2FDA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2BAD9B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53F5C0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ABB7AB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55FEBC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BE5836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EEE797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DB6472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4D4B89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FB9C09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41E048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EA04DD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6D6FDA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0CEEEA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DA557F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B2CE23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3EF545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F843B5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EE5645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147B22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68B4E4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945C84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5218CF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329775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8D3DA0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2606350" w14:textId="77777777" w:rsidR="00D55D9B" w:rsidRDefault="00D55D9B" w:rsidP="00D55D9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373AE7C" id="_x0000_s3554" style="width:533.8pt;height:56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" fillcolor="#eaf4e4" strokecolor="#70ad47 [3209]" strokeweight="1pt">
                <v:stroke joinstyle="miter"/>
                <v:textbox inset="0,3mm,0">
                  <w:txbxContent>
                    <w:p w14:paraId="3ACA9B4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9B2FDA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2BAD9B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53F5C0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ABB7AB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55FEBC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BE5836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EEE797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DB6472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4D4B89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FB9C09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41E048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EA04DD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6D6FDA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0CEEEA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DA557F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B2CE23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3EF545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F843B5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EE5645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147B22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68B4E4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945C84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5218CF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329775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8D3DA0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2606350" w14:textId="77777777" w:rsidR="00D55D9B" w:rsidRDefault="00D55D9B" w:rsidP="00D55D9B">
                      <w:pPr>
                        <w:jc w:val="center"/>
                        <w:rPr>
                          <w:sz w:val="22"/>
                          <w:szCs w:val="28"/>
                          <w:rtl/>
                          <w:lang w:bidi="ar-SY"/>
                        </w:rPr>
                      </w:pPr>
                    </w:p>
                  </w:txbxContent>
                </v:textbox>
                <w10:anchorlock/>
              </v:roundrect>
            </w:pict>
          </mc:Fallback>
        </mc:AlternateContent>
      </w:r>
    </w:p>
    <w:p w14:paraId="71CFF44B" w14:textId="7E8D2A19" w:rsidR="009F77D3" w:rsidRDefault="009F77D3" w:rsidP="00D55D9B">
      <w:pPr>
        <w:ind w:left="-46"/>
        <w:jc w:val="center"/>
        <w:rPr>
          <w:rtl/>
        </w:rPr>
      </w:pPr>
      <w:r>
        <w:rPr>
          <w:noProof/>
        </w:rPr>
        <w:drawing>
          <wp:inline distT="0" distB="0" distL="0" distR="0" wp14:anchorId="7BF76400" wp14:editId="5CC44F55">
            <wp:extent cx="1725930" cy="1516380"/>
            <wp:effectExtent l="0" t="0" r="7620" b="7620"/>
            <wp:docPr id="1973967334" name="Picture 1973967334" descr="Book Idea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Book Idea Vector Art, Icons, and Graphics for Free Download"/>
                    <pic:cNvPicPr>
                      <a:picLocks noChangeAspect="1" noChangeArrowheads="1"/>
                    </pic:cNvPicPr>
                  </pic:nvPicPr>
                  <pic:blipFill rotWithShape="1">
                    <a:blip r:embed="rId133" cstate="print">
                      <a:duotone>
                        <a:schemeClr val="accent3">
                          <a:shade val="45000"/>
                          <a:satMod val="135000"/>
                        </a:schemeClr>
                        <a:prstClr val="white"/>
                      </a:duotone>
                      <a:extLst>
                        <a:ext uri="{28A0092B-C50C-407E-A947-70E740481C1C}">
                          <a14:useLocalDpi xmlns:a14="http://schemas.microsoft.com/office/drawing/2010/main" val="0"/>
                        </a:ext>
                      </a:extLst>
                    </a:blip>
                    <a:srcRect b="12150"/>
                    <a:stretch/>
                  </pic:blipFill>
                  <pic:spPr bwMode="auto">
                    <a:xfrm>
                      <a:off x="0" y="0"/>
                      <a:ext cx="1725930" cy="1516380"/>
                    </a:xfrm>
                    <a:prstGeom prst="rect">
                      <a:avLst/>
                    </a:prstGeom>
                    <a:noFill/>
                    <a:ln>
                      <a:noFill/>
                    </a:ln>
                    <a:extLst>
                      <a:ext uri="{53640926-AAD7-44D8-BBD7-CCE9431645EC}">
                        <a14:shadowObscured xmlns:a14="http://schemas.microsoft.com/office/drawing/2010/main"/>
                      </a:ext>
                    </a:extLst>
                  </pic:spPr>
                </pic:pic>
              </a:graphicData>
            </a:graphic>
          </wp:inline>
        </w:drawing>
      </w:r>
    </w:p>
    <w:p w14:paraId="7D4F198E" w14:textId="1ECB21FC" w:rsidR="009F77D3" w:rsidRPr="00F05BBF" w:rsidRDefault="009F77D3" w:rsidP="009F77D3">
      <w:pPr>
        <w:pageBreakBefore/>
        <w:jc w:val="center"/>
        <w:rPr>
          <w:rtl/>
        </w:rPr>
      </w:pPr>
      <w:r w:rsidRPr="00B9790F">
        <w:rPr>
          <w:noProof/>
        </w:rPr>
        <w:lastRenderedPageBreak/>
        <mc:AlternateContent>
          <mc:Choice Requires="wpg">
            <w:drawing>
              <wp:inline distT="0" distB="0" distL="0" distR="0" wp14:anchorId="71E3731F" wp14:editId="3DC45D67">
                <wp:extent cx="5711825" cy="737619"/>
                <wp:effectExtent l="0" t="0" r="22225" b="24765"/>
                <wp:docPr id="1973967335"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973967336" name="مجموعة 881967268"/>
                        <wpg:cNvGrpSpPr/>
                        <wpg:grpSpPr>
                          <a:xfrm>
                            <a:off x="0" y="165473"/>
                            <a:ext cx="5711825" cy="572146"/>
                            <a:chOff x="0" y="165446"/>
                            <a:chExt cx="6312597" cy="633543"/>
                          </a:xfrm>
                        </wpg:grpSpPr>
                        <wps:wsp>
                          <wps:cNvPr id="1973967337"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338" name="مربع نص 2043426344"/>
                          <wps:cNvSpPr txBox="1"/>
                          <wps:spPr>
                            <a:xfrm>
                              <a:off x="3184368" y="165446"/>
                              <a:ext cx="2073788" cy="453527"/>
                            </a:xfrm>
                            <a:prstGeom prst="rect">
                              <a:avLst/>
                            </a:prstGeom>
                            <a:noFill/>
                          </wps:spPr>
                          <wps:txbx>
                            <w:txbxContent>
                              <w:p w14:paraId="5E9447E2" w14:textId="77777777" w:rsidR="009F77D3" w:rsidRDefault="009F77D3" w:rsidP="009F77D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973967339"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340" name="Picture 1973967340" descr="Submission "/>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1E3731F" id="_x0000_s3555"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">
                <v:group id="مجموعة 881967268" o:spid="_x0000_s3556"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">
                  <v:roundrect id="مستطيل مستدير الزوايا 769901" o:spid="_x0000_s3557"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" fillcolor="#168489" strokecolor="#168489" strokeweight="1pt">
                    <v:stroke joinstyle="miter"/>
                  </v:roundrect>
                  <v:shape id="مربع نص 2043426344" o:spid="_x0000_s3558"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" filled="f" stroked="f">
                    <v:textbox style="mso-fit-shape-to-text:t">
                      <w:txbxContent>
                        <w:p w14:paraId="5E9447E2" w14:textId="77777777" w:rsidR="009F77D3" w:rsidRDefault="009F77D3" w:rsidP="009F77D3">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3559"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" fillcolor="#168489" strokecolor="#168489" strokeweight="1pt">
                    <v:stroke joinstyle="miter"/>
                  </v:roundrect>
                </v:group>
                <v:shape id="Picture 1973967340" o:spid="_x0000_s3560"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">
                  <v:imagedata r:id="rId135" o:title="Submission "/>
                </v:shape>
                <w10:anchorlock/>
              </v:group>
            </w:pict>
          </mc:Fallback>
        </mc:AlternateContent>
      </w:r>
    </w:p>
    <w:p w14:paraId="63A45393" w14:textId="77777777" w:rsidR="006B59BE" w:rsidRPr="009F77D3" w:rsidRDefault="006B59BE" w:rsidP="009F77D3">
      <w:pPr>
        <w:pStyle w:val="ad"/>
        <w:rPr>
          <w:b w:val="0"/>
          <w:bCs/>
          <w:rtl/>
        </w:rPr>
      </w:pPr>
      <w:r w:rsidRPr="009F77D3">
        <w:rPr>
          <w:rFonts w:hint="cs"/>
          <w:b w:val="0"/>
          <w:bCs/>
          <w:rtl/>
        </w:rPr>
        <w:t>اقرأ الحالة الآتية، ثم أجب عن الأسئلة الواردة:</w:t>
      </w:r>
    </w:p>
    <w:p w14:paraId="32272B89" w14:textId="77777777" w:rsidR="006B59BE" w:rsidRPr="009F77D3" w:rsidRDefault="006B59BE" w:rsidP="009F77D3">
      <w:pPr>
        <w:pStyle w:val="ad"/>
        <w:rPr>
          <w:b w:val="0"/>
          <w:bCs/>
          <w:color w:val="168489"/>
          <w:rtl/>
        </w:rPr>
      </w:pPr>
      <w:r w:rsidRPr="009F77D3">
        <w:rPr>
          <w:b w:val="0"/>
          <w:bCs/>
          <w:color w:val="168489"/>
          <w:rtl/>
        </w:rPr>
        <w:t>شركة "المستقبل للاتصالات"</w:t>
      </w:r>
    </w:p>
    <w:p w14:paraId="23BDE749" w14:textId="77777777" w:rsidR="006B59BE" w:rsidRPr="00F05BBF" w:rsidRDefault="006B59BE" w:rsidP="004F50BE">
      <w:pPr>
        <w:rPr>
          <w:rtl/>
        </w:rPr>
      </w:pPr>
      <w:r w:rsidRPr="00F05BBF">
        <w:rPr>
          <w:rtl/>
        </w:rPr>
        <w:t>شركة "المستقبل للاتصالات" هي شركة إقليمية متوسّطة الحجم تعمل في مجال الاتصالات وتقنية المعلومات منذ 15 عاماً. تواجه الشركة مجموعة من التحدّيات المستقبلية، أبرزها:</w:t>
      </w:r>
    </w:p>
    <w:p w14:paraId="475E9E0E" w14:textId="77777777" w:rsidR="006B59BE" w:rsidRPr="00F05BBF" w:rsidRDefault="006B59BE" w:rsidP="004F50BE">
      <w:pPr>
        <w:rPr>
          <w:rtl/>
        </w:rPr>
      </w:pPr>
      <w:r w:rsidRPr="00F05BBF">
        <w:rPr>
          <w:rtl/>
        </w:rPr>
        <w:t>- تسارع وتيرة التقدّم التكنولوجي وظهور تقنيات اتصال جديدة (5</w:t>
      </w:r>
      <w:r w:rsidRPr="00F05BBF">
        <w:t>G, 6G</w:t>
      </w:r>
      <w:r w:rsidRPr="00F05BBF">
        <w:rPr>
          <w:rtl/>
        </w:rPr>
        <w:t>).</w:t>
      </w:r>
    </w:p>
    <w:p w14:paraId="13E26451" w14:textId="77777777" w:rsidR="006B59BE" w:rsidRPr="00F05BBF" w:rsidRDefault="006B59BE" w:rsidP="004F50BE">
      <w:pPr>
        <w:rPr>
          <w:rtl/>
        </w:rPr>
      </w:pPr>
      <w:r w:rsidRPr="00F05BBF">
        <w:rPr>
          <w:rtl/>
        </w:rPr>
        <w:t>- منافسة متزايدة من شركات عالمية وشركات ناشئة مبتكرة.</w:t>
      </w:r>
    </w:p>
    <w:p w14:paraId="6F2F3A1C" w14:textId="77777777" w:rsidR="006B59BE" w:rsidRPr="00F05BBF" w:rsidRDefault="006B59BE" w:rsidP="004F50BE">
      <w:pPr>
        <w:rPr>
          <w:rtl/>
        </w:rPr>
      </w:pPr>
      <w:r w:rsidRPr="00F05BBF">
        <w:rPr>
          <w:rtl/>
        </w:rPr>
        <w:t>- تغيّر في سلوك المستهلكين وتوقّعاتهم.</w:t>
      </w:r>
    </w:p>
    <w:p w14:paraId="01D53757" w14:textId="77777777" w:rsidR="006B59BE" w:rsidRPr="00F05BBF" w:rsidRDefault="006B59BE" w:rsidP="004F50BE">
      <w:pPr>
        <w:rPr>
          <w:rtl/>
        </w:rPr>
      </w:pPr>
      <w:r w:rsidRPr="00F05BBF">
        <w:rPr>
          <w:rtl/>
        </w:rPr>
        <w:t>- قيود تنظيمية متزايدة حول خصوصية البيانات والأمن السيبراني.</w:t>
      </w:r>
    </w:p>
    <w:p w14:paraId="6BB8BF1F" w14:textId="77777777" w:rsidR="006B59BE" w:rsidRPr="00F05BBF" w:rsidRDefault="006B59BE" w:rsidP="004F50BE">
      <w:pPr>
        <w:rPr>
          <w:rtl/>
        </w:rPr>
      </w:pPr>
      <w:r w:rsidRPr="00F05BBF">
        <w:rPr>
          <w:rtl/>
        </w:rPr>
        <w:t>- تحدّيات توظيف المواهب واستبقائها في ظلّ الثورة الرقمية.</w:t>
      </w:r>
    </w:p>
    <w:p w14:paraId="29890326" w14:textId="77777777" w:rsidR="006B59BE" w:rsidRPr="00F05BBF" w:rsidRDefault="006B59BE" w:rsidP="004F50BE">
      <w:pPr>
        <w:rPr>
          <w:rtl/>
        </w:rPr>
      </w:pPr>
      <w:r w:rsidRPr="00F05BBF">
        <w:rPr>
          <w:rtl/>
        </w:rPr>
        <w:t>القيادة العليا للشركة تدرك الحاجة إلى التحوّل، لكنها غير متأكّدة من المسار الأفضل للمستقبل. تم تكليف فريق من القادة بوضع خطّة استراتيجية طويلة المدى تضمن استدامة الشركة واستمراريتها في المستقبل.</w:t>
      </w:r>
    </w:p>
    <w:p w14:paraId="084A8F2B" w14:textId="77777777" w:rsidR="006B59BE" w:rsidRPr="009F77D3" w:rsidRDefault="006B59BE" w:rsidP="009F77D3">
      <w:pPr>
        <w:pStyle w:val="ad"/>
        <w:rPr>
          <w:b w:val="0"/>
          <w:bCs/>
          <w:rtl/>
        </w:rPr>
      </w:pPr>
      <w:r w:rsidRPr="009F77D3">
        <w:rPr>
          <w:rFonts w:hint="cs"/>
          <w:b w:val="0"/>
          <w:bCs/>
          <w:rtl/>
        </w:rPr>
        <w:t>المطلوب:</w:t>
      </w:r>
    </w:p>
    <w:p w14:paraId="2F63073D" w14:textId="77777777" w:rsidR="006B59BE" w:rsidRPr="009F77D3" w:rsidRDefault="006B59BE" w:rsidP="009F77D3">
      <w:pPr>
        <w:pStyle w:val="ad"/>
        <w:rPr>
          <w:b w:val="0"/>
          <w:bCs/>
          <w:color w:val="168489"/>
          <w:rtl/>
        </w:rPr>
      </w:pPr>
      <w:r w:rsidRPr="009F77D3">
        <w:rPr>
          <w:b w:val="0"/>
          <w:bCs/>
          <w:color w:val="168489"/>
          <w:rtl/>
        </w:rPr>
        <w:t>1. ما المحاور الرئيسية للتغيير التي يجب أن يركّز عليها فريق القادة عند بناء السيناريوهات المستقبلية للشركة؟ (حدّد محورين واشرح سبب اختيارهما)</w:t>
      </w:r>
    </w:p>
    <w:p w14:paraId="13D4CFF0" w14:textId="77777777" w:rsidR="006B59BE" w:rsidRPr="009F77D3" w:rsidRDefault="006B59BE" w:rsidP="009F77D3">
      <w:pPr>
        <w:pStyle w:val="ad"/>
        <w:rPr>
          <w:b w:val="0"/>
          <w:bCs/>
          <w:color w:val="168489"/>
          <w:rtl/>
        </w:rPr>
      </w:pPr>
      <w:r w:rsidRPr="009F77D3">
        <w:rPr>
          <w:b w:val="0"/>
          <w:bCs/>
          <w:color w:val="168489"/>
          <w:rtl/>
        </w:rPr>
        <w:t>2. صف السيناريو المتفائل للشركة بناءً على المحورين اللذين اخترتهما، موضّحاً الفرص والتحدّيات في هذا السيناريو.</w:t>
      </w:r>
    </w:p>
    <w:p w14:paraId="02A1280E" w14:textId="77777777" w:rsidR="006B59BE" w:rsidRPr="009F77D3" w:rsidRDefault="006B59BE" w:rsidP="00D55D9B">
      <w:pPr>
        <w:pStyle w:val="ad"/>
        <w:rPr>
          <w:b w:val="0"/>
          <w:bCs/>
          <w:color w:val="168489"/>
          <w:rtl/>
        </w:rPr>
      </w:pPr>
      <w:r w:rsidRPr="009F77D3">
        <w:rPr>
          <w:b w:val="0"/>
          <w:bCs/>
          <w:color w:val="168489"/>
          <w:rtl/>
        </w:rPr>
        <w:t>3. ما الاستراتيجيات المرنة التي يمكن أن تتبنّاها الشركة للتكيّف مع مختلف السيناريوهات المستقبلية المحتملة؟</w:t>
      </w:r>
    </w:p>
    <w:p w14:paraId="0A525CA7" w14:textId="77777777" w:rsidR="006B59BE" w:rsidRPr="009F77D3" w:rsidRDefault="006B59BE" w:rsidP="009F77D3">
      <w:pPr>
        <w:pStyle w:val="ad"/>
        <w:rPr>
          <w:b w:val="0"/>
          <w:bCs/>
          <w:color w:val="168489"/>
          <w:rtl/>
        </w:rPr>
      </w:pPr>
      <w:r w:rsidRPr="009F77D3">
        <w:rPr>
          <w:b w:val="0"/>
          <w:bCs/>
          <w:color w:val="168489"/>
          <w:rtl/>
        </w:rPr>
        <w:t>4. كيف يمكن للقائد المستقبلي في شركة "المستقبل للاتصالات" أن يطوّر قدراته على استشراف الاتجاهات المستقبلية في قطاع الاتصالات؟</w:t>
      </w:r>
    </w:p>
    <w:p w14:paraId="36A1C384" w14:textId="7D709919" w:rsidR="009F77D3" w:rsidRDefault="00D55D9B" w:rsidP="00D55D9B">
      <w:pPr>
        <w:ind w:left="-897"/>
        <w:rPr>
          <w:rtl/>
        </w:rPr>
      </w:pPr>
      <w:r>
        <w:rPr>
          <w:noProof/>
        </w:rPr>
        <w:lastRenderedPageBreak/>
        <mc:AlternateContent>
          <mc:Choice Requires="wps">
            <w:drawing>
              <wp:inline distT="0" distB="0" distL="0" distR="0" wp14:anchorId="63AE5C13" wp14:editId="22B8FE2F">
                <wp:extent cx="6779260" cy="8445500"/>
                <wp:effectExtent l="0" t="0" r="21590" b="12700"/>
                <wp:docPr id="1150765906"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9260" cy="8445500"/>
                        </a:xfrm>
                        <a:prstGeom prst="roundRect">
                          <a:avLst>
                            <a:gd name="adj" fmla="val 16667"/>
                          </a:avLst>
                        </a:prstGeom>
                        <a:solidFill>
                          <a:srgbClr val="EAF4E4"/>
                        </a:solidFill>
                        <a:ln w="12700">
                          <a:solidFill>
                            <a:schemeClr val="accent6"/>
                          </a:solidFill>
                          <a:miter lim="800000"/>
                          <a:headEnd/>
                          <a:tailEnd/>
                        </a:ln>
                      </wps:spPr>
                      <wps:txbx>
                        <w:txbxContent>
                          <w:p w14:paraId="168AC40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48E2B5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D224FD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85D1E9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76BE8B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1CA939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38DA23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B93CF1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07CCCB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EC78CF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87871F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FB9097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8ABFF6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972EE7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932F3F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2C729E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DA0039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EB7D04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CBE857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41222B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6CB423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EB903F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ADAD4F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829736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93C340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5A561B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4A35E0A" w14:textId="77777777" w:rsidR="00D55D9B" w:rsidRDefault="00D55D9B" w:rsidP="00D55D9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63AE5C13" id="_x0000_s3561" style="width:533.8pt;height:66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" fillcolor="#eaf4e4" strokecolor="#70ad47 [3209]" strokeweight="1pt">
                <v:stroke joinstyle="miter"/>
                <v:textbox inset="0,3mm,0">
                  <w:txbxContent>
                    <w:p w14:paraId="168AC40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48E2B5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D224FD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85D1E9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76BE8B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1CA939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38DA23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B93CF1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07CCCB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EC78CF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87871F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FB9097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8ABFF6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972EE7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932F3F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2C729E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DA0039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EB7D04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CBE857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41222B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6CB423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EB903F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ADAD4F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829736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93C340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5A561B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4A35E0A" w14:textId="77777777" w:rsidR="00D55D9B" w:rsidRDefault="00D55D9B" w:rsidP="00D55D9B">
                      <w:pPr>
                        <w:jc w:val="center"/>
                        <w:rPr>
                          <w:sz w:val="22"/>
                          <w:szCs w:val="28"/>
                          <w:rtl/>
                          <w:lang w:bidi="ar-SY"/>
                        </w:rPr>
                      </w:pPr>
                    </w:p>
                  </w:txbxContent>
                </v:textbox>
                <w10:anchorlock/>
              </v:roundrect>
            </w:pict>
          </mc:Fallback>
        </mc:AlternateContent>
      </w:r>
    </w:p>
    <w:p w14:paraId="1D6BEF58" w14:textId="77777777" w:rsidR="009F77D3" w:rsidRDefault="009F77D3" w:rsidP="004F50BE">
      <w:pPr>
        <w:rPr>
          <w:rtl/>
        </w:rPr>
      </w:pPr>
    </w:p>
    <w:p w14:paraId="6512C8F7" w14:textId="50420C4A" w:rsidR="009F77D3" w:rsidRDefault="00D55D9B" w:rsidP="00D55D9B">
      <w:pPr>
        <w:ind w:left="-897"/>
        <w:rPr>
          <w:rtl/>
        </w:rPr>
      </w:pPr>
      <w:r>
        <w:rPr>
          <w:noProof/>
        </w:rPr>
        <w:lastRenderedPageBreak/>
        <mc:AlternateContent>
          <mc:Choice Requires="wps">
            <w:drawing>
              <wp:inline distT="0" distB="0" distL="0" distR="0" wp14:anchorId="10DE574A" wp14:editId="4B1F94EC">
                <wp:extent cx="6785610" cy="7620000"/>
                <wp:effectExtent l="0" t="0" r="15240" b="19050"/>
                <wp:docPr id="96182522"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5610" cy="7620000"/>
                        </a:xfrm>
                        <a:prstGeom prst="roundRect">
                          <a:avLst>
                            <a:gd name="adj" fmla="val 16667"/>
                          </a:avLst>
                        </a:prstGeom>
                        <a:solidFill>
                          <a:srgbClr val="EAF4E4"/>
                        </a:solidFill>
                        <a:ln w="12700">
                          <a:solidFill>
                            <a:schemeClr val="accent6"/>
                          </a:solidFill>
                          <a:miter lim="800000"/>
                          <a:headEnd/>
                          <a:tailEnd/>
                        </a:ln>
                      </wps:spPr>
                      <wps:txbx>
                        <w:txbxContent>
                          <w:p w14:paraId="2DFC058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86CC53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FD6992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6BE8CF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733B09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50B1D5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670CC1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052B7D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063AE5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B24F7E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4475C1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0A5C6C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2C6F4F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5B1792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480E46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FC7B94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C1AF16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0AB700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BF6A40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0004DD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6B6A65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817454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FC94BC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86DA1E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0E82D9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62A1FE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91681CF" w14:textId="77777777" w:rsidR="00D55D9B" w:rsidRDefault="00D55D9B" w:rsidP="00D55D9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0DE574A" id="_x0000_s3562" style="width:534.3pt;height:600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" fillcolor="#eaf4e4" strokecolor="#70ad47 [3209]" strokeweight="1pt">
                <v:stroke joinstyle="miter"/>
                <v:textbox inset="0,3mm,0">
                  <w:txbxContent>
                    <w:p w14:paraId="2DFC058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86CC53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FD6992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6BE8CF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733B09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50B1D5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670CC1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052B7D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063AE5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B24F7E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4475C1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0A5C6C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2C6F4F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5B1792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480E46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FC7B94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C1AF16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0AB700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BF6A40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0004DD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6B6A65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817454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FC94BC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86DA1E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0E82D9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62A1FE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91681CF" w14:textId="77777777" w:rsidR="00D55D9B" w:rsidRDefault="00D55D9B" w:rsidP="00D55D9B">
                      <w:pPr>
                        <w:jc w:val="center"/>
                        <w:rPr>
                          <w:sz w:val="22"/>
                          <w:szCs w:val="28"/>
                          <w:rtl/>
                          <w:lang w:bidi="ar-SY"/>
                        </w:rPr>
                      </w:pPr>
                    </w:p>
                  </w:txbxContent>
                </v:textbox>
                <w10:anchorlock/>
              </v:roundrect>
            </w:pict>
          </mc:Fallback>
        </mc:AlternateContent>
      </w:r>
    </w:p>
    <w:p w14:paraId="55AB75BE" w14:textId="2DD0E2B3" w:rsidR="009F77D3" w:rsidRDefault="009F77D3" w:rsidP="009F77D3">
      <w:pPr>
        <w:jc w:val="center"/>
        <w:rPr>
          <w:rtl/>
        </w:rPr>
      </w:pPr>
      <w:r>
        <w:rPr>
          <w:noProof/>
        </w:rPr>
        <w:drawing>
          <wp:inline distT="0" distB="0" distL="0" distR="0" wp14:anchorId="4195BD5A" wp14:editId="288DF4BF">
            <wp:extent cx="1041400" cy="1041400"/>
            <wp:effectExtent l="0" t="0" r="6350" b="6350"/>
            <wp:docPr id="1973967341" name="Picture 1973967341" descr="Timetab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imetable "/>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1041400" cy="1041400"/>
                    </a:xfrm>
                    <a:prstGeom prst="rect">
                      <a:avLst/>
                    </a:prstGeom>
                    <a:noFill/>
                    <a:ln>
                      <a:noFill/>
                    </a:ln>
                  </pic:spPr>
                </pic:pic>
              </a:graphicData>
            </a:graphic>
          </wp:inline>
        </w:drawing>
      </w:r>
    </w:p>
    <w:p w14:paraId="1C928D60" w14:textId="62016E38" w:rsidR="009F77D3" w:rsidRDefault="009F77D3" w:rsidP="009F77D3">
      <w:pPr>
        <w:pageBreakBefore/>
        <w:jc w:val="center"/>
        <w:rPr>
          <w:rtl/>
        </w:rPr>
      </w:pPr>
      <w:r w:rsidRPr="00DC1945">
        <w:rPr>
          <w:noProof/>
        </w:rPr>
        <w:lastRenderedPageBreak/>
        <mc:AlternateContent>
          <mc:Choice Requires="wpg">
            <w:drawing>
              <wp:inline distT="0" distB="0" distL="0" distR="0" wp14:anchorId="6BEE3CDF" wp14:editId="2DA231BF">
                <wp:extent cx="5711825" cy="852877"/>
                <wp:effectExtent l="0" t="0" r="22225" b="23495"/>
                <wp:docPr id="1973967342"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973967343" name="مجموعة 881967268"/>
                        <wpg:cNvGrpSpPr/>
                        <wpg:grpSpPr>
                          <a:xfrm>
                            <a:off x="0" y="280937"/>
                            <a:ext cx="5711825" cy="571950"/>
                            <a:chOff x="0" y="280925"/>
                            <a:chExt cx="6312597" cy="633649"/>
                          </a:xfrm>
                        </wpg:grpSpPr>
                        <wps:wsp>
                          <wps:cNvPr id="1973967344"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345" name="مربع نص 2043426344"/>
                          <wps:cNvSpPr txBox="1"/>
                          <wps:spPr>
                            <a:xfrm>
                              <a:off x="3184368" y="280925"/>
                              <a:ext cx="2073788" cy="453764"/>
                            </a:xfrm>
                            <a:prstGeom prst="rect">
                              <a:avLst/>
                            </a:prstGeom>
                            <a:noFill/>
                          </wps:spPr>
                          <wps:txbx>
                            <w:txbxContent>
                              <w:p w14:paraId="3D4662C2" w14:textId="77777777" w:rsidR="009F77D3" w:rsidRDefault="009F77D3" w:rsidP="009F77D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973967346"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347" name="Picture 1973967347" descr="Conclusion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BEE3CDF" id="_x0000_s3563"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">
                <v:group id="مجموعة 881967268" o:spid="_x0000_s3564"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">
                  <v:roundrect id="مستطيل مستدير الزوايا 769901" o:spid="_x0000_s3565"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" fillcolor="#168489" strokecolor="#168489" strokeweight="1pt">
                    <v:stroke joinstyle="miter"/>
                  </v:roundrect>
                  <v:shape id="مربع نص 2043426344" o:spid="_x0000_s3566"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" filled="f" stroked="f">
                    <v:textbox style="mso-fit-shape-to-text:t">
                      <w:txbxContent>
                        <w:p w14:paraId="3D4662C2" w14:textId="77777777" w:rsidR="009F77D3" w:rsidRDefault="009F77D3" w:rsidP="009F77D3">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3567"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" fillcolor="#168489" strokecolor="#168489" strokeweight="1pt">
                    <v:stroke joinstyle="miter"/>
                  </v:roundrect>
                </v:group>
                <v:shape id="Picture 1973967347" o:spid="_x0000_s3568"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">
                  <v:imagedata r:id="rId137" o:title="Conclusion "/>
                </v:shape>
                <w10:anchorlock/>
              </v:group>
            </w:pict>
          </mc:Fallback>
        </mc:AlternateContent>
      </w:r>
    </w:p>
    <w:p w14:paraId="0F2DFF89" w14:textId="77777777" w:rsidR="006B59BE" w:rsidRPr="00F05BBF" w:rsidRDefault="006B59BE" w:rsidP="004F50BE">
      <w:pPr>
        <w:rPr>
          <w:rtl/>
        </w:rPr>
      </w:pPr>
      <w:r>
        <w:rPr>
          <w:rtl/>
        </w:rPr>
        <w:t xml:space="preserve">في ختام هذه الجلسة الأولى من اليوم الخامس، تناولنا جوانب متعدّدة للقيادة المستقبلية واستشراف الاتجاهات. لقد تعرّفنا على مهارات القائد المستقبلي الأساسية، وأهميّة قراءة الاتجاهات العالمية وخاصّة في مجال </w:t>
      </w:r>
      <w:hyperlink r:id="rId654">
        <w:r>
          <w:rPr>
            <w:rStyle w:val="Hyperlink"/>
            <w:rtl/>
          </w:rPr>
          <w:t>الذكاء الاصطناعي</w:t>
        </w:r>
      </w:hyperlink>
      <w:r>
        <w:rPr>
          <w:rtl/>
        </w:rPr>
        <w:t xml:space="preserve"> الذي يشهد تطوّراً متسارعاً.</w:t>
      </w:r>
    </w:p>
    <w:p w14:paraId="72B0DCAB" w14:textId="77777777" w:rsidR="006B59BE" w:rsidRPr="00F05BBF" w:rsidRDefault="006B59BE" w:rsidP="004F50BE">
      <w:pPr>
        <w:rPr>
          <w:rtl/>
        </w:rPr>
      </w:pPr>
      <w:r w:rsidRPr="00F05BBF">
        <w:rPr>
          <w:rtl/>
        </w:rPr>
        <w:t>كما استكشفنا منهجية بناء السيناريوهات المستقبلية كأداة استراتيجية قويّة تمكّن القادة من التخطيط لمستقبلات متعدّدة محتملة وتطوير استراتيجيات مرنة تستجيب للتغيّرات غير المتوقّعة. وأخيراً، تطرّقنا إلى كيفية بناء رؤية استراتيجية طويلة المدى تقود المؤسّسة نحو مستقبل مستدام.</w:t>
      </w:r>
    </w:p>
    <w:p w14:paraId="060E8B47" w14:textId="77777777" w:rsidR="006B59BE" w:rsidRPr="00F05BBF" w:rsidRDefault="006B59BE" w:rsidP="004F50BE">
      <w:pPr>
        <w:rPr>
          <w:rtl/>
        </w:rPr>
      </w:pPr>
      <w:r w:rsidRPr="00F05BBF">
        <w:rPr>
          <w:rtl/>
        </w:rPr>
        <w:t>تذكّروا أن القيادة المستقبلية ليست تنبّؤاً بالمستقبل، بل هي القدرة على قراءة الإشارات المبكّرة للتغيير، والتكيّف المستمر مع المتغيّرات، وخلق مستقبل أفضل للمؤسّسة وأصحاب المصلحة.</w:t>
      </w:r>
    </w:p>
    <w:p w14:paraId="7701DFB5" w14:textId="77777777" w:rsidR="006B59BE" w:rsidRPr="00F05BBF" w:rsidRDefault="006B59BE" w:rsidP="004F50BE">
      <w:pPr>
        <w:rPr>
          <w:rtl/>
        </w:rPr>
      </w:pPr>
      <w:r w:rsidRPr="00F05BBF">
        <w:rPr>
          <w:rtl/>
        </w:rPr>
        <w:t>كما قال ألفين توفلر: "المستقبل يصل بسرعة أكبر مما اعتدنا عليه." لذا، فإن القادة المستقبليين هم من يستعدّون للتغيير قبل حدوثه، ويحوّلون التحدّيات إلى فرص، ويقودون مؤسّساتهم بثقة نحو المستقبل غير المؤكّد.</w:t>
      </w:r>
    </w:p>
    <w:p w14:paraId="722D7E1F" w14:textId="77777777" w:rsidR="00B4310C" w:rsidRDefault="00B4310C" w:rsidP="004F50BE">
      <w:pPr>
        <w:rPr>
          <w:rtl/>
        </w:rPr>
      </w:pPr>
    </w:p>
    <w:p w14:paraId="564C708F" w14:textId="77777777" w:rsidR="008741E1" w:rsidRDefault="008741E1" w:rsidP="00227842">
      <w:pPr>
        <w:jc w:val="center"/>
      </w:pPr>
    </w:p>
    <w:p w14:paraId="4D86FD2F" w14:textId="77777777" w:rsidR="009F34C6" w:rsidRDefault="009F34C6" w:rsidP="00227842">
      <w:pPr>
        <w:jc w:val="center"/>
        <w:rPr>
          <w:rtl/>
        </w:rPr>
      </w:pPr>
    </w:p>
    <w:p w14:paraId="0BDE5399" w14:textId="6B39D7DE" w:rsidR="009F77D3" w:rsidRDefault="009F77D3" w:rsidP="00227842">
      <w:pPr>
        <w:jc w:val="center"/>
      </w:pPr>
      <w:r>
        <w:rPr>
          <w:noProof/>
        </w:rPr>
        <w:drawing>
          <wp:inline distT="0" distB="0" distL="0" distR="0" wp14:anchorId="251B3DD6" wp14:editId="211FFAA9">
            <wp:extent cx="1816924" cy="1816924"/>
            <wp:effectExtent l="0" t="0" r="0" b="0"/>
            <wp:docPr id="1973967348" name="Picture 1973967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4EABC8BE" w14:textId="77777777" w:rsidR="009F34C6" w:rsidRDefault="009F34C6">
      <w:pPr>
        <w:bidi w:val="0"/>
        <w:spacing w:after="160" w:line="259" w:lineRule="auto"/>
        <w:jc w:val="left"/>
      </w:pPr>
      <w:r>
        <w:br w:type="page"/>
      </w:r>
    </w:p>
    <w:p w14:paraId="2F41049B" w14:textId="77777777" w:rsidR="009F34C6" w:rsidRDefault="009F34C6" w:rsidP="00227842">
      <w:pPr>
        <w:jc w:val="center"/>
        <w:rPr>
          <w:rtl/>
        </w:rPr>
        <w:sectPr w:rsidR="009F34C6" w:rsidSect="00163E49">
          <w:pgSz w:w="11906" w:h="16838" w:code="9"/>
          <w:pgMar w:top="1440" w:right="1440" w:bottom="1440" w:left="1440" w:header="113" w:footer="0" w:gutter="0"/>
          <w:cols w:space="720"/>
          <w:titlePg/>
          <w:docGrid w:linePitch="381"/>
        </w:sectPr>
      </w:pPr>
    </w:p>
    <w:tbl>
      <w:tblPr>
        <w:tblStyle w:val="a6"/>
        <w:tblpPr w:leftFromText="180" w:rightFromText="180" w:vertAnchor="page" w:horzAnchor="margin" w:tblpY="11641"/>
        <w:bidiVisual/>
        <w:tblW w:w="5134" w:type="pct"/>
        <w:tblBorders>
          <w:top w:val="double" w:sz="4" w:space="0" w:color="168489"/>
          <w:left w:val="none" w:sz="0" w:space="0" w:color="auto"/>
          <w:bottom w:val="double" w:sz="4" w:space="0" w:color="168489"/>
          <w:right w:val="none" w:sz="0" w:space="0" w:color="auto"/>
          <w:insideH w:val="double" w:sz="4" w:space="0" w:color="168489"/>
          <w:insideV w:val="single" w:sz="4" w:space="0" w:color="8EAADB" w:themeColor="accent1" w:themeTint="99"/>
        </w:tblBorders>
        <w:tblLook w:val="04A0" w:firstRow="1" w:lastRow="0" w:firstColumn="1" w:lastColumn="0" w:noHBand="0" w:noVBand="1"/>
      </w:tblPr>
      <w:tblGrid>
        <w:gridCol w:w="4836"/>
        <w:gridCol w:w="3350"/>
        <w:gridCol w:w="1072"/>
      </w:tblGrid>
      <w:tr w:rsidR="00F01FA2" w:rsidRPr="00707A32" w14:paraId="64B3732D" w14:textId="77777777" w:rsidTr="00E220AB">
        <w:tc>
          <w:tcPr>
            <w:tcW w:w="5000" w:type="pct"/>
            <w:gridSpan w:val="3"/>
            <w:tcBorders>
              <w:left w:val="single" w:sz="4" w:space="0" w:color="168489"/>
              <w:right w:val="single" w:sz="4" w:space="0" w:color="168489"/>
            </w:tcBorders>
            <w:shd w:val="clear" w:color="auto" w:fill="F2F2F2" w:themeFill="background1" w:themeFillShade="F2"/>
          </w:tcPr>
          <w:p w14:paraId="6C5A7124" w14:textId="77777777" w:rsidR="00F01FA2" w:rsidRPr="00781A2F" w:rsidRDefault="00F01FA2" w:rsidP="00E220AB">
            <w:pPr>
              <w:pStyle w:val="bold"/>
              <w:jc w:val="center"/>
              <w:rPr>
                <w:sz w:val="40"/>
                <w:szCs w:val="40"/>
                <w:rtl/>
                <w:lang w:bidi="ar-SY"/>
              </w:rPr>
            </w:pPr>
            <w:bookmarkStart w:id="2" w:name="_Hlk109403088"/>
            <w:r w:rsidRPr="00F01FA2">
              <w:rPr>
                <w:rFonts w:hint="cs"/>
                <w:color w:val="000000" w:themeColor="text1"/>
                <w:sz w:val="40"/>
                <w:szCs w:val="40"/>
                <w:rtl/>
                <w:lang w:bidi="ar-SY"/>
              </w:rPr>
              <w:lastRenderedPageBreak/>
              <w:t>خطة عمل الجلسة التدريبية</w:t>
            </w:r>
          </w:p>
        </w:tc>
      </w:tr>
      <w:tr w:rsidR="00F01FA2" w:rsidRPr="00F01FA2" w14:paraId="1AFAF60A" w14:textId="77777777" w:rsidTr="00E220AB">
        <w:tc>
          <w:tcPr>
            <w:tcW w:w="2612" w:type="pct"/>
            <w:tcBorders>
              <w:left w:val="single" w:sz="4" w:space="0" w:color="168489"/>
              <w:right w:val="single" w:sz="4" w:space="0" w:color="168489"/>
            </w:tcBorders>
            <w:shd w:val="clear" w:color="auto" w:fill="auto"/>
          </w:tcPr>
          <w:p w14:paraId="5356845A" w14:textId="77777777" w:rsidR="00F01FA2" w:rsidRDefault="00F01FA2" w:rsidP="00E220AB">
            <w:pPr>
              <w:pStyle w:val="bold"/>
              <w:jc w:val="center"/>
              <w:rPr>
                <w:color w:val="168489"/>
                <w:sz w:val="40"/>
                <w:szCs w:val="40"/>
                <w:rtl/>
                <w:lang w:bidi="ar-EG"/>
              </w:rPr>
            </w:pPr>
            <w:r>
              <w:rPr>
                <w:noProof/>
              </w:rPr>
              <w:drawing>
                <wp:inline distT="0" distB="0" distL="0" distR="0" wp14:anchorId="7D429841" wp14:editId="7ED7F0B8">
                  <wp:extent cx="417155" cy="417165"/>
                  <wp:effectExtent l="0" t="0" r="2540" b="2540"/>
                  <wp:docPr id="1465698235" name="Picture 1465698235" descr="Sop "/>
                  <wp:cNvGraphicFramePr/>
                  <a:graphic xmlns:a="http://schemas.openxmlformats.org/drawingml/2006/main">
                    <a:graphicData uri="http://schemas.openxmlformats.org/drawingml/2006/picture">
                      <pic:pic xmlns:pic="http://schemas.openxmlformats.org/drawingml/2006/picture">
                        <pic:nvPicPr>
                          <pic:cNvPr id="1579856707" name="Picture 1579856707" descr="Sop "/>
                          <pic:cNvPicPr/>
                        </pic:nvPicPr>
                        <pic:blipFill>
                          <a:blip r:embed="rId77"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17155" cy="417165"/>
                          </a:xfrm>
                          <a:prstGeom prst="rect">
                            <a:avLst/>
                          </a:prstGeom>
                          <a:noFill/>
                        </pic:spPr>
                      </pic:pic>
                    </a:graphicData>
                  </a:graphic>
                </wp:inline>
              </w:drawing>
            </w:r>
          </w:p>
          <w:p w14:paraId="392045F7" w14:textId="77777777" w:rsidR="00F01FA2" w:rsidRPr="00F01FA2" w:rsidRDefault="00F01FA2" w:rsidP="00E220AB">
            <w:pPr>
              <w:pStyle w:val="bold"/>
              <w:jc w:val="center"/>
              <w:rPr>
                <w:color w:val="168489"/>
                <w:sz w:val="40"/>
                <w:szCs w:val="40"/>
                <w:rtl/>
                <w:lang w:bidi="ar-EG"/>
              </w:rPr>
            </w:pPr>
            <w:r w:rsidRPr="00F01FA2">
              <w:rPr>
                <w:rFonts w:hint="cs"/>
                <w:color w:val="168489"/>
                <w:sz w:val="40"/>
                <w:szCs w:val="40"/>
                <w:rtl/>
                <w:lang w:bidi="ar-EG"/>
              </w:rPr>
              <w:t>الاجراءات التدريبية</w:t>
            </w:r>
          </w:p>
        </w:tc>
        <w:tc>
          <w:tcPr>
            <w:tcW w:w="1809" w:type="pct"/>
            <w:tcBorders>
              <w:left w:val="single" w:sz="4" w:space="0" w:color="168489"/>
              <w:right w:val="single" w:sz="4" w:space="0" w:color="168489"/>
            </w:tcBorders>
            <w:shd w:val="clear" w:color="auto" w:fill="auto"/>
          </w:tcPr>
          <w:p w14:paraId="2628E355" w14:textId="77777777" w:rsidR="00F01FA2" w:rsidRDefault="00F01FA2" w:rsidP="00E220AB">
            <w:pPr>
              <w:pStyle w:val="bold"/>
              <w:jc w:val="center"/>
              <w:rPr>
                <w:color w:val="168489"/>
                <w:sz w:val="40"/>
                <w:szCs w:val="40"/>
                <w:rtl/>
                <w:lang w:bidi="ar-EG"/>
              </w:rPr>
            </w:pPr>
            <w:r>
              <w:rPr>
                <w:noProof/>
              </w:rPr>
              <w:drawing>
                <wp:inline distT="0" distB="0" distL="0" distR="0" wp14:anchorId="3D3AAD78" wp14:editId="0F1D9A5B">
                  <wp:extent cx="371475" cy="400050"/>
                  <wp:effectExtent l="0" t="0" r="9525" b="0"/>
                  <wp:docPr id="1465698236" name="Picture 1465698236" descr="Solution "/>
                  <wp:cNvGraphicFramePr/>
                  <a:graphic xmlns:a="http://schemas.openxmlformats.org/drawingml/2006/main">
                    <a:graphicData uri="http://schemas.openxmlformats.org/drawingml/2006/picture">
                      <pic:pic xmlns:pic="http://schemas.openxmlformats.org/drawingml/2006/picture">
                        <pic:nvPicPr>
                          <pic:cNvPr id="1579856710" name="Picture 1579856710" descr="Solution "/>
                          <pic:cNvPicPr/>
                        </pic:nvPicPr>
                        <pic:blipFill>
                          <a:blip r:embed="rId78"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71944" cy="400555"/>
                          </a:xfrm>
                          <a:prstGeom prst="rect">
                            <a:avLst/>
                          </a:prstGeom>
                          <a:noFill/>
                        </pic:spPr>
                      </pic:pic>
                    </a:graphicData>
                  </a:graphic>
                </wp:inline>
              </w:drawing>
            </w:r>
          </w:p>
          <w:p w14:paraId="09A5FC1D" w14:textId="77777777" w:rsidR="00F01FA2" w:rsidRPr="00F01FA2" w:rsidRDefault="00162D45" w:rsidP="00E220AB">
            <w:pPr>
              <w:pStyle w:val="bold"/>
              <w:jc w:val="center"/>
              <w:rPr>
                <w:color w:val="168489"/>
                <w:sz w:val="40"/>
                <w:szCs w:val="40"/>
                <w:rtl/>
                <w:lang w:bidi="ar-EG"/>
              </w:rPr>
            </w:pPr>
            <w:r w:rsidRPr="00162D45">
              <w:rPr>
                <w:color w:val="168489"/>
                <w:sz w:val="40"/>
                <w:szCs w:val="40"/>
                <w:rtl/>
                <w:lang w:bidi="ar-EG"/>
              </w:rPr>
              <w:t>منهجيّات التدريب</w:t>
            </w:r>
          </w:p>
        </w:tc>
        <w:tc>
          <w:tcPr>
            <w:tcW w:w="579" w:type="pct"/>
            <w:tcBorders>
              <w:left w:val="single" w:sz="4" w:space="0" w:color="168489"/>
              <w:right w:val="single" w:sz="4" w:space="0" w:color="168489"/>
            </w:tcBorders>
            <w:shd w:val="clear" w:color="auto" w:fill="auto"/>
          </w:tcPr>
          <w:p w14:paraId="3FC59BE8" w14:textId="77777777" w:rsidR="00F01FA2" w:rsidRPr="00F01FA2" w:rsidRDefault="00F01FA2" w:rsidP="00E220AB">
            <w:pPr>
              <w:pStyle w:val="bold"/>
              <w:bidi w:val="0"/>
              <w:jc w:val="center"/>
              <w:rPr>
                <w:color w:val="168489"/>
                <w:sz w:val="40"/>
                <w:szCs w:val="40"/>
                <w:rtl/>
                <w:lang w:bidi="ar-EG"/>
              </w:rPr>
            </w:pPr>
            <w:r w:rsidRPr="00595B2E">
              <w:rPr>
                <w:noProof/>
              </w:rPr>
              <w:drawing>
                <wp:inline distT="0" distB="0" distL="0" distR="0" wp14:anchorId="7DB74CA7" wp14:editId="7C049A53">
                  <wp:extent cx="286893" cy="286893"/>
                  <wp:effectExtent l="0" t="0" r="0" b="0"/>
                  <wp:docPr id="1465698237" name="Picture 1465698237" descr="Back in tim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9856713" name="Picture 1579856713" descr="Back in time"/>
                          <pic:cNvPicPr/>
                        </pic:nvPicPr>
                        <pic:blipFill>
                          <a:blip r:embed="rId79" cstate="print">
                            <a:duotone>
                              <a:schemeClr val="accent3">
                                <a:shade val="45000"/>
                                <a:satMod val="135000"/>
                              </a:schemeClr>
                              <a:prstClr val="white"/>
                            </a:duotone>
                          </a:blip>
                          <a:srcRect/>
                          <a:stretch>
                            <a:fillRect/>
                          </a:stretch>
                        </pic:blipFill>
                        <pic:spPr bwMode="auto">
                          <a:xfrm>
                            <a:off x="0" y="0"/>
                            <a:ext cx="286385" cy="286385"/>
                          </a:xfrm>
                          <a:prstGeom prst="rect">
                            <a:avLst/>
                          </a:prstGeom>
                          <a:noFill/>
                        </pic:spPr>
                      </pic:pic>
                    </a:graphicData>
                  </a:graphic>
                </wp:inline>
              </w:drawing>
            </w:r>
            <w:r w:rsidRPr="00F01FA2">
              <w:rPr>
                <w:color w:val="168489"/>
                <w:sz w:val="40"/>
                <w:szCs w:val="40"/>
                <w:rtl/>
                <w:lang w:bidi="ar-EG"/>
              </w:rPr>
              <w:t>الزمن</w:t>
            </w:r>
          </w:p>
        </w:tc>
      </w:tr>
      <w:tr w:rsidR="00F01FA2" w:rsidRPr="00707A32" w14:paraId="1E044219" w14:textId="77777777" w:rsidTr="00E220AB">
        <w:tc>
          <w:tcPr>
            <w:tcW w:w="2612" w:type="pct"/>
            <w:tcBorders>
              <w:left w:val="single" w:sz="4" w:space="0" w:color="168489"/>
              <w:right w:val="single" w:sz="4" w:space="0" w:color="168489"/>
            </w:tcBorders>
            <w:vAlign w:val="center"/>
          </w:tcPr>
          <w:p w14:paraId="280CBA03" w14:textId="77777777" w:rsidR="006B59BE" w:rsidRPr="006B59BE" w:rsidRDefault="006B59BE" w:rsidP="006B59BE">
            <w:pPr>
              <w:pStyle w:val="a5"/>
              <w:numPr>
                <w:ilvl w:val="0"/>
                <w:numId w:val="8"/>
              </w:numPr>
              <w:spacing w:after="0" w:line="240" w:lineRule="auto"/>
              <w:jc w:val="lowKashida"/>
              <w:rPr>
                <w:rFonts w:ascii="Adobe Arabic" w:eastAsia="Calibri" w:hAnsi="Adobe Arabic" w:cs="Adobe Arabic"/>
                <w:color w:val="0D0D0D" w:themeColor="text1" w:themeTint="F2"/>
                <w:sz w:val="32"/>
                <w:szCs w:val="32"/>
                <w:lang w:bidi="ar-EG"/>
              </w:rPr>
            </w:pPr>
            <w:r>
              <w:rPr>
                <w:rFonts w:ascii="Adobe Arabic" w:eastAsia="Calibri" w:hAnsi="Adobe Arabic" w:cs="Adobe Arabic"/>
                <w:color w:val="0D0D0D" w:themeColor="text1" w:themeTint="F2"/>
                <w:sz w:val="32"/>
                <w:szCs w:val="32"/>
                <w:rtl/>
                <w:lang w:bidi="ar-EG"/>
              </w:rPr>
              <w:t>دراسات حالة في القيادة الاستراتيجية المدعومة ب</w:t>
            </w:r>
            <w:hyperlink r:id="rId655">
              <w:r>
                <w:rPr>
                  <w:rStyle w:val="Hyperlink"/>
                  <w:rFonts w:ascii="Adobe Arabic" w:eastAsia="Calibri" w:hAnsi="Adobe Arabic" w:cs="Adobe Arabic"/>
                  <w:color w:val="0D0D0D" w:themeColor="text1" w:themeTint="F2"/>
                  <w:sz w:val="32"/>
                  <w:szCs w:val="32"/>
                  <w:rtl/>
                  <w:lang w:bidi="ar-EG"/>
                </w:rPr>
                <w:t>الذكاء الاصطناعي</w:t>
              </w:r>
            </w:hyperlink>
            <w:r>
              <w:rPr>
                <w:rFonts w:ascii="Adobe Arabic" w:eastAsia="Calibri" w:hAnsi="Adobe Arabic" w:cs="Adobe Arabic" w:hint="cs"/>
                <w:color w:val="0D0D0D" w:themeColor="text1" w:themeTint="F2"/>
                <w:sz w:val="32"/>
                <w:szCs w:val="32"/>
                <w:rtl/>
                <w:lang w:bidi="ar-EG"/>
              </w:rPr>
              <w:t>.</w:t>
            </w:r>
          </w:p>
          <w:p w14:paraId="0B48C6F5" w14:textId="77777777" w:rsidR="006B59BE" w:rsidRPr="006B59BE" w:rsidRDefault="006B59BE" w:rsidP="006B59BE">
            <w:pPr>
              <w:pStyle w:val="a5"/>
              <w:numPr>
                <w:ilvl w:val="0"/>
                <w:numId w:val="8"/>
              </w:numPr>
              <w:spacing w:after="0" w:line="240"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تشخيص الواقع القيادي للمشاركين</w:t>
            </w:r>
            <w:r w:rsidRPr="006B59BE">
              <w:rPr>
                <w:rFonts w:ascii="Adobe Arabic" w:eastAsia="Calibri" w:hAnsi="Adobe Arabic" w:cs="Adobe Arabic" w:hint="cs"/>
                <w:color w:val="0D0D0D" w:themeColor="text1" w:themeTint="F2"/>
                <w:sz w:val="32"/>
                <w:szCs w:val="32"/>
                <w:rtl/>
                <w:lang w:bidi="ar-EG"/>
              </w:rPr>
              <w:t>.</w:t>
            </w:r>
          </w:p>
          <w:p w14:paraId="02054B85" w14:textId="77777777" w:rsidR="006B59BE" w:rsidRPr="006B59BE" w:rsidRDefault="006B59BE" w:rsidP="006B59BE">
            <w:pPr>
              <w:pStyle w:val="a5"/>
              <w:numPr>
                <w:ilvl w:val="0"/>
                <w:numId w:val="8"/>
              </w:numPr>
              <w:spacing w:after="0" w:line="240" w:lineRule="auto"/>
              <w:jc w:val="lowKashida"/>
              <w:rPr>
                <w:rFonts w:ascii="Adobe Arabic" w:eastAsia="Calibri" w:hAnsi="Adobe Arabic" w:cs="Adobe Arabic"/>
                <w:color w:val="0D0D0D" w:themeColor="text1" w:themeTint="F2"/>
                <w:sz w:val="32"/>
                <w:szCs w:val="32"/>
                <w:lang w:bidi="ar-EG"/>
              </w:rPr>
            </w:pPr>
            <w:r w:rsidRPr="006B59BE">
              <w:rPr>
                <w:rFonts w:ascii="Adobe Arabic" w:eastAsia="Calibri" w:hAnsi="Adobe Arabic" w:cs="Adobe Arabic"/>
                <w:color w:val="0D0D0D" w:themeColor="text1" w:themeTint="F2"/>
                <w:sz w:val="32"/>
                <w:szCs w:val="32"/>
                <w:rtl/>
                <w:lang w:bidi="ar-EG"/>
              </w:rPr>
              <w:t>تصميم خطة قيادة استراتيجية شخصية</w:t>
            </w:r>
            <w:r w:rsidRPr="006B59BE">
              <w:rPr>
                <w:rFonts w:ascii="Adobe Arabic" w:eastAsia="Calibri" w:hAnsi="Adobe Arabic" w:cs="Adobe Arabic" w:hint="cs"/>
                <w:color w:val="0D0D0D" w:themeColor="text1" w:themeTint="F2"/>
                <w:sz w:val="32"/>
                <w:szCs w:val="32"/>
                <w:rtl/>
                <w:lang w:bidi="ar-EG"/>
              </w:rPr>
              <w:t>.</w:t>
            </w:r>
          </w:p>
          <w:p w14:paraId="4F675892" w14:textId="414994A2" w:rsidR="00F01FA2" w:rsidRPr="006B59BE" w:rsidRDefault="006B59BE" w:rsidP="006B59BE">
            <w:pPr>
              <w:pStyle w:val="a5"/>
              <w:numPr>
                <w:ilvl w:val="0"/>
                <w:numId w:val="8"/>
              </w:numPr>
              <w:spacing w:after="0" w:line="240" w:lineRule="auto"/>
              <w:jc w:val="lowKashida"/>
              <w:rPr>
                <w:rFonts w:ascii="Adobe Arabic" w:eastAsia="Calibri" w:hAnsi="Adobe Arabic" w:cs="Adobe Arabic"/>
                <w:color w:val="0D0D0D" w:themeColor="text1" w:themeTint="F2"/>
                <w:sz w:val="32"/>
                <w:szCs w:val="32"/>
                <w:rtl/>
                <w:lang w:bidi="ar-EG"/>
              </w:rPr>
            </w:pPr>
            <w:r w:rsidRPr="006B59BE">
              <w:rPr>
                <w:rFonts w:ascii="Adobe Arabic" w:eastAsia="Calibri" w:hAnsi="Adobe Arabic" w:cs="Adobe Arabic"/>
                <w:color w:val="0D0D0D" w:themeColor="text1" w:themeTint="F2"/>
                <w:sz w:val="32"/>
                <w:szCs w:val="32"/>
                <w:rtl/>
                <w:lang w:bidi="ar-EG"/>
              </w:rPr>
              <w:t>استخلاص الدروس وبناء خارطة طريق للتطبيق العملي</w:t>
            </w:r>
            <w:r w:rsidRPr="006B59BE">
              <w:rPr>
                <w:rFonts w:ascii="Adobe Arabic" w:eastAsia="Calibri" w:hAnsi="Adobe Arabic" w:cs="Adobe Arabic" w:hint="cs"/>
                <w:color w:val="0D0D0D" w:themeColor="text1" w:themeTint="F2"/>
                <w:sz w:val="32"/>
                <w:szCs w:val="32"/>
                <w:rtl/>
                <w:lang w:bidi="ar-EG"/>
              </w:rPr>
              <w:t>.</w:t>
            </w:r>
          </w:p>
        </w:tc>
        <w:tc>
          <w:tcPr>
            <w:tcW w:w="1809" w:type="pct"/>
            <w:tcBorders>
              <w:left w:val="single" w:sz="4" w:space="0" w:color="168489"/>
              <w:right w:val="single" w:sz="4" w:space="0" w:color="168489"/>
            </w:tcBorders>
            <w:vAlign w:val="center"/>
          </w:tcPr>
          <w:p w14:paraId="6A7B93CC"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تطبيق العصف الذهني.</w:t>
            </w:r>
          </w:p>
          <w:p w14:paraId="21E1DEDD"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محاكاة مواقف تدريبية.</w:t>
            </w:r>
          </w:p>
          <w:p w14:paraId="712F9162"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التوجيه والتدريب الشخصي.</w:t>
            </w:r>
          </w:p>
          <w:p w14:paraId="48E95948" w14:textId="77777777" w:rsidR="00162D45" w:rsidRPr="00162D45"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تنظيم نقاشات جماعية.</w:t>
            </w:r>
          </w:p>
          <w:p w14:paraId="3B130296" w14:textId="77777777" w:rsidR="00F01FA2" w:rsidRPr="006B59BE" w:rsidRDefault="00162D45" w:rsidP="006B59BE">
            <w:pPr>
              <w:pStyle w:val="a5"/>
              <w:numPr>
                <w:ilvl w:val="0"/>
                <w:numId w:val="8"/>
              </w:numPr>
              <w:spacing w:after="0" w:line="276" w:lineRule="auto"/>
              <w:jc w:val="lowKashida"/>
              <w:rPr>
                <w:rFonts w:ascii="Adobe Arabic" w:eastAsia="Calibri" w:hAnsi="Adobe Arabic" w:cs="Adobe Arabic"/>
                <w:color w:val="0D0D0D" w:themeColor="text1" w:themeTint="F2"/>
                <w:sz w:val="32"/>
                <w:szCs w:val="32"/>
                <w:rtl/>
                <w:lang w:bidi="ar-EG"/>
              </w:rPr>
            </w:pPr>
            <w:r w:rsidRPr="00162D45">
              <w:rPr>
                <w:rFonts w:ascii="Adobe Arabic" w:eastAsia="Calibri" w:hAnsi="Adobe Arabic" w:cs="Adobe Arabic"/>
                <w:color w:val="0D0D0D" w:themeColor="text1" w:themeTint="F2"/>
                <w:sz w:val="32"/>
                <w:szCs w:val="32"/>
                <w:rtl/>
                <w:lang w:bidi="ar-EG"/>
              </w:rPr>
              <w:t>تنفيذ أنشطة تعاونيّة.</w:t>
            </w:r>
          </w:p>
        </w:tc>
        <w:tc>
          <w:tcPr>
            <w:tcW w:w="579" w:type="pct"/>
            <w:tcBorders>
              <w:left w:val="single" w:sz="4" w:space="0" w:color="168489"/>
              <w:right w:val="single" w:sz="4" w:space="0" w:color="168489"/>
            </w:tcBorders>
            <w:vAlign w:val="center"/>
          </w:tcPr>
          <w:p w14:paraId="63570FC1" w14:textId="77777777" w:rsidR="00F01FA2" w:rsidRPr="00F01FA2" w:rsidRDefault="00F01FA2" w:rsidP="00E220AB">
            <w:pPr>
              <w:jc w:val="center"/>
              <w:rPr>
                <w:rFonts w:ascii="Adobe Arabic" w:eastAsia="Calibri" w:hAnsi="Adobe Arabic" w:cs="Adobe Arabic"/>
                <w:b/>
                <w:bCs/>
                <w:sz w:val="34"/>
                <w:rtl/>
                <w:lang w:bidi="ar-EG"/>
              </w:rPr>
            </w:pPr>
            <w:r w:rsidRPr="00F01FA2">
              <w:rPr>
                <w:rFonts w:ascii="Adobe Arabic" w:eastAsia="Calibri" w:hAnsi="Adobe Arabic" w:cs="Adobe Arabic" w:hint="cs"/>
                <w:b/>
                <w:bCs/>
                <w:sz w:val="34"/>
                <w:rtl/>
                <w:lang w:bidi="ar-EG"/>
              </w:rPr>
              <w:t>140 د</w:t>
            </w:r>
          </w:p>
        </w:tc>
      </w:tr>
    </w:tbl>
    <w:p w14:paraId="24686A89" w14:textId="77777777" w:rsidR="00F01FA2" w:rsidRPr="00423539" w:rsidRDefault="00F01FA2" w:rsidP="00F01FA2">
      <w:pPr>
        <w:spacing w:line="240" w:lineRule="auto"/>
        <w:jc w:val="center"/>
        <w:rPr>
          <w:rFonts w:cs="PT Bold Heading"/>
          <w:sz w:val="52"/>
          <w:szCs w:val="56"/>
          <w:rtl/>
        </w:rPr>
      </w:pPr>
      <w:r>
        <w:rPr>
          <w:rFonts w:cs="PT Bold Heading"/>
          <w:noProof/>
          <w:sz w:val="52"/>
          <w:szCs w:val="56"/>
          <w:rtl/>
        </w:rPr>
        <w:t xml:space="preserve">أهداف الجلسةمحاور الجلسةعند الانتهاء من تنفيذ أنشطة هذه الجلسة التدريبية، سيتمكّن المشاركون من:استخلاص الدروس الرئيسية من البرنامج التدريبي وتحديد أولويات التطبيق.تشخيص واقعهم القيادي الحالي وتحديد مجالات التطوير ذات الأولوية.تصميم خطة قيادية شخصية مفصّلة قابلة للتنفيذ على مدى 90 يوماً.فهم كيفية دمج تطبيقات </w:t>
      </w:r>
      <w:hyperlink r:id="rId656">
        <w:r>
          <w:rPr>
            <w:rStyle w:val="Hyperlink"/>
            <w:rFonts w:cs="PT Bold Heading"/>
            <w:noProof/>
            <w:sz w:val="52"/>
            <w:szCs w:val="56"/>
            <w:rtl/>
          </w:rPr>
          <w:t>الذكاء الاصطناعي</w:t>
        </w:r>
      </w:hyperlink>
      <w:r>
        <w:rPr>
          <w:rFonts w:cs="PT Bold Heading"/>
          <w:noProof/>
          <w:sz w:val="52"/>
          <w:szCs w:val="56"/>
          <w:rtl/>
        </w:rPr>
        <w:t xml:space="preserve"> في الممارسات القيادية اليومية.بناء آليات </w:t>
      </w:r>
      <w:r>
        <w:rPr>
          <w:rFonts w:cs="PT Bold Heading"/>
          <w:noProof/>
          <w:sz w:val="52"/>
          <w:szCs w:val="56"/>
          <w:rtl/>
        </w:rPr>
        <w:lastRenderedPageBreak/>
        <w:t>للمتابعة والتقييم الذاتي لضمان استدامة التطوير القيادي.نشاط عصف ذهني.دراسات حالة في القيادة الاستراتيجية المدعومة ب</w:t>
      </w:r>
      <w:hyperlink r:id="rId657">
        <w:r>
          <w:rPr>
            <w:rStyle w:val="Hyperlink"/>
            <w:rFonts w:cs="PT Bold Heading"/>
            <w:noProof/>
            <w:sz w:val="52"/>
            <w:szCs w:val="56"/>
            <w:rtl/>
          </w:rPr>
          <w:t>الذكاء الاصطناعي</w:t>
        </w:r>
      </w:hyperlink>
      <w:r>
        <w:rPr>
          <w:rFonts w:cs="PT Bold Heading"/>
          <w:noProof/>
          <w:sz w:val="52"/>
          <w:szCs w:val="56"/>
          <w:rtl/>
        </w:rPr>
        <w:t xml:space="preserve">.تشخيص الواقع القيادي للمشاركين.تصميم خطة قيادة استراتيجية شخصية.استخلاص الدروس وبناء خارطة طريق للتطبيق العملي.نشاط تدريبي.التقويم.اليوم الخامسالجلسة الثانيةتطبيقات عملية وخارطة طريق قياديةأهداف الجلسةمحاور الجلسةعند الانتهاء من تنفيذ أنشطة هذه الجلسة التدريبية، سيتمكّن المشاركون من:استخلاص الدروس الرئيسية من البرنامج التدريبي وتحديد أولويات </w:t>
      </w:r>
      <w:r>
        <w:rPr>
          <w:rFonts w:cs="PT Bold Heading"/>
          <w:noProof/>
          <w:sz w:val="52"/>
          <w:szCs w:val="56"/>
          <w:rtl/>
        </w:rPr>
        <w:lastRenderedPageBreak/>
        <w:t xml:space="preserve">التطبيق.تشخيص واقعهم القيادي الحالي وتحديد مجالات التطوير ذات الأولوية.تصميم خطة قيادية شخصية مفصّلة قابلة للتنفيذ على مدى 90 يوماً.فهم كيفية دمج تطبيقات </w:t>
      </w:r>
      <w:hyperlink r:id="rId658">
        <w:r>
          <w:rPr>
            <w:rStyle w:val="Hyperlink"/>
            <w:rFonts w:cs="PT Bold Heading"/>
            <w:noProof/>
            <w:sz w:val="52"/>
            <w:szCs w:val="56"/>
            <w:rtl/>
          </w:rPr>
          <w:t>الذكاء الاصطناعي</w:t>
        </w:r>
      </w:hyperlink>
      <w:r>
        <w:rPr>
          <w:rFonts w:cs="PT Bold Heading"/>
          <w:noProof/>
          <w:sz w:val="52"/>
          <w:szCs w:val="56"/>
          <w:rtl/>
        </w:rPr>
        <w:t xml:space="preserve"> في الممارسات القيادية اليومية.بناء آليات للمتابعة والتقييم الذاتي لضمان استدامة التطوير القيادي.نشاط عصف ذهني.دراسات حالة في القيادة الاستراتيجية المدعومة ب</w:t>
      </w:r>
      <w:hyperlink r:id="rId659">
        <w:r>
          <w:rPr>
            <w:rStyle w:val="Hyperlink"/>
            <w:rFonts w:cs="PT Bold Heading"/>
            <w:noProof/>
            <w:sz w:val="52"/>
            <w:szCs w:val="56"/>
            <w:rtl/>
          </w:rPr>
          <w:t>الذكاء الاصطناعي</w:t>
        </w:r>
      </w:hyperlink>
      <w:r>
        <w:rPr>
          <w:rFonts w:cs="PT Bold Heading"/>
          <w:noProof/>
          <w:sz w:val="52"/>
          <w:szCs w:val="56"/>
          <w:rtl/>
        </w:rPr>
        <w:t xml:space="preserve">.تشخيص الواقع القيادي للمشاركين.تصميم خطة قيادة استراتيجية شخصية.استخلاص الدروس وبناء خارطة طريق للتطبيق العملي.نشاط </w:t>
      </w:r>
      <w:r>
        <w:rPr>
          <w:rFonts w:cs="PT Bold Heading"/>
          <w:noProof/>
          <w:sz w:val="52"/>
          <w:szCs w:val="56"/>
          <w:rtl/>
        </w:rPr>
        <w:lastRenderedPageBreak/>
        <w:t>تدريبي.التقويم.اليوم الخامسالجلسة الثانيةتطبيقات عملية وخارطة طريق قيادية</w:t>
      </w:r>
    </w:p>
    <w:p w14:paraId="54CBDF1D" w14:textId="77777777" w:rsidR="00691535" w:rsidRPr="00187E41" w:rsidRDefault="00691535" w:rsidP="000F1708">
      <w:pPr>
        <w:bidi w:val="0"/>
        <w:rPr>
          <w:rFonts w:ascii="Adobe Arabic" w:hAnsi="Adobe Arabic" w:cs="Adobe Arabic"/>
          <w:b/>
          <w:bCs/>
          <w:color w:val="002060"/>
          <w:sz w:val="48"/>
          <w:szCs w:val="36"/>
        </w:rPr>
      </w:pPr>
    </w:p>
    <w:p w14:paraId="2C3B311B" w14:textId="77777777" w:rsidR="00F04847" w:rsidRDefault="00F04847" w:rsidP="009F34C6">
      <w:pPr>
        <w:keepNext/>
        <w:bidi w:val="0"/>
        <w:jc w:val="right"/>
        <w:rPr>
          <w:rFonts w:cs="PT Bold Heading"/>
          <w:sz w:val="52"/>
          <w:szCs w:val="56"/>
          <w:lang w:bidi="ar-SY"/>
        </w:rPr>
      </w:pPr>
    </w:p>
    <w:p w14:paraId="75D79CEA" w14:textId="77777777" w:rsidR="00691535" w:rsidRPr="000F1708" w:rsidRDefault="00F9007F" w:rsidP="000F1708">
      <w:pPr>
        <w:keepNext/>
        <w:rPr>
          <w:rtl/>
          <w:lang w:bidi="ar-SY"/>
        </w:rPr>
      </w:pPr>
      <w:r>
        <w:rPr>
          <w:rFonts w:cs="PT Bold Heading"/>
          <w:noProof/>
          <w:sz w:val="52"/>
          <w:szCs w:val="56"/>
          <w:rtl/>
        </w:rPr>
        <w:t xml:space="preserve"> </w:t>
      </w:r>
      <w:r w:rsidR="00691535">
        <w:rPr>
          <w:rFonts w:cs="PT Bold Heading" w:hint="cs"/>
          <w:sz w:val="52"/>
          <w:szCs w:val="56"/>
          <w:rtl/>
        </w:rPr>
        <w:br w:type="page"/>
      </w:r>
      <w:bookmarkEnd w:id="2"/>
    </w:p>
    <w:p w14:paraId="7B4058B7" w14:textId="4EB3D26A" w:rsidR="004F50BE" w:rsidRDefault="004F50BE" w:rsidP="006B59BE">
      <w:pPr>
        <w:rPr>
          <w:rFonts w:ascii="Sakkal Majalla" w:hAnsi="Sakkal Majalla"/>
          <w:b/>
          <w:bCs/>
          <w:color w:val="FF0000"/>
          <w:sz w:val="32"/>
          <w:szCs w:val="32"/>
          <w:rtl/>
        </w:rPr>
      </w:pPr>
      <w:r w:rsidRPr="00DA7905">
        <w:rPr>
          <w:rFonts w:eastAsia="Times New Roman" w:cs="Times New Roman"/>
          <w:b/>
          <w:bCs/>
          <w:noProof/>
          <w:sz w:val="36"/>
          <w:szCs w:val="36"/>
        </w:rPr>
        <w:lastRenderedPageBreak/>
        <mc:AlternateContent>
          <mc:Choice Requires="wpg">
            <w:drawing>
              <wp:inline distT="0" distB="0" distL="0" distR="0" wp14:anchorId="639C17A7" wp14:editId="76445820">
                <wp:extent cx="5711825" cy="748003"/>
                <wp:effectExtent l="0" t="0" r="22225" b="14605"/>
                <wp:docPr id="1608696540" name="Group 13"/>
                <wp:cNvGraphicFramePr/>
                <a:graphic xmlns:a="http://schemas.openxmlformats.org/drawingml/2006/main">
                  <a:graphicData uri="http://schemas.microsoft.com/office/word/2010/wordprocessingGroup">
                    <wpg:wgp>
                      <wpg:cNvGrpSpPr/>
                      <wpg:grpSpPr>
                        <a:xfrm flipH="1">
                          <a:off x="0" y="0"/>
                          <a:ext cx="5711825" cy="748003"/>
                          <a:chOff x="0" y="0"/>
                          <a:chExt cx="5711825" cy="748000"/>
                        </a:xfrm>
                      </wpg:grpSpPr>
                      <wpg:grpSp>
                        <wpg:cNvPr id="1608696541" name="مجموعة 881967268"/>
                        <wpg:cNvGrpSpPr/>
                        <wpg:grpSpPr>
                          <a:xfrm>
                            <a:off x="0" y="159523"/>
                            <a:ext cx="5711825" cy="588477"/>
                            <a:chOff x="0" y="159448"/>
                            <a:chExt cx="6312597" cy="652243"/>
                          </a:xfrm>
                        </wpg:grpSpPr>
                        <wps:wsp>
                          <wps:cNvPr id="1608696542" name="مستطيل مستدير الزوايا 769901"/>
                          <wps:cNvSpPr/>
                          <wps:spPr>
                            <a:xfrm>
                              <a:off x="529983"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6543" name="مربع نص 2043426344"/>
                          <wps:cNvSpPr txBox="1"/>
                          <wps:spPr>
                            <a:xfrm>
                              <a:off x="817519" y="159448"/>
                              <a:ext cx="2073788" cy="453954"/>
                            </a:xfrm>
                            <a:prstGeom prst="rect">
                              <a:avLst/>
                            </a:prstGeom>
                            <a:noFill/>
                          </wps:spPr>
                          <wps:txbx>
                            <w:txbxContent>
                              <w:p w14:paraId="6E987191" w14:textId="77777777" w:rsidR="004F50BE" w:rsidRPr="00724F18" w:rsidRDefault="004F50BE" w:rsidP="004F50BE">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wps:txbx>
                          <wps:bodyPr wrap="square" rtlCol="1">
                            <a:spAutoFit/>
                          </wps:bodyPr>
                        </wps:wsp>
                        <wps:wsp>
                          <wps:cNvPr id="1608696544" name="مستطيل مستدير الزوايا 769903"/>
                          <wps:cNvSpPr/>
                          <wps:spPr>
                            <a:xfrm>
                              <a:off x="0" y="765948"/>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608696545" name="Picture 1608696545" descr="Light bulb "/>
                          <pic:cNvPicPr>
                            <a:picLocks noChangeAspect="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37540" cy="6381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39C17A7" id="_x0000_s3569" style="width:449.75pt;height:58.9pt;flip:x;mso-position-horizontal-relative:char;mso-position-vertical-relative:line" coordsize="57118,7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">
                <v:group id="مجموعة 881967268" o:spid="_x0000_s3570" style="position:absolute;top:1595;width:57118;height:5885" coordorigin=",1594" coordsize="63125,65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">
                  <v:roundrect id="مستطيل مستدير الزوايا 769901" o:spid="_x0000_s3571" style="position:absolute;left:5299;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" fillcolor="#168489" strokecolor="#168489" strokeweight="1pt">
                    <v:stroke joinstyle="miter"/>
                  </v:roundrect>
                  <v:shape id="مربع نص 2043426344" o:spid="_x0000_s3572" type="#_x0000_t202" style="position:absolute;left:8175;top:1594;width:20738;height:4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" filled="f" stroked="f">
                    <v:textbox style="mso-fit-shape-to-text:t">
                      <w:txbxContent>
                        <w:p w14:paraId="6E987191" w14:textId="77777777" w:rsidR="004F50BE" w:rsidRPr="00724F18" w:rsidRDefault="004F50BE" w:rsidP="004F50BE">
                          <w:pPr>
                            <w:rPr>
                              <w:rFonts w:eastAsia="Times New Roman" w:hAnsi="Adobe Arabic" w:cs="Adobe Arabic"/>
                              <w:b/>
                              <w:bCs/>
                              <w:color w:val="168489"/>
                              <w:kern w:val="24"/>
                              <w:sz w:val="40"/>
                              <w:szCs w:val="40"/>
                            </w:rPr>
                          </w:pPr>
                          <w:r w:rsidRPr="00724F18">
                            <w:rPr>
                              <w:rFonts w:eastAsia="Times New Roman" w:hAnsi="Adobe Arabic" w:cs="Adobe Arabic" w:hint="cs"/>
                              <w:b/>
                              <w:bCs/>
                              <w:color w:val="168489"/>
                              <w:kern w:val="24"/>
                              <w:sz w:val="40"/>
                              <w:szCs w:val="40"/>
                              <w:rtl/>
                            </w:rPr>
                            <w:t>مقدّمة</w:t>
                          </w:r>
                          <w:r>
                            <w:rPr>
                              <w:rFonts w:eastAsia="Times New Roman" w:hAnsi="Adobe Arabic" w:cs="Adobe Arabic" w:hint="cs"/>
                              <w:b/>
                              <w:bCs/>
                              <w:color w:val="168489"/>
                              <w:kern w:val="24"/>
                              <w:sz w:val="40"/>
                              <w:szCs w:val="40"/>
                              <w:rtl/>
                            </w:rPr>
                            <w:t xml:space="preserve"> الجلسة</w:t>
                          </w:r>
                        </w:p>
                      </w:txbxContent>
                    </v:textbox>
                  </v:shape>
                  <v:roundrect id="مستطيل مستدير الزوايا 769903" o:spid="_x0000_s3573" style="position:absolute;top:7659;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" fillcolor="#168489" strokecolor="#168489" strokeweight="1pt">
                    <v:stroke joinstyle="miter"/>
                  </v:roundrect>
                </v:group>
                <v:shape id="Picture 1608696545" o:spid="_x0000_s3574" type="#_x0000_t75" alt="Light bulb " style="position:absolute;width:6375;height:6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">
                  <v:imagedata r:id="rId87" o:title="Light bulb "/>
                </v:shape>
                <w10:anchorlock/>
              </v:group>
            </w:pict>
          </mc:Fallback>
        </mc:AlternateContent>
      </w:r>
    </w:p>
    <w:p w14:paraId="5F3C2B5D" w14:textId="77777777" w:rsidR="006B59BE" w:rsidRPr="00F05BBF" w:rsidRDefault="006B59BE" w:rsidP="004F50BE">
      <w:pPr>
        <w:rPr>
          <w:rtl/>
        </w:rPr>
      </w:pPr>
      <w:r w:rsidRPr="00F05BBF">
        <w:rPr>
          <w:rtl/>
        </w:rPr>
        <w:t>مرحباً بكم في الجلسة الثانية والختامية من برنامجنا التدريبي. بعد أن استكشفنا في الجلسة الأولى مفاهيم القيادة المستقبلية واستشراف الاتجاهات، سنركّز الآن على الجانب التطبيقي الذي يمثّل حجر الزاوية في تحويل المعرفة إلى ممارسات عملية وتغيير حقيقي.</w:t>
      </w:r>
    </w:p>
    <w:p w14:paraId="2258798F" w14:textId="77777777" w:rsidR="006B59BE" w:rsidRPr="00F05BBF" w:rsidRDefault="006B59BE" w:rsidP="004F50BE">
      <w:pPr>
        <w:rPr>
          <w:rtl/>
        </w:rPr>
      </w:pPr>
      <w:r>
        <w:rPr>
          <w:rtl/>
        </w:rPr>
        <w:t xml:space="preserve">تهدف هذه الجلسة إلى مساعدتكم على تشخيص واقعكم القيادي الحالي، وتصميم خارطة طريق واضحة لتطوير مهاراتكم القيادية الاستراتيجية، والاستفادة من تقنيات </w:t>
      </w:r>
      <w:hyperlink r:id="rId660">
        <w:r>
          <w:rPr>
            <w:rStyle w:val="Hyperlink"/>
            <w:rtl/>
          </w:rPr>
          <w:t>الذكاء الاصطناعي</w:t>
        </w:r>
      </w:hyperlink>
      <w:r>
        <w:rPr>
          <w:rtl/>
        </w:rPr>
        <w:t xml:space="preserve"> في قيادة مؤسّساتكم نحو مستقبل أكثر استدامة ونجاحاً.</w:t>
      </w:r>
    </w:p>
    <w:p w14:paraId="373C3692" w14:textId="77777777" w:rsidR="006B59BE" w:rsidRPr="00F05BBF" w:rsidRDefault="006B59BE" w:rsidP="004F50BE">
      <w:pPr>
        <w:rPr>
          <w:rtl/>
        </w:rPr>
      </w:pPr>
      <w:r w:rsidRPr="00F05BBF">
        <w:rPr>
          <w:rtl/>
        </w:rPr>
        <w:t>كما قال جون ماكسويل، خبير القيادة الشهير: "القيادة ليست حدثاً منفرداً، بل عملية مستمرّة." وهذا هو جوهر ما سنتناوله اليوم - كيفية بناء عملية مستدامة لتطوير مهاراتكم القيادية بعد انتهاء هذه الدورة.</w:t>
      </w:r>
    </w:p>
    <w:p w14:paraId="1C064DCB" w14:textId="77777777" w:rsidR="006B59BE" w:rsidRDefault="006B59BE" w:rsidP="004F50BE">
      <w:pPr>
        <w:rPr>
          <w:rtl/>
        </w:rPr>
      </w:pPr>
    </w:p>
    <w:p w14:paraId="4716C373" w14:textId="77777777" w:rsidR="004F50BE" w:rsidRDefault="004F50BE" w:rsidP="004F50BE">
      <w:pPr>
        <w:rPr>
          <w:rtl/>
        </w:rPr>
      </w:pPr>
    </w:p>
    <w:p w14:paraId="0811BA8F" w14:textId="77777777" w:rsidR="004F50BE" w:rsidRDefault="004F50BE" w:rsidP="004F50BE">
      <w:pPr>
        <w:rPr>
          <w:rtl/>
        </w:rPr>
      </w:pPr>
    </w:p>
    <w:p w14:paraId="371C8B7F" w14:textId="77777777" w:rsidR="004F50BE" w:rsidRDefault="004F50BE" w:rsidP="004F50BE">
      <w:pPr>
        <w:rPr>
          <w:rtl/>
        </w:rPr>
      </w:pPr>
    </w:p>
    <w:p w14:paraId="3FBC16E7" w14:textId="2DC7844B" w:rsidR="004F50BE" w:rsidRDefault="004F50BE" w:rsidP="004F50BE">
      <w:pPr>
        <w:jc w:val="center"/>
        <w:rPr>
          <w:rtl/>
        </w:rPr>
      </w:pPr>
      <w:r>
        <w:rPr>
          <w:noProof/>
        </w:rPr>
        <w:drawing>
          <wp:inline distT="0" distB="0" distL="0" distR="0" wp14:anchorId="5A2B0C0F" wp14:editId="407A7AFC">
            <wp:extent cx="1318152" cy="1272784"/>
            <wp:effectExtent l="0" t="0" r="0" b="3810"/>
            <wp:docPr id="1608696546" name="Picture 1608696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320707" cy="1275251"/>
                    </a:xfrm>
                    <a:prstGeom prst="rect">
                      <a:avLst/>
                    </a:prstGeom>
                    <a:noFill/>
                    <a:ln>
                      <a:noFill/>
                    </a:ln>
                  </pic:spPr>
                </pic:pic>
              </a:graphicData>
            </a:graphic>
          </wp:inline>
        </w:drawing>
      </w:r>
    </w:p>
    <w:p w14:paraId="7BBEEFC5" w14:textId="77777777" w:rsidR="004F50BE" w:rsidRDefault="004F50BE" w:rsidP="004F50BE">
      <w:pPr>
        <w:pageBreakBefore/>
        <w:rPr>
          <w:rFonts w:ascii="Sakkal Majalla" w:hAnsi="Sakkal Majalla"/>
          <w:b/>
          <w:bCs/>
          <w:color w:val="FF0000"/>
          <w:sz w:val="32"/>
          <w:szCs w:val="32"/>
          <w:rtl/>
        </w:rPr>
      </w:pPr>
      <w:r w:rsidRPr="0073158B">
        <w:rPr>
          <w:b/>
          <w:bCs/>
          <w:noProof/>
          <w:color w:val="FF0000"/>
        </w:rPr>
        <w:lastRenderedPageBreak/>
        <mc:AlternateContent>
          <mc:Choice Requires="wpg">
            <w:drawing>
              <wp:inline distT="0" distB="0" distL="0" distR="0" wp14:anchorId="71905B7E" wp14:editId="4A12E5F6">
                <wp:extent cx="5537836" cy="992761"/>
                <wp:effectExtent l="0" t="0" r="0" b="0"/>
                <wp:docPr id="1608696547" name="Group 63"/>
                <wp:cNvGraphicFramePr/>
                <a:graphic xmlns:a="http://schemas.openxmlformats.org/drawingml/2006/main">
                  <a:graphicData uri="http://schemas.microsoft.com/office/word/2010/wordprocessingGroup">
                    <wpg:wgp>
                      <wpg:cNvGrpSpPr/>
                      <wpg:grpSpPr>
                        <a:xfrm>
                          <a:off x="0" y="0"/>
                          <a:ext cx="5537836" cy="992761"/>
                          <a:chOff x="1" y="0"/>
                          <a:chExt cx="5537836" cy="992761"/>
                        </a:xfrm>
                      </wpg:grpSpPr>
                      <wpg:grpSp>
                        <wpg:cNvPr id="1608696548" name="Group 1608696548"/>
                        <wpg:cNvGrpSpPr/>
                        <wpg:grpSpPr>
                          <a:xfrm>
                            <a:off x="1" y="0"/>
                            <a:ext cx="5537836" cy="992761"/>
                            <a:chOff x="0" y="0"/>
                            <a:chExt cx="5538027" cy="992804"/>
                          </a:xfrm>
                        </wpg:grpSpPr>
                        <wps:wsp>
                          <wps:cNvPr id="1608696549" name="TextBox 4"/>
                          <wps:cNvSpPr txBox="1"/>
                          <wps:spPr>
                            <a:xfrm>
                              <a:off x="4688958" y="456229"/>
                              <a:ext cx="849069" cy="536575"/>
                            </a:xfrm>
                            <a:prstGeom prst="rect">
                              <a:avLst/>
                            </a:prstGeom>
                            <a:noFill/>
                          </wps:spPr>
                          <wps:txbx>
                            <w:txbxContent>
                              <w:p w14:paraId="7B6C7722" w14:textId="77777777" w:rsidR="004F50BE" w:rsidRDefault="004F50BE" w:rsidP="004F50BE">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wps:txbx>
                          <wps:bodyPr wrap="square" rtlCol="0">
                            <a:spAutoFit/>
                          </wps:bodyPr>
                        </wps:wsp>
                        <wps:wsp>
                          <wps:cNvPr id="1608696556" name="Rectangle: Rounded Corners 1608696556"/>
                          <wps:cNvSpPr/>
                          <wps:spPr>
                            <a:xfrm flipH="1">
                              <a:off x="4666509" y="0"/>
                              <a:ext cx="76833" cy="912877"/>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6557" name="TextBox 7"/>
                          <wps:cNvSpPr txBox="1"/>
                          <wps:spPr>
                            <a:xfrm>
                              <a:off x="0" y="203938"/>
                              <a:ext cx="4493415" cy="536598"/>
                            </a:xfrm>
                            <a:prstGeom prst="rect">
                              <a:avLst/>
                            </a:prstGeom>
                            <a:noFill/>
                          </wps:spPr>
                          <wps:txbx>
                            <w:txbxContent>
                              <w:p w14:paraId="66FB4CE1" w14:textId="77777777" w:rsidR="004F50BE" w:rsidRDefault="004F50BE" w:rsidP="004F50BE">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wps:txbx>
                          <wps:bodyPr wrap="square" rtlCol="0">
                            <a:spAutoFit/>
                          </wps:bodyPr>
                        </wps:wsp>
                      </wpg:grpSp>
                      <pic:pic xmlns:pic="http://schemas.openxmlformats.org/drawingml/2006/picture">
                        <pic:nvPicPr>
                          <pic:cNvPr id="1608696558" name="Picture 1608696558" descr="Brainstorming "/>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4867346" y="0"/>
                            <a:ext cx="550961" cy="55081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1905B7E" id="_x0000_s3575" style="width:436.05pt;height:78.15pt;mso-position-horizontal-relative:char;mso-position-vertical-relative:line" coordorigin="" coordsize="55378,9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">
                <v:group id="Group 1608696548" o:spid="_x0000_s3576" style="position:absolute;width:55378;height:9927" coordsize="55380,99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">
                  <v:shape id="TextBox 4" o:spid="_x0000_s3577" type="#_x0000_t202" style="position:absolute;left:46889;top:4562;width:8491;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" filled="f" stroked="f">
                    <v:textbox style="mso-fit-shape-to-text:t">
                      <w:txbxContent>
                        <w:p w14:paraId="7B6C7722" w14:textId="77777777" w:rsidR="004F50BE" w:rsidRDefault="004F50BE" w:rsidP="004F50BE">
                          <w:pPr>
                            <w:rPr>
                              <w:rFonts w:eastAsia="Calibri" w:hAnsi="Adobe Arabic" w:cs="Adobe Arabic"/>
                              <w:b/>
                              <w:bCs/>
                              <w:color w:val="2B5474"/>
                              <w:kern w:val="24"/>
                              <w:sz w:val="56"/>
                              <w:szCs w:val="56"/>
                              <w:lang w:bidi="ar-SY"/>
                            </w:rPr>
                          </w:pPr>
                          <w:r>
                            <w:rPr>
                              <w:rFonts w:eastAsia="Calibri" w:hAnsi="Adobe Arabic" w:cs="Adobe Arabic"/>
                              <w:b/>
                              <w:bCs/>
                              <w:color w:val="2B5474"/>
                              <w:kern w:val="24"/>
                              <w:sz w:val="56"/>
                              <w:szCs w:val="56"/>
                              <w:rtl/>
                              <w:lang w:bidi="ar-SY"/>
                            </w:rPr>
                            <w:t xml:space="preserve">نشاط </w:t>
                          </w:r>
                        </w:p>
                      </w:txbxContent>
                    </v:textbox>
                  </v:shape>
                  <v:roundrect id="Rectangle: Rounded Corners 1608696556" o:spid="_x0000_s3578" style="position:absolute;left:46665;width:768;height:9128;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" fillcolor="#168489" stroked="f" strokeweight="1pt">
                    <v:stroke joinstyle="miter"/>
                  </v:roundrect>
                  <v:shape id="TextBox 7" o:spid="_x0000_s3579" type="#_x0000_t202" style="position:absolute;top:2039;width:44934;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" filled="f" stroked="f">
                    <v:textbox style="mso-fit-shape-to-text:t">
                      <w:txbxContent>
                        <w:p w14:paraId="66FB4CE1" w14:textId="77777777" w:rsidR="004F50BE" w:rsidRDefault="004F50BE" w:rsidP="004F50BE">
                          <w:pPr>
                            <w:rPr>
                              <w:rFonts w:eastAsia="Calibri" w:hAnsi="Adobe Arabic" w:cs="Adobe Arabic"/>
                              <w:b/>
                              <w:bCs/>
                              <w:color w:val="2B5474"/>
                              <w:kern w:val="24"/>
                              <w:sz w:val="56"/>
                              <w:szCs w:val="56"/>
                            </w:rPr>
                          </w:pPr>
                          <w:r>
                            <w:rPr>
                              <w:rFonts w:eastAsia="Calibri" w:hAnsi="Adobe Arabic" w:cs="Adobe Arabic"/>
                              <w:b/>
                              <w:bCs/>
                              <w:color w:val="2B5474"/>
                              <w:kern w:val="24"/>
                              <w:sz w:val="56"/>
                              <w:szCs w:val="56"/>
                              <w:rtl/>
                            </w:rPr>
                            <w:t xml:space="preserve">نشاط </w:t>
                          </w:r>
                          <w:r w:rsidRPr="0073158B">
                            <w:rPr>
                              <w:rFonts w:eastAsia="Calibri" w:hAnsi="Adobe Arabic" w:cs="Adobe Arabic" w:hint="cs"/>
                              <w:b/>
                              <w:bCs/>
                              <w:color w:val="2B5474"/>
                              <w:kern w:val="24"/>
                              <w:sz w:val="56"/>
                              <w:szCs w:val="56"/>
                              <w:rtl/>
                            </w:rPr>
                            <w:t>العصف الذهني</w:t>
                          </w:r>
                        </w:p>
                      </w:txbxContent>
                    </v:textbox>
                  </v:shape>
                </v:group>
                <v:shape id="Picture 1608696558" o:spid="_x0000_s3580" type="#_x0000_t75" alt="Brainstorming " style="position:absolute;left:48673;width:5510;height:5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">
                  <v:imagedata r:id="rId91" o:title="Brainstorming "/>
                </v:shape>
                <w10:anchorlock/>
              </v:group>
            </w:pict>
          </mc:Fallback>
        </mc:AlternateContent>
      </w:r>
    </w:p>
    <w:p w14:paraId="670150C0" w14:textId="1A5CA9EA" w:rsidR="004F50BE" w:rsidRDefault="004F50BE" w:rsidP="004F50BE">
      <w:pPr>
        <w:rPr>
          <w:rtl/>
        </w:rPr>
      </w:pPr>
      <w:r w:rsidRPr="00E67690">
        <w:rPr>
          <w:noProof/>
          <w:sz w:val="34"/>
        </w:rPr>
        <w:drawing>
          <wp:anchor distT="0" distB="0" distL="114300" distR="114300" simplePos="0" relativeHeight="252843008" behindDoc="0" locked="0" layoutInCell="1" allowOverlap="1" wp14:anchorId="520CEB81" wp14:editId="54B3853C">
            <wp:simplePos x="0" y="0"/>
            <wp:positionH relativeFrom="margin">
              <wp:align>right</wp:align>
            </wp:positionH>
            <wp:positionV relativeFrom="paragraph">
              <wp:posOffset>11801</wp:posOffset>
            </wp:positionV>
            <wp:extent cx="457200" cy="457200"/>
            <wp:effectExtent l="0" t="0" r="0" b="0"/>
            <wp:wrapSquare wrapText="bothSides"/>
            <wp:docPr id="1608696559" name="Picture 1608696559" descr="Question mar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Question mark "/>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67690">
        <w:rPr>
          <w:rFonts w:hint="cs"/>
          <w:color w:val="168489"/>
          <w:sz w:val="34"/>
          <w:rtl/>
        </w:rPr>
        <w:t>السؤال:</w:t>
      </w:r>
      <w:r w:rsidRPr="00E67690">
        <w:rPr>
          <w:rFonts w:hint="cs"/>
          <w:sz w:val="34"/>
          <w:rtl/>
        </w:rPr>
        <w:t xml:space="preserve"> </w:t>
      </w:r>
      <w:r w:rsidRPr="00F05BBF">
        <w:rPr>
          <w:rtl/>
        </w:rPr>
        <w:t>ما أهم ثلاثة دروس تعلّمتموها خلال هذه الدورة؟</w:t>
      </w:r>
    </w:p>
    <w:p w14:paraId="057086CB" w14:textId="77777777" w:rsidR="00D55D9B" w:rsidRDefault="00D55D9B" w:rsidP="00D55D9B">
      <w:pPr>
        <w:ind w:left="-897"/>
        <w:jc w:val="center"/>
        <w:rPr>
          <w:rtl/>
        </w:rPr>
      </w:pPr>
      <w:r>
        <w:rPr>
          <w:noProof/>
        </w:rPr>
        <mc:AlternateContent>
          <mc:Choice Requires="wps">
            <w:drawing>
              <wp:inline distT="0" distB="0" distL="0" distR="0" wp14:anchorId="0350115A" wp14:editId="2B133973">
                <wp:extent cx="6722110" cy="5994400"/>
                <wp:effectExtent l="0" t="0" r="21590" b="25400"/>
                <wp:docPr id="1999198945"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2110" cy="5994400"/>
                        </a:xfrm>
                        <a:prstGeom prst="roundRect">
                          <a:avLst>
                            <a:gd name="adj" fmla="val 16667"/>
                          </a:avLst>
                        </a:prstGeom>
                        <a:solidFill>
                          <a:srgbClr val="EAF4E4"/>
                        </a:solidFill>
                        <a:ln w="12700">
                          <a:solidFill>
                            <a:schemeClr val="accent6"/>
                          </a:solidFill>
                          <a:miter lim="800000"/>
                          <a:headEnd/>
                          <a:tailEnd/>
                        </a:ln>
                      </wps:spPr>
                      <wps:txbx>
                        <w:txbxContent>
                          <w:p w14:paraId="15A106A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D8974E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D57D21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D245B7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6D6595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82D7E3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451207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757261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55CDDF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6BBA9D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86E780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0FFEB8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4FC6AD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29BCC8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E01BAF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36DAB5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152B86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D79A0D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E1CF66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825CF7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D95FB3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DD2B8F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80F4CE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E06EE7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AF771A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1CFB10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7C7AE44" w14:textId="77777777" w:rsidR="00D55D9B" w:rsidRDefault="00D55D9B" w:rsidP="00D55D9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0350115A" id="_x0000_s3581" style="width:529.3pt;height:472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" fillcolor="#eaf4e4" strokecolor="#70ad47 [3209]" strokeweight="1pt">
                <v:stroke joinstyle="miter"/>
                <v:textbox inset="0,3mm,0">
                  <w:txbxContent>
                    <w:p w14:paraId="15A106A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D8974E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D57D21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D245B7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6D6595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82D7E3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451207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757261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55CDDF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6BBA9D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86E780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0FFEB8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4FC6AD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29BCC8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E01BAF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36DAB5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152B86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D79A0D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E1CF66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825CF7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D95FB3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DD2B8F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80F4CE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E06EE7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AF771A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1CFB10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7C7AE44" w14:textId="77777777" w:rsidR="00D55D9B" w:rsidRDefault="00D55D9B" w:rsidP="00D55D9B">
                      <w:pPr>
                        <w:jc w:val="center"/>
                        <w:rPr>
                          <w:sz w:val="22"/>
                          <w:szCs w:val="28"/>
                          <w:rtl/>
                          <w:lang w:bidi="ar-SY"/>
                        </w:rPr>
                      </w:pPr>
                    </w:p>
                  </w:txbxContent>
                </v:textbox>
                <w10:anchorlock/>
              </v:roundrect>
            </w:pict>
          </mc:Fallback>
        </mc:AlternateContent>
      </w:r>
    </w:p>
    <w:p w14:paraId="07375A50" w14:textId="61C2B397" w:rsidR="004F50BE" w:rsidRPr="00C675B1" w:rsidRDefault="004F50BE" w:rsidP="00D55D9B">
      <w:pPr>
        <w:ind w:left="95"/>
        <w:jc w:val="center"/>
        <w:rPr>
          <w:rtl/>
        </w:rPr>
      </w:pPr>
      <w:r>
        <w:rPr>
          <w:noProof/>
        </w:rPr>
        <w:drawing>
          <wp:inline distT="0" distB="0" distL="0" distR="0" wp14:anchorId="32DDAC17" wp14:editId="7D1FB742">
            <wp:extent cx="1216025" cy="1216025"/>
            <wp:effectExtent l="0" t="0" r="0" b="0"/>
            <wp:docPr id="1608696562" name="Picture 1608696562" descr="Brainstorm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Brainstorming "/>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216025" cy="1216025"/>
                    </a:xfrm>
                    <a:prstGeom prst="rect">
                      <a:avLst/>
                    </a:prstGeom>
                    <a:noFill/>
                    <a:ln>
                      <a:noFill/>
                    </a:ln>
                  </pic:spPr>
                </pic:pic>
              </a:graphicData>
            </a:graphic>
          </wp:inline>
        </w:drawing>
      </w:r>
    </w:p>
    <w:p w14:paraId="24053E8F" w14:textId="05C68BC1" w:rsidR="006B59BE" w:rsidRDefault="004F50BE" w:rsidP="004F50BE">
      <w:pPr>
        <w:rPr>
          <w:rtl/>
        </w:rPr>
      </w:pPr>
      <w:r>
        <w:rPr>
          <w:rFonts w:ascii="Sakkal Majalla" w:hAnsi="Sakkal Majalla"/>
          <w:noProof/>
          <w:color w:val="002060"/>
          <w:sz w:val="34"/>
        </w:rPr>
        <w:lastRenderedPageBreak/>
        <w:t>دراسات حالة في القيادة الاستراتيجية المدعومة ب</w:t>
      </w:r>
      <w:hyperlink r:id="rId661">
        <w:r>
          <w:rPr>
            <w:rStyle w:val="Hyperlink"/>
            <w:rFonts w:ascii="Sakkal Majalla" w:hAnsi="Sakkal Majalla"/>
            <w:noProof/>
            <w:color w:val="002060"/>
            <w:sz w:val="34"/>
          </w:rPr>
          <w:t>الذكاء الاصطناعي</w:t>
        </w:r>
      </w:hyperlink>
      <w:r>
        <w:rPr>
          <w:rFonts w:ascii="Sakkal Majalla" w:hAnsi="Sakkal Majalla"/>
          <w:noProof/>
          <w:color w:val="002060"/>
          <w:sz w:val="34"/>
        </w:rPr>
        <w:t>دراسات حالة في القيادة الاستراتيجية المدعومة ب</w:t>
      </w:r>
      <w:hyperlink r:id="rId662">
        <w:r>
          <w:rPr>
            <w:rStyle w:val="Hyperlink"/>
            <w:rFonts w:ascii="Sakkal Majalla" w:hAnsi="Sakkal Majalla"/>
            <w:noProof/>
            <w:color w:val="002060"/>
            <w:sz w:val="34"/>
          </w:rPr>
          <w:t>الذكاء الاصطناعي</w:t>
        </w:r>
      </w:hyperlink>
    </w:p>
    <w:p w14:paraId="5289A115" w14:textId="594772AB" w:rsidR="00F621FA" w:rsidRPr="00E25A4E" w:rsidRDefault="00F621FA" w:rsidP="006B59BE">
      <w:pPr>
        <w:tabs>
          <w:tab w:val="left" w:pos="6610"/>
        </w:tabs>
        <w:rPr>
          <w:rFonts w:ascii="Sakkal Majalla" w:hAnsi="Sakkal Majalla"/>
          <w:b/>
          <w:bCs/>
          <w:color w:val="FF0000"/>
          <w:sz w:val="32"/>
          <w:szCs w:val="32"/>
          <w:rtl/>
        </w:rPr>
      </w:pPr>
      <w:r w:rsidRPr="002A078C">
        <w:rPr>
          <w:rFonts w:ascii="Sakkal Majalla" w:hAnsi="Sakkal Majalla"/>
          <w:noProof/>
          <w:sz w:val="34"/>
        </w:rPr>
        <mc:AlternateContent>
          <mc:Choice Requires="wpg">
            <w:drawing>
              <wp:inline distT="0" distB="0" distL="0" distR="0" wp14:anchorId="2506F785" wp14:editId="3F212298">
                <wp:extent cx="5731510" cy="891540"/>
                <wp:effectExtent l="0" t="0" r="2540" b="22860"/>
                <wp:docPr id="160869727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78" name="مجموعة 47"/>
                        <wpg:cNvGrpSpPr/>
                        <wpg:grpSpPr>
                          <a:xfrm>
                            <a:off x="0" y="0"/>
                            <a:ext cx="5731510" cy="895351"/>
                            <a:chOff x="0" y="0"/>
                            <a:chExt cx="5878196" cy="918845"/>
                          </a:xfrm>
                        </wpg:grpSpPr>
                        <wpg:grpSp>
                          <wpg:cNvPr id="1608697279" name="مجموعة 48"/>
                          <wpg:cNvGrpSpPr/>
                          <wpg:grpSpPr>
                            <a:xfrm>
                              <a:off x="0" y="0"/>
                              <a:ext cx="5878196" cy="918845"/>
                              <a:chOff x="0" y="0"/>
                              <a:chExt cx="6240348" cy="919070"/>
                            </a:xfrm>
                          </wpg:grpSpPr>
                          <wpg:grpSp>
                            <wpg:cNvPr id="1608697280" name="مجموعة 49"/>
                            <wpg:cNvGrpSpPr/>
                            <wpg:grpSpPr>
                              <a:xfrm>
                                <a:off x="0" y="169208"/>
                                <a:ext cx="5433072" cy="580613"/>
                                <a:chOff x="0" y="169208"/>
                                <a:chExt cx="5433072" cy="580613"/>
                              </a:xfrm>
                            </wpg:grpSpPr>
                            <wps:wsp>
                              <wps:cNvPr id="160869728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8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8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84" name="مربع نص 41"/>
                          <wps:cNvSpPr txBox="1"/>
                          <wps:spPr>
                            <a:xfrm>
                              <a:off x="204466" y="256651"/>
                              <a:ext cx="4615440" cy="389397"/>
                            </a:xfrm>
                            <a:prstGeom prst="rect">
                              <a:avLst/>
                            </a:prstGeom>
                            <a:noFill/>
                          </wps:spPr>
                          <wps:txbx>
                            <w:txbxContent>
                              <w:p w14:paraId="04F5804B" w14:textId="789DCA7E" w:rsidR="00F621FA" w:rsidRDefault="004A64BB" w:rsidP="004A64BB">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الحالة الأولى: شركة "ستاربكس" وتطبيق "ديب برو"</w:t>
                                </w:r>
                              </w:p>
                            </w:txbxContent>
                          </wps:txbx>
                          <wps:bodyPr wrap="square" rtlCol="1">
                            <a:spAutoFit/>
                          </wps:bodyPr>
                        </wps:wsp>
                      </wpg:grpSp>
                      <pic:pic xmlns:pic="http://schemas.openxmlformats.org/drawingml/2006/picture">
                        <pic:nvPicPr>
                          <pic:cNvPr id="1608697285"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506F785" id="_x0000_s358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jjBT3QHAAD9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358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">
                  <v:group id="مجموعة 48" o:spid="_x0000_s358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">
                    <v:group id="مجموعة 49" o:spid="_x0000_s358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">
                      <v:shape id="شكل حر 50" o:spid="_x0000_s358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8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" fillcolor="#a5a5a5 [2092]" stroked="f" strokeweight="1pt">
                        <v:stroke joinstyle="miter"/>
                      </v:roundrect>
                    </v:group>
                    <v:oval id="شكل بيضاوي 52" o:spid="_x0000_s358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" filled="f" strokecolor="#168489" strokeweight="1pt">
                      <v:stroke joinstyle="miter"/>
                    </v:oval>
                  </v:group>
                  <v:shape id="مربع نص 41" o:spid="_x0000_s3589"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" filled="f" stroked="f">
                    <v:textbox style="mso-fit-shape-to-text:t">
                      <w:txbxContent>
                        <w:p w14:paraId="04F5804B" w14:textId="789DCA7E" w:rsidR="00F621FA" w:rsidRDefault="004A64BB" w:rsidP="004A64BB">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الحالة الأولى: شركة "ستاربكس" وتطبيق "ديب برو"</w:t>
                          </w:r>
                        </w:p>
                      </w:txbxContent>
                    </v:textbox>
                  </v:shape>
                </v:group>
                <v:shape id="صورة 54" o:spid="_x0000_s359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">
                  <v:imagedata r:id="rId117" o:title=""/>
                </v:shape>
                <w10:anchorlock/>
              </v:group>
            </w:pict>
          </mc:Fallback>
        </mc:AlternateContent>
      </w:r>
    </w:p>
    <w:p w14:paraId="7CAAA7CF" w14:textId="77777777" w:rsidR="006B59BE" w:rsidRPr="00F05BBF" w:rsidRDefault="006B59BE" w:rsidP="004F50BE">
      <w:pPr>
        <w:rPr>
          <w:rtl/>
        </w:rPr>
      </w:pPr>
      <w:r w:rsidRPr="004A64BB">
        <w:rPr>
          <w:color w:val="168489"/>
          <w:rtl/>
        </w:rPr>
        <w:t>الخلفية:</w:t>
      </w:r>
      <w:r w:rsidRPr="00F05BBF">
        <w:rPr>
          <w:rtl/>
        </w:rPr>
        <w:t xml:space="preserve"> واجهت شركة ستاربكس تحدّيات في إدارة سلاسل التوريد وتوقّع الطلب في متاجرها المنتشرة عالمياً، ممّا أدّى إلى هدر في الموارد وعدم كفاءة في التشغيل.</w:t>
      </w:r>
    </w:p>
    <w:p w14:paraId="39F4AB9B" w14:textId="77777777" w:rsidR="006B59BE" w:rsidRPr="00F05BBF" w:rsidRDefault="006B59BE" w:rsidP="004F50BE">
      <w:pPr>
        <w:rPr>
          <w:rtl/>
        </w:rPr>
      </w:pPr>
      <w:r>
        <w:rPr>
          <w:color w:val="168489"/>
          <w:rtl/>
        </w:rPr>
        <w:t>المبادرة القيادية:</w:t>
      </w:r>
      <w:r>
        <w:rPr>
          <w:rtl/>
        </w:rPr>
        <w:t xml:space="preserve"> في عام 2019، قرّرت قيادة الشركة الاستثمار في نظام "ديب برو" (</w:t>
      </w:r>
      <w:r>
        <w:t>DeepBrew</w:t>
      </w:r>
      <w:r>
        <w:rPr>
          <w:rtl/>
        </w:rPr>
        <w:t xml:space="preserve">) المعتمد على </w:t>
      </w:r>
      <w:hyperlink r:id="rId663">
        <w:r>
          <w:rPr>
            <w:rStyle w:val="Hyperlink"/>
            <w:rtl/>
          </w:rPr>
          <w:t>الذكاء الاصطناعي</w:t>
        </w:r>
      </w:hyperlink>
      <w:r>
        <w:rPr>
          <w:rtl/>
        </w:rPr>
        <w:t>.</w:t>
      </w:r>
    </w:p>
    <w:p w14:paraId="7A683970" w14:textId="1094AE44" w:rsidR="006B59BE" w:rsidRPr="00F05BBF" w:rsidRDefault="00722CCE" w:rsidP="004F50BE">
      <w:pPr>
        <w:rPr>
          <w:rtl/>
        </w:rPr>
      </w:pPr>
      <w:r>
        <w:rPr>
          <w:noProof/>
        </w:rPr>
        <w:drawing>
          <wp:anchor distT="0" distB="0" distL="114300" distR="114300" simplePos="0" relativeHeight="252976128" behindDoc="0" locked="0" layoutInCell="1" allowOverlap="1" wp14:anchorId="610463AC" wp14:editId="2074D5ED">
            <wp:simplePos x="0" y="0"/>
            <wp:positionH relativeFrom="margin">
              <wp:align>left</wp:align>
            </wp:positionH>
            <wp:positionV relativeFrom="paragraph">
              <wp:posOffset>354891</wp:posOffset>
            </wp:positionV>
            <wp:extent cx="1652270" cy="1658620"/>
            <wp:effectExtent l="0" t="0" r="0" b="0"/>
            <wp:wrapSquare wrapText="bothSides"/>
            <wp:docPr id="1973968764" name="Picture 1973968764" descr="Starbucks Logo Png - Free Transparent PNG Lo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Starbucks Logo Png - Free Transparent PNG Logos"/>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652270" cy="16586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4A64BB">
        <w:rPr>
          <w:color w:val="168489"/>
          <w:rtl/>
        </w:rPr>
        <w:t>التنفيذ:</w:t>
      </w:r>
      <w:r w:rsidR="006B59BE" w:rsidRPr="00F05BBF">
        <w:rPr>
          <w:rtl/>
        </w:rPr>
        <w:t xml:space="preserve"> قام النظام بتحليل بيانات المبيعات التاريخية، وأنماط الطقس، والمناسبات الخاصّة، والعوامل المحلّية لكل متجر، لتوقّع الطلب بدقّة أعلى.</w:t>
      </w:r>
    </w:p>
    <w:p w14:paraId="0B707F9E" w14:textId="4E73F198" w:rsidR="006B59BE" w:rsidRPr="004A64BB" w:rsidRDefault="006B59BE" w:rsidP="004F50BE">
      <w:pPr>
        <w:rPr>
          <w:color w:val="168489"/>
          <w:rtl/>
        </w:rPr>
      </w:pPr>
      <w:r w:rsidRPr="004A64BB">
        <w:rPr>
          <w:color w:val="168489"/>
          <w:rtl/>
        </w:rPr>
        <w:t>النتائج:</w:t>
      </w:r>
      <w:r w:rsidR="00722CCE" w:rsidRPr="00722CCE">
        <w:t xml:space="preserve"> </w:t>
      </w:r>
    </w:p>
    <w:p w14:paraId="75DC82AC" w14:textId="521F29D5" w:rsidR="006B59BE" w:rsidRPr="00F05BBF" w:rsidRDefault="006B59BE" w:rsidP="004F50BE">
      <w:pPr>
        <w:rPr>
          <w:rtl/>
        </w:rPr>
      </w:pPr>
      <w:r w:rsidRPr="00F05BBF">
        <w:rPr>
          <w:rtl/>
        </w:rPr>
        <w:t>- تحسّن دقّة توقّع الطلب بنسبة 30%.</w:t>
      </w:r>
    </w:p>
    <w:p w14:paraId="278DFC1E" w14:textId="021E107A" w:rsidR="006B59BE" w:rsidRPr="00F05BBF" w:rsidRDefault="006B59BE" w:rsidP="004F50BE">
      <w:pPr>
        <w:rPr>
          <w:rtl/>
        </w:rPr>
      </w:pPr>
      <w:r w:rsidRPr="00F05BBF">
        <w:rPr>
          <w:rtl/>
        </w:rPr>
        <w:t>- انخفاض هدر الطعام بنسبة 15%.</w:t>
      </w:r>
      <w:r w:rsidR="00722CCE" w:rsidRPr="00722CCE">
        <w:rPr>
          <w:noProof/>
        </w:rPr>
        <w:t xml:space="preserve"> </w:t>
      </w:r>
    </w:p>
    <w:p w14:paraId="0D0DD9A7" w14:textId="302F23E2" w:rsidR="006B59BE" w:rsidRPr="00F05BBF" w:rsidRDefault="006B59BE" w:rsidP="004F50BE">
      <w:pPr>
        <w:rPr>
          <w:rtl/>
        </w:rPr>
      </w:pPr>
      <w:r w:rsidRPr="00F05BBF">
        <w:rPr>
          <w:rtl/>
        </w:rPr>
        <w:t>- تحسّن تجربة العملاء من خلال توفّر المنتجات.</w:t>
      </w:r>
    </w:p>
    <w:p w14:paraId="67638B78" w14:textId="77777777" w:rsidR="006B59BE" w:rsidRPr="00F05BBF" w:rsidRDefault="006B59BE" w:rsidP="004F50BE">
      <w:pPr>
        <w:rPr>
          <w:rtl/>
        </w:rPr>
      </w:pPr>
      <w:r w:rsidRPr="00F05BBF">
        <w:rPr>
          <w:rtl/>
        </w:rPr>
        <w:t>- تمكين المديرين المحليين من اتّخاذ قرارات أفضل مدعومة بالبيانات.</w:t>
      </w:r>
    </w:p>
    <w:p w14:paraId="70EA7673" w14:textId="77777777" w:rsidR="006B59BE" w:rsidRPr="004A64BB" w:rsidRDefault="006B59BE" w:rsidP="004F50BE">
      <w:pPr>
        <w:rPr>
          <w:color w:val="168489"/>
          <w:rtl/>
        </w:rPr>
      </w:pPr>
      <w:r w:rsidRPr="004A64BB">
        <w:rPr>
          <w:color w:val="168489"/>
          <w:rtl/>
        </w:rPr>
        <w:t>الدروس المستفادة:</w:t>
      </w:r>
    </w:p>
    <w:p w14:paraId="6DCEFD48" w14:textId="77777777" w:rsidR="006B59BE" w:rsidRPr="00F05BBF" w:rsidRDefault="006B59BE" w:rsidP="004F50BE">
      <w:pPr>
        <w:rPr>
          <w:rtl/>
        </w:rPr>
      </w:pPr>
      <w:r>
        <w:rPr>
          <w:rtl/>
        </w:rPr>
        <w:t xml:space="preserve">1. </w:t>
      </w:r>
      <w:hyperlink r:id="rId665">
        <w:r>
          <w:rPr>
            <w:rStyle w:val="Hyperlink"/>
            <w:rtl/>
          </w:rPr>
          <w:t>الذكاء الاصطناعي</w:t>
        </w:r>
      </w:hyperlink>
      <w:r>
        <w:rPr>
          <w:rtl/>
        </w:rPr>
        <w:t xml:space="preserve"> يكون أكثر فعالية عندما يركّز على مشكلة محدّدة وواضحة.</w:t>
      </w:r>
    </w:p>
    <w:p w14:paraId="38D79563" w14:textId="77777777" w:rsidR="006B59BE" w:rsidRPr="00F05BBF" w:rsidRDefault="006B59BE" w:rsidP="004F50BE">
      <w:pPr>
        <w:rPr>
          <w:rtl/>
        </w:rPr>
      </w:pPr>
      <w:r>
        <w:rPr>
          <w:rtl/>
        </w:rPr>
        <w:t xml:space="preserve">2. نجاح المبادرة يعتمد على تكامل </w:t>
      </w:r>
      <w:hyperlink r:id="rId666">
        <w:r>
          <w:rPr>
            <w:rStyle w:val="Hyperlink"/>
            <w:rtl/>
          </w:rPr>
          <w:t>الذكاء الاصطناعي</w:t>
        </w:r>
      </w:hyperlink>
      <w:r>
        <w:rPr>
          <w:rtl/>
        </w:rPr>
        <w:t xml:space="preserve"> مع الخبرة البشرية وليس استبدالها.</w:t>
      </w:r>
    </w:p>
    <w:p w14:paraId="418AD5E6" w14:textId="77777777" w:rsidR="006B59BE" w:rsidRDefault="006B59BE" w:rsidP="004F50BE">
      <w:pPr>
        <w:rPr>
          <w:rtl/>
        </w:rPr>
      </w:pPr>
      <w:r w:rsidRPr="00F05BBF">
        <w:rPr>
          <w:rtl/>
        </w:rPr>
        <w:t>3. البدء بمشروع تجريبي قبل التوسّع على نطاق واسع يقلّل المخاطر ويسمح بالتعلّم والتكيّف.</w:t>
      </w:r>
    </w:p>
    <w:p w14:paraId="27B36CB9" w14:textId="747A804A" w:rsidR="00F621FA" w:rsidRPr="00F05BBF" w:rsidRDefault="00F621FA" w:rsidP="00722CCE">
      <w:pPr>
        <w:pageBreakBefore/>
        <w:rPr>
          <w:rtl/>
        </w:rPr>
      </w:pPr>
      <w:r w:rsidRPr="002A078C">
        <w:rPr>
          <w:rFonts w:ascii="Sakkal Majalla" w:hAnsi="Sakkal Majalla"/>
          <w:noProof/>
          <w:sz w:val="34"/>
        </w:rPr>
        <w:lastRenderedPageBreak/>
        <mc:AlternateContent>
          <mc:Choice Requires="wpg">
            <w:drawing>
              <wp:inline distT="0" distB="0" distL="0" distR="0" wp14:anchorId="1A9899DC" wp14:editId="7AF6C371">
                <wp:extent cx="5731510" cy="891540"/>
                <wp:effectExtent l="0" t="0" r="2540" b="22860"/>
                <wp:docPr id="160869728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87" name="مجموعة 47"/>
                        <wpg:cNvGrpSpPr/>
                        <wpg:grpSpPr>
                          <a:xfrm>
                            <a:off x="0" y="0"/>
                            <a:ext cx="5731510" cy="895351"/>
                            <a:chOff x="0" y="0"/>
                            <a:chExt cx="5878196" cy="918845"/>
                          </a:xfrm>
                        </wpg:grpSpPr>
                        <wpg:grpSp>
                          <wpg:cNvPr id="1608697288" name="مجموعة 48"/>
                          <wpg:cNvGrpSpPr/>
                          <wpg:grpSpPr>
                            <a:xfrm>
                              <a:off x="0" y="0"/>
                              <a:ext cx="5878196" cy="918845"/>
                              <a:chOff x="0" y="0"/>
                              <a:chExt cx="6240348" cy="919070"/>
                            </a:xfrm>
                          </wpg:grpSpPr>
                          <wpg:grpSp>
                            <wpg:cNvPr id="1608697289" name="مجموعة 49"/>
                            <wpg:cNvGrpSpPr/>
                            <wpg:grpSpPr>
                              <a:xfrm>
                                <a:off x="0" y="169208"/>
                                <a:ext cx="5433072" cy="580613"/>
                                <a:chOff x="0" y="169208"/>
                                <a:chExt cx="5433072" cy="580613"/>
                              </a:xfrm>
                            </wpg:grpSpPr>
                            <wps:wsp>
                              <wps:cNvPr id="160869729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29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9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293" name="مربع نص 41"/>
                          <wps:cNvSpPr txBox="1"/>
                          <wps:spPr>
                            <a:xfrm>
                              <a:off x="204466" y="256690"/>
                              <a:ext cx="4615440" cy="389397"/>
                            </a:xfrm>
                            <a:prstGeom prst="rect">
                              <a:avLst/>
                            </a:prstGeom>
                            <a:noFill/>
                          </wps:spPr>
                          <wps:txbx>
                            <w:txbxContent>
                              <w:p w14:paraId="295ECA41" w14:textId="59A73B2F" w:rsidR="00F621FA" w:rsidRPr="004A64BB" w:rsidRDefault="004A64BB" w:rsidP="004A64BB">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الحالة الثانية: شركة "سيمنز" والقيادة بالسيناريوهات</w:t>
                                </w:r>
                              </w:p>
                            </w:txbxContent>
                          </wps:txbx>
                          <wps:bodyPr wrap="square" rtlCol="1">
                            <a:spAutoFit/>
                          </wps:bodyPr>
                        </wps:wsp>
                      </wpg:grpSp>
                      <pic:pic xmlns:pic="http://schemas.openxmlformats.org/drawingml/2006/picture">
                        <pic:nvPicPr>
                          <pic:cNvPr id="1608697294"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9899DC" id="_x0000_s359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5UZ2H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359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">
                  <v:group id="مجموعة 48" o:spid="_x0000_s359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">
                    <v:group id="مجموعة 49" o:spid="_x0000_s359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">
                      <v:shape id="شكل حر 50" o:spid="_x0000_s359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59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" fillcolor="#a5a5a5 [2092]" stroked="f" strokeweight="1pt">
                        <v:stroke joinstyle="miter"/>
                      </v:roundrect>
                    </v:group>
                    <v:oval id="شكل بيضاوي 52" o:spid="_x0000_s359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" filled="f" strokecolor="#168489" strokeweight="1pt">
                      <v:stroke joinstyle="miter"/>
                    </v:oval>
                  </v:group>
                  <v:shape id="مربع نص 41" o:spid="_x0000_s3598"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" filled="f" stroked="f">
                    <v:textbox style="mso-fit-shape-to-text:t">
                      <w:txbxContent>
                        <w:p w14:paraId="295ECA41" w14:textId="59A73B2F" w:rsidR="00F621FA" w:rsidRPr="004A64BB" w:rsidRDefault="004A64BB" w:rsidP="004A64BB">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الحالة الثانية: شركة "سيمنز" والقيادة بالسيناريوهات</w:t>
                          </w:r>
                        </w:p>
                      </w:txbxContent>
                    </v:textbox>
                  </v:shape>
                </v:group>
                <v:shape id="صورة 54" o:spid="_x0000_s359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">
                  <v:imagedata r:id="rId117" o:title=""/>
                </v:shape>
                <w10:anchorlock/>
              </v:group>
            </w:pict>
          </mc:Fallback>
        </mc:AlternateContent>
      </w:r>
    </w:p>
    <w:p w14:paraId="6260B52E" w14:textId="77777777" w:rsidR="006B59BE" w:rsidRPr="00F05BBF" w:rsidRDefault="006B59BE" w:rsidP="004F50BE">
      <w:pPr>
        <w:rPr>
          <w:rtl/>
        </w:rPr>
      </w:pPr>
      <w:r w:rsidRPr="004A64BB">
        <w:rPr>
          <w:color w:val="168489"/>
          <w:rtl/>
        </w:rPr>
        <w:t>الخلفية:</w:t>
      </w:r>
      <w:r w:rsidRPr="00F05BBF">
        <w:rPr>
          <w:rtl/>
        </w:rPr>
        <w:t xml:space="preserve"> واجهت شركة سيمنز الألمانية تحدّيات في التخطيط الاستراتيجي طويل المدى في ظلّ بيئة صناعية متغيّرة بسرعة وتحوّلات تكنولوجية متسارعة.</w:t>
      </w:r>
    </w:p>
    <w:p w14:paraId="33138D6A" w14:textId="77777777" w:rsidR="006B59BE" w:rsidRPr="00F05BBF" w:rsidRDefault="006B59BE" w:rsidP="004F50BE">
      <w:pPr>
        <w:rPr>
          <w:rtl/>
        </w:rPr>
      </w:pPr>
      <w:r>
        <w:rPr>
          <w:color w:val="168489"/>
          <w:rtl/>
        </w:rPr>
        <w:t>المبادرة القيادية:</w:t>
      </w:r>
      <w:r>
        <w:rPr>
          <w:rtl/>
        </w:rPr>
        <w:t xml:space="preserve"> تبنّى الرئيس التنفيذي جو كايسر منهجية "القيادة بالسيناريوهات" مدعومة بتحليلات </w:t>
      </w:r>
      <w:hyperlink r:id="rId667">
        <w:r>
          <w:rPr>
            <w:rStyle w:val="Hyperlink"/>
            <w:rtl/>
          </w:rPr>
          <w:t>الذكاء الاصطناعي</w:t>
        </w:r>
      </w:hyperlink>
      <w:r>
        <w:rPr>
          <w:rtl/>
        </w:rPr>
        <w:t xml:space="preserve"> للبيانات الضخمة.</w:t>
      </w:r>
    </w:p>
    <w:p w14:paraId="1024DDF9" w14:textId="3735497B" w:rsidR="006B59BE" w:rsidRPr="004A64BB" w:rsidRDefault="006B59BE" w:rsidP="004F50BE">
      <w:pPr>
        <w:rPr>
          <w:color w:val="168489"/>
          <w:rtl/>
        </w:rPr>
      </w:pPr>
      <w:r w:rsidRPr="004A64BB">
        <w:rPr>
          <w:color w:val="168489"/>
          <w:rtl/>
        </w:rPr>
        <w:t>التنفيذ:</w:t>
      </w:r>
      <w:r w:rsidR="00722CCE" w:rsidRPr="00722CCE">
        <w:rPr>
          <w:noProof/>
        </w:rPr>
        <w:t xml:space="preserve"> </w:t>
      </w:r>
    </w:p>
    <w:p w14:paraId="7164515A" w14:textId="63A52EEA" w:rsidR="006B59BE" w:rsidRPr="00F05BBF" w:rsidRDefault="006B59BE" w:rsidP="004F50BE">
      <w:pPr>
        <w:rPr>
          <w:rtl/>
        </w:rPr>
      </w:pPr>
      <w:r w:rsidRPr="00F05BBF">
        <w:rPr>
          <w:rtl/>
        </w:rPr>
        <w:t>- تشكيل فريق متعدّد التخصّصات للتخطيط بالسيناريوهات.</w:t>
      </w:r>
    </w:p>
    <w:p w14:paraId="3091D6DE" w14:textId="77777777" w:rsidR="006B59BE" w:rsidRPr="00F05BBF" w:rsidRDefault="006B59BE" w:rsidP="004F50BE">
      <w:pPr>
        <w:rPr>
          <w:rtl/>
        </w:rPr>
      </w:pPr>
      <w:r>
        <w:rPr>
          <w:rtl/>
        </w:rPr>
        <w:t xml:space="preserve">- استخدام </w:t>
      </w:r>
      <w:hyperlink r:id="rId668">
        <w:r>
          <w:rPr>
            <w:rStyle w:val="Hyperlink"/>
            <w:rtl/>
          </w:rPr>
          <w:t>الذكاء الاصطناعي</w:t>
        </w:r>
      </w:hyperlink>
      <w:r>
        <w:rPr>
          <w:rtl/>
        </w:rPr>
        <w:t xml:space="preserve"> لتحليل آلاف المقالات والتقارير والبيانات الاقتصادية.</w:t>
      </w:r>
    </w:p>
    <w:p w14:paraId="65ECCF26" w14:textId="0E50DB92" w:rsidR="006B59BE" w:rsidRPr="00F05BBF" w:rsidRDefault="006B59BE" w:rsidP="004F50BE">
      <w:pPr>
        <w:rPr>
          <w:rtl/>
        </w:rPr>
      </w:pPr>
      <w:r w:rsidRPr="00F05BBF">
        <w:rPr>
          <w:rtl/>
        </w:rPr>
        <w:t>- بناء أربعة سيناريوهات مستقبلية للقطاع الصناعي حتى عام 2030.</w:t>
      </w:r>
    </w:p>
    <w:p w14:paraId="48D3D01A" w14:textId="1BE28BEA" w:rsidR="006B59BE" w:rsidRPr="00F05BBF" w:rsidRDefault="006B59BE" w:rsidP="004F50BE">
      <w:pPr>
        <w:rPr>
          <w:rtl/>
        </w:rPr>
      </w:pPr>
      <w:r w:rsidRPr="00F05BBF">
        <w:rPr>
          <w:rtl/>
        </w:rPr>
        <w:t>- تطوير استراتيجية مرنة تستجيب لمختلف السيناريوهات مع مؤشّرات إنذار مبكّر.</w:t>
      </w:r>
    </w:p>
    <w:p w14:paraId="00E3537C" w14:textId="509FE3F5" w:rsidR="006B59BE" w:rsidRPr="004A64BB" w:rsidRDefault="006B59BE" w:rsidP="004F50BE">
      <w:pPr>
        <w:rPr>
          <w:color w:val="168489"/>
          <w:rtl/>
        </w:rPr>
      </w:pPr>
      <w:r w:rsidRPr="004A64BB">
        <w:rPr>
          <w:color w:val="168489"/>
          <w:rtl/>
        </w:rPr>
        <w:t>النتائج:</w:t>
      </w:r>
    </w:p>
    <w:p w14:paraId="2C066DF3" w14:textId="5285EF75" w:rsidR="006B59BE" w:rsidRPr="00F05BBF" w:rsidRDefault="006B59BE" w:rsidP="004F50BE">
      <w:pPr>
        <w:rPr>
          <w:rtl/>
        </w:rPr>
      </w:pPr>
      <w:r w:rsidRPr="00F05BBF">
        <w:rPr>
          <w:rtl/>
        </w:rPr>
        <w:t>- تحسّن المرونة الاستراتيجية وسرعة الاستجابة للتغيّرات في البيئة الخارجية.</w:t>
      </w:r>
    </w:p>
    <w:p w14:paraId="0DB4DC12" w14:textId="3AF65E45" w:rsidR="006B59BE" w:rsidRPr="00F05BBF" w:rsidRDefault="006B59BE" w:rsidP="004F50BE">
      <w:pPr>
        <w:rPr>
          <w:rtl/>
        </w:rPr>
      </w:pPr>
      <w:r w:rsidRPr="00F05BBF">
        <w:rPr>
          <w:rtl/>
        </w:rPr>
        <w:t>- تطوير خطّ منتجات أكثر مقاومة للتقلّبات الاقتصادية.</w:t>
      </w:r>
    </w:p>
    <w:p w14:paraId="6E6B66E1" w14:textId="5D1E4415" w:rsidR="006B59BE" w:rsidRPr="00F05BBF" w:rsidRDefault="00722CCE" w:rsidP="004F50BE">
      <w:pPr>
        <w:rPr>
          <w:rtl/>
        </w:rPr>
      </w:pPr>
      <w:r>
        <w:rPr>
          <w:noProof/>
        </w:rPr>
        <w:drawing>
          <wp:anchor distT="0" distB="0" distL="114300" distR="114300" simplePos="0" relativeHeight="252978176" behindDoc="0" locked="0" layoutInCell="1" allowOverlap="1" wp14:anchorId="05694D66" wp14:editId="6D26BCAF">
            <wp:simplePos x="0" y="0"/>
            <wp:positionH relativeFrom="margin">
              <wp:align>left</wp:align>
            </wp:positionH>
            <wp:positionV relativeFrom="paragraph">
              <wp:posOffset>11430</wp:posOffset>
            </wp:positionV>
            <wp:extent cx="2583180" cy="626110"/>
            <wp:effectExtent l="0" t="0" r="7620" b="0"/>
            <wp:wrapSquare wrapText="bothSides"/>
            <wp:docPr id="1973968765" name="Picture 1973968765" descr="Download Siemens Logo in SVG Vector or PNG File Format - Logo.w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Download Siemens Logo in SVG Vector or PNG File Format - Logo.wine"/>
                    <pic:cNvPicPr>
                      <a:picLocks noChangeAspect="1" noChangeArrowheads="1"/>
                    </pic:cNvPicPr>
                  </pic:nvPicPr>
                  <pic:blipFill rotWithShape="1">
                    <a:blip r:embed="rId648" cstate="print">
                      <a:extLst>
                        <a:ext uri="{28A0092B-C50C-407E-A947-70E740481C1C}">
                          <a14:useLocalDpi xmlns:a14="http://schemas.microsoft.com/office/drawing/2010/main" val="0"/>
                        </a:ext>
                      </a:extLst>
                    </a:blip>
                    <a:srcRect l="10203" t="35898" r="10213" b="35160"/>
                    <a:stretch/>
                  </pic:blipFill>
                  <pic:spPr bwMode="auto">
                    <a:xfrm>
                      <a:off x="0" y="0"/>
                      <a:ext cx="2583180" cy="6261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B59BE" w:rsidRPr="00F05BBF">
        <w:rPr>
          <w:rtl/>
        </w:rPr>
        <w:t>- استباق التحوّلات في سلوك العملاء والمنافسين.</w:t>
      </w:r>
    </w:p>
    <w:p w14:paraId="2956C11C" w14:textId="77777777" w:rsidR="006B59BE" w:rsidRPr="004A64BB" w:rsidRDefault="006B59BE" w:rsidP="004F50BE">
      <w:pPr>
        <w:rPr>
          <w:color w:val="168489"/>
          <w:rtl/>
        </w:rPr>
      </w:pPr>
      <w:r w:rsidRPr="004A64BB">
        <w:rPr>
          <w:color w:val="168489"/>
          <w:rtl/>
        </w:rPr>
        <w:t>الدروس المستفادة:</w:t>
      </w:r>
    </w:p>
    <w:p w14:paraId="003B18AE" w14:textId="77777777" w:rsidR="006B59BE" w:rsidRPr="00F05BBF" w:rsidRDefault="006B59BE" w:rsidP="004F50BE">
      <w:pPr>
        <w:rPr>
          <w:rtl/>
        </w:rPr>
      </w:pPr>
      <w:r w:rsidRPr="00F05BBF">
        <w:rPr>
          <w:rtl/>
        </w:rPr>
        <w:t>1. منهجية السيناريوهات تعزّز الاستعداد للمستقبل وليس التنبّؤ به بدقّة.</w:t>
      </w:r>
    </w:p>
    <w:p w14:paraId="762E85F4" w14:textId="77777777" w:rsidR="006B59BE" w:rsidRPr="00F05BBF" w:rsidRDefault="006B59BE" w:rsidP="004F50BE">
      <w:pPr>
        <w:rPr>
          <w:rtl/>
        </w:rPr>
      </w:pPr>
      <w:r>
        <w:rPr>
          <w:rtl/>
        </w:rPr>
        <w:t xml:space="preserve">2. </w:t>
      </w:r>
      <w:hyperlink r:id="rId669">
        <w:r>
          <w:rPr>
            <w:rStyle w:val="Hyperlink"/>
            <w:rtl/>
          </w:rPr>
          <w:t>الذكاء الاصطناعي</w:t>
        </w:r>
      </w:hyperlink>
      <w:r>
        <w:rPr>
          <w:rtl/>
        </w:rPr>
        <w:t xml:space="preserve"> يمكنه معالجة كميّات هائلة من البيانات لاكتشاف أنماط غير واضحة للعين البشرية.</w:t>
      </w:r>
    </w:p>
    <w:p w14:paraId="71D5CB10" w14:textId="77777777" w:rsidR="006B59BE" w:rsidRPr="00F05BBF" w:rsidRDefault="006B59BE" w:rsidP="004F50BE">
      <w:pPr>
        <w:rPr>
          <w:rtl/>
        </w:rPr>
      </w:pPr>
      <w:r w:rsidRPr="00F05BBF">
        <w:rPr>
          <w:rtl/>
        </w:rPr>
        <w:t>3. ثقافة التجريب والتعلّم المستمر أساسية للتكيّف مع المستقبل المتغيّر.</w:t>
      </w:r>
    </w:p>
    <w:p w14:paraId="31DC22EB" w14:textId="77777777" w:rsidR="006B59BE" w:rsidRPr="00F05BBF" w:rsidRDefault="006B59BE" w:rsidP="004F50BE">
      <w:pPr>
        <w:rPr>
          <w:rtl/>
        </w:rPr>
      </w:pPr>
      <w:r w:rsidRPr="00F05BBF">
        <w:rPr>
          <w:rtl/>
        </w:rPr>
        <w:t>يقول هرمان سيمون، الخبير الاقتصادي الحائز على جائزة نوبل: "الشركات التي تتفوّق في المستقبل ستكون تلك التي تدمج بذكاء بين الحدس البشري والتحليلات المتقدّمة."</w:t>
      </w:r>
    </w:p>
    <w:p w14:paraId="65345FD2" w14:textId="5DABFCCD" w:rsidR="006B59BE" w:rsidRDefault="004F50BE" w:rsidP="00722CCE">
      <w:pPr>
        <w:keepNext/>
        <w:rPr>
          <w:rtl/>
        </w:rPr>
      </w:pPr>
      <w:r w:rsidRPr="002A078C">
        <w:rPr>
          <w:rFonts w:ascii="Sakkal Majalla" w:hAnsi="Sakkal Majalla"/>
          <w:noProof/>
          <w:color w:val="002060"/>
          <w:sz w:val="34"/>
        </w:rPr>
        <w:lastRenderedPageBreak/>
        <mc:AlternateContent>
          <mc:Choice Requires="wpg">
            <w:drawing>
              <wp:inline distT="0" distB="0" distL="0" distR="0" wp14:anchorId="2A0E328B" wp14:editId="2C9666FC">
                <wp:extent cx="5731510" cy="895350"/>
                <wp:effectExtent l="0" t="0" r="21590" b="19050"/>
                <wp:docPr id="1608696563"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6564"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6565" name="مجموعة 39"/>
                        <wpg:cNvGrpSpPr/>
                        <wpg:grpSpPr>
                          <a:xfrm>
                            <a:off x="0" y="0"/>
                            <a:ext cx="5731510" cy="895350"/>
                            <a:chOff x="0" y="0"/>
                            <a:chExt cx="5878196" cy="918845"/>
                          </a:xfrm>
                        </wpg:grpSpPr>
                        <wpg:grpSp>
                          <wpg:cNvPr id="1608696566" name="مجموعة 40"/>
                          <wpg:cNvGrpSpPr/>
                          <wpg:grpSpPr>
                            <a:xfrm>
                              <a:off x="0" y="0"/>
                              <a:ext cx="5878196" cy="918845"/>
                              <a:chOff x="0" y="0"/>
                              <a:chExt cx="6240348" cy="919070"/>
                            </a:xfrm>
                          </wpg:grpSpPr>
                          <wpg:grpSp>
                            <wpg:cNvPr id="1608696567" name="مجموعة 41"/>
                            <wpg:cNvGrpSpPr/>
                            <wpg:grpSpPr>
                              <a:xfrm>
                                <a:off x="0" y="169208"/>
                                <a:ext cx="5433072" cy="580613"/>
                                <a:chOff x="0" y="169208"/>
                                <a:chExt cx="5433072" cy="580613"/>
                              </a:xfrm>
                            </wpg:grpSpPr>
                            <wps:wsp>
                              <wps:cNvPr id="1608696568"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6569"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6570"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6571" name="مربع نص 41"/>
                          <wps:cNvSpPr txBox="1"/>
                          <wps:spPr>
                            <a:xfrm>
                              <a:off x="204484" y="257055"/>
                              <a:ext cx="4616071" cy="387740"/>
                            </a:xfrm>
                            <a:prstGeom prst="rect">
                              <a:avLst/>
                            </a:prstGeom>
                            <a:noFill/>
                          </wps:spPr>
                          <wps:txbx>
                            <w:txbxContent>
                              <w:p w14:paraId="665A3C4F" w14:textId="3C12980B" w:rsidR="004F50BE" w:rsidRDefault="004A64BB" w:rsidP="004F50BE">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تشخيص الواقع القيادي للمشاركين</w:t>
                                </w:r>
                              </w:p>
                            </w:txbxContent>
                          </wps:txbx>
                          <wps:bodyPr wrap="square" rtlCol="1">
                            <a:spAutoFit/>
                          </wps:bodyPr>
                        </wps:wsp>
                      </wpg:grpSp>
                    </wpg:wgp>
                  </a:graphicData>
                </a:graphic>
              </wp:inline>
            </w:drawing>
          </mc:Choice>
          <mc:Fallback>
            <w:pict>
              <v:group w14:anchorId="2A0E328B" id="_x0000_s3600"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">
                <v:shape id="صورة 38" o:spid="_x0000_s3601"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">
                  <v:imagedata r:id="rId95" o:title=""/>
                </v:shape>
                <v:group id="مجموعة 39" o:spid="_x0000_s360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">
                  <v:group id="مجموعة 40" o:spid="_x0000_s360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">
                    <v:group id="مجموعة 41" o:spid="_x0000_s360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">
                      <v:shape id="شكل حر 42" o:spid="_x0000_s360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60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" fillcolor="#168489" stroked="f" strokeweight="1pt">
                        <v:stroke joinstyle="miter"/>
                      </v:roundrect>
                    </v:group>
                    <v:oval id="شكل بيضاوي 44" o:spid="_x0000_s360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" filled="f" strokecolor="#a5a5a5 [2092]" strokeweight="1pt">
                      <v:stroke joinstyle="miter"/>
                    </v:oval>
                  </v:group>
                  <v:shape id="مربع نص 41" o:spid="_x0000_s3608"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" filled="f" stroked="f">
                    <v:textbox style="mso-fit-shape-to-text:t">
                      <w:txbxContent>
                        <w:p w14:paraId="665A3C4F" w14:textId="3C12980B" w:rsidR="004F50BE" w:rsidRDefault="004A64BB" w:rsidP="004F50BE">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تشخيص الواقع القيادي للمشاركين</w:t>
                          </w:r>
                        </w:p>
                      </w:txbxContent>
                    </v:textbox>
                  </v:shape>
                </v:group>
                <w10:anchorlock/>
              </v:group>
            </w:pict>
          </mc:Fallback>
        </mc:AlternateContent>
      </w:r>
    </w:p>
    <w:p w14:paraId="109EB8E5" w14:textId="786F0CE1" w:rsidR="006B59BE" w:rsidRPr="00F05BBF" w:rsidRDefault="00722CCE" w:rsidP="004F50BE">
      <w:pPr>
        <w:rPr>
          <w:rtl/>
        </w:rPr>
      </w:pPr>
      <w:r>
        <w:rPr>
          <w:noProof/>
        </w:rPr>
        <w:drawing>
          <wp:anchor distT="0" distB="0" distL="114300" distR="114300" simplePos="0" relativeHeight="252979200" behindDoc="0" locked="0" layoutInCell="1" allowOverlap="1" wp14:anchorId="1271D0C8" wp14:editId="56880715">
            <wp:simplePos x="0" y="0"/>
            <wp:positionH relativeFrom="margin">
              <wp:align>left</wp:align>
            </wp:positionH>
            <wp:positionV relativeFrom="paragraph">
              <wp:posOffset>7738</wp:posOffset>
            </wp:positionV>
            <wp:extent cx="988695" cy="988695"/>
            <wp:effectExtent l="0" t="0" r="1905" b="1905"/>
            <wp:wrapSquare wrapText="bothSides"/>
            <wp:docPr id="1973968766" name="Picture 1973968766" descr="Thought leadership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Thought leadership "/>
                    <pic:cNvPicPr>
                      <a:picLocks noChangeAspect="1" noChangeArrowheads="1"/>
                    </pic:cNvPicPr>
                  </pic:nvPicPr>
                  <pic:blipFill>
                    <a:blip r:embed="rId670">
                      <a:extLst>
                        <a:ext uri="{28A0092B-C50C-407E-A947-70E740481C1C}">
                          <a14:useLocalDpi xmlns:a14="http://schemas.microsoft.com/office/drawing/2010/main" val="0"/>
                        </a:ext>
                      </a:extLst>
                    </a:blip>
                    <a:srcRect/>
                    <a:stretch>
                      <a:fillRect/>
                    </a:stretch>
                  </pic:blipFill>
                  <pic:spPr bwMode="auto">
                    <a:xfrm>
                      <a:off x="0" y="0"/>
                      <a:ext cx="990340" cy="990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F05BBF">
        <w:rPr>
          <w:rtl/>
        </w:rPr>
        <w:t>قبل بناء خطة تطوير قيادية، من المهم تشخيص واقعكم الحالي بدقّة. هذا التشخيص الذاتي يساعد في تحديد نقاط القوّة التي يمكن البناء عليها ومجالات التطوير ذات الأولوية.</w:t>
      </w:r>
      <w:r w:rsidRPr="00722CCE">
        <w:t xml:space="preserve"> </w:t>
      </w:r>
    </w:p>
    <w:p w14:paraId="3427E4D6" w14:textId="77777777" w:rsidR="006B59BE" w:rsidRDefault="006B59BE" w:rsidP="004A64BB">
      <w:pPr>
        <w:pStyle w:val="ad"/>
        <w:rPr>
          <w:b w:val="0"/>
          <w:bCs/>
          <w:color w:val="168489"/>
          <w:rtl/>
        </w:rPr>
      </w:pPr>
      <w:r w:rsidRPr="004A64BB">
        <w:rPr>
          <w:b w:val="0"/>
          <w:bCs/>
          <w:color w:val="168489"/>
          <w:rtl/>
        </w:rPr>
        <w:t>عناصر التشخيص الذاتي للقائد</w:t>
      </w:r>
    </w:p>
    <w:p w14:paraId="657C1DE1" w14:textId="126F69AC" w:rsidR="00722CCE" w:rsidRPr="004A64BB" w:rsidRDefault="00722CCE" w:rsidP="00722CCE">
      <w:pPr>
        <w:pStyle w:val="ad"/>
        <w:rPr>
          <w:b w:val="0"/>
          <w:bCs/>
          <w:color w:val="168489"/>
          <w:rtl/>
        </w:rPr>
      </w:pPr>
      <w:r w:rsidRPr="00722CCE">
        <w:rPr>
          <w:b w:val="0"/>
          <w:bCs/>
          <w:noProof/>
          <w:color w:val="168489"/>
        </w:rPr>
        <mc:AlternateContent>
          <mc:Choice Requires="wpg">
            <w:drawing>
              <wp:inline distT="0" distB="0" distL="0" distR="0" wp14:anchorId="57359C69" wp14:editId="02B6C952">
                <wp:extent cx="5643292" cy="1903228"/>
                <wp:effectExtent l="0" t="0" r="14605" b="0"/>
                <wp:docPr id="1973968767" name="Group 6"/>
                <wp:cNvGraphicFramePr/>
                <a:graphic xmlns:a="http://schemas.openxmlformats.org/drawingml/2006/main">
                  <a:graphicData uri="http://schemas.microsoft.com/office/word/2010/wordprocessingGroup">
                    <wpg:wgp>
                      <wpg:cNvGrpSpPr/>
                      <wpg:grpSpPr>
                        <a:xfrm>
                          <a:off x="0" y="0"/>
                          <a:ext cx="5643292" cy="1903228"/>
                          <a:chOff x="0" y="0"/>
                          <a:chExt cx="5643292" cy="1903228"/>
                        </a:xfrm>
                      </wpg:grpSpPr>
                      <wpg:grpSp>
                        <wpg:cNvPr id="1973968768" name="Group 1973968768"/>
                        <wpg:cNvGrpSpPr/>
                        <wpg:grpSpPr>
                          <a:xfrm>
                            <a:off x="0" y="0"/>
                            <a:ext cx="1357308" cy="1903228"/>
                            <a:chOff x="0" y="0"/>
                            <a:chExt cx="1357308" cy="1903228"/>
                          </a:xfrm>
                        </wpg:grpSpPr>
                        <wps:wsp>
                          <wps:cNvPr id="1973968769" name="Freeform: Shape 1973968769"/>
                          <wps:cNvSpPr/>
                          <wps:spPr>
                            <a:xfrm>
                              <a:off x="115996"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chemeClr val="accent5">
                                <a:lumMod val="75000"/>
                              </a:schemeClr>
                            </a:solidFill>
                            <a:ln>
                              <a:solidFill>
                                <a:schemeClr val="accent5">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770" name="TextBox 6"/>
                          <wps:cNvSpPr txBox="1"/>
                          <wps:spPr>
                            <a:xfrm>
                              <a:off x="402418" y="0"/>
                              <a:ext cx="646430" cy="733425"/>
                            </a:xfrm>
                            <a:prstGeom prst="rect">
                              <a:avLst/>
                            </a:prstGeom>
                            <a:noFill/>
                          </wps:spPr>
                          <wps:txbx>
                            <w:txbxContent>
                              <w:p w14:paraId="3FBF1D8A" w14:textId="77777777" w:rsidR="00722CCE" w:rsidRDefault="00722CCE" w:rsidP="00722CCE">
                                <w:pPr>
                                  <w:rPr>
                                    <w:rFonts w:ascii="Calibri" w:eastAsia="Calibri" w:hAnsi="Calibri" w:cs="Activist Light"/>
                                    <w:b/>
                                    <w:bCs/>
                                    <w:color w:val="2E74B5" w:themeColor="accent5" w:themeShade="BF"/>
                                    <w:kern w:val="24"/>
                                    <w:sz w:val="72"/>
                                    <w:szCs w:val="72"/>
                                  </w:rPr>
                                </w:pPr>
                                <w:r>
                                  <w:rPr>
                                    <w:rFonts w:ascii="Calibri" w:eastAsia="Calibri" w:hAnsi="Calibri" w:cs="Activist Light"/>
                                    <w:b/>
                                    <w:bCs/>
                                    <w:color w:val="2E74B5" w:themeColor="accent5" w:themeShade="BF"/>
                                    <w:kern w:val="24"/>
                                    <w:sz w:val="72"/>
                                    <w:szCs w:val="72"/>
                                  </w:rPr>
                                  <w:t>04</w:t>
                                </w:r>
                              </w:p>
                            </w:txbxContent>
                          </wps:txbx>
                          <wps:bodyPr wrap="none" rtlCol="0">
                            <a:spAutoFit/>
                          </wps:bodyPr>
                        </wps:wsp>
                        <wps:wsp>
                          <wps:cNvPr id="1973968771" name="مربع نص 18"/>
                          <wps:cNvSpPr txBox="1"/>
                          <wps:spPr>
                            <a:xfrm>
                              <a:off x="0" y="1187380"/>
                              <a:ext cx="1357308" cy="715848"/>
                            </a:xfrm>
                            <a:prstGeom prst="rect">
                              <a:avLst/>
                            </a:prstGeom>
                            <a:noFill/>
                          </wps:spPr>
                          <wps:txbx>
                            <w:txbxContent>
                              <w:p w14:paraId="39F205D8" w14:textId="09DFBCDE" w:rsidR="00722CCE" w:rsidRDefault="00722CCE" w:rsidP="00722CCE">
                                <w:pPr>
                                  <w:bidi w:val="0"/>
                                  <w:jc w:val="center"/>
                                  <w:rPr>
                                    <w:rFonts w:ascii="Adobe Arabic" w:hAnsi="Adobe Arabic" w:cs="Adobe Arabic"/>
                                    <w:b/>
                                    <w:bCs/>
                                    <w:color w:val="000000"/>
                                    <w:kern w:val="24"/>
                                    <w:sz w:val="40"/>
                                    <w:szCs w:val="40"/>
                                    <w:lang w:bidi="ar-SY"/>
                                  </w:rPr>
                                </w:pPr>
                                <w:r w:rsidRPr="00722CCE">
                                  <w:rPr>
                                    <w:rFonts w:ascii="Adobe Arabic" w:hAnsi="Adobe Arabic" w:cs="Adobe Arabic"/>
                                    <w:b/>
                                    <w:bCs/>
                                    <w:color w:val="000000"/>
                                    <w:kern w:val="24"/>
                                    <w:sz w:val="40"/>
                                    <w:szCs w:val="40"/>
                                    <w:rtl/>
                                    <w:lang w:bidi="ar-SY"/>
                                  </w:rPr>
                                  <w:t>ثقافة التعلّم والتطوير</w:t>
                                </w:r>
                              </w:p>
                            </w:txbxContent>
                          </wps:txbx>
                          <wps:bodyPr wrap="square" rtlCol="1">
                            <a:noAutofit/>
                          </wps:bodyPr>
                        </wps:wsp>
                      </wpg:grpSp>
                      <wpg:grpSp>
                        <wpg:cNvPr id="1973968772" name="Group 1973968772"/>
                        <wpg:cNvGrpSpPr/>
                        <wpg:grpSpPr>
                          <a:xfrm>
                            <a:off x="1411808" y="0"/>
                            <a:ext cx="4231484" cy="1903228"/>
                            <a:chOff x="1411808" y="0"/>
                            <a:chExt cx="4231484" cy="1903228"/>
                          </a:xfrm>
                        </wpg:grpSpPr>
                        <wpg:grpSp>
                          <wpg:cNvPr id="1973968773" name="Group 1973968773"/>
                          <wpg:cNvGrpSpPr/>
                          <wpg:grpSpPr>
                            <a:xfrm>
                              <a:off x="2763756" y="0"/>
                              <a:ext cx="1522280" cy="1903228"/>
                              <a:chOff x="2763756" y="0"/>
                              <a:chExt cx="1522280" cy="1903228"/>
                            </a:xfrm>
                          </wpg:grpSpPr>
                          <wps:wsp>
                            <wps:cNvPr id="1973968774" name="Freeform: Shape 1973968774"/>
                            <wps:cNvSpPr/>
                            <wps:spPr>
                              <a:xfrm>
                                <a:off x="296233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chemeClr val="bg1">
                                  <a:lumMod val="50000"/>
                                </a:schemeClr>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775" name="TextBox 6"/>
                            <wps:cNvSpPr txBox="1"/>
                            <wps:spPr>
                              <a:xfrm>
                                <a:off x="3248658" y="0"/>
                                <a:ext cx="646430" cy="733425"/>
                              </a:xfrm>
                              <a:prstGeom prst="rect">
                                <a:avLst/>
                              </a:prstGeom>
                              <a:noFill/>
                            </wps:spPr>
                            <wps:txbx>
                              <w:txbxContent>
                                <w:p w14:paraId="174DDBBB" w14:textId="77777777" w:rsidR="00722CCE" w:rsidRDefault="00722CCE" w:rsidP="00722CCE">
                                  <w:pPr>
                                    <w:bidi w:val="0"/>
                                    <w:rPr>
                                      <w:rFonts w:ascii="Calibri" w:eastAsia="Calibri" w:hAnsi="Calibri" w:cs="Activist Light"/>
                                      <w:b/>
                                      <w:bCs/>
                                      <w:color w:val="808080" w:themeColor="background1" w:themeShade="80"/>
                                      <w:kern w:val="24"/>
                                      <w:sz w:val="72"/>
                                      <w:szCs w:val="72"/>
                                      <w:lang w:val="en-GB"/>
                                    </w:rPr>
                                  </w:pPr>
                                  <w:r>
                                    <w:rPr>
                                      <w:rFonts w:ascii="Calibri" w:eastAsia="Calibri" w:hAnsi="Calibri" w:cs="Activist Light"/>
                                      <w:b/>
                                      <w:bCs/>
                                      <w:color w:val="808080" w:themeColor="background1" w:themeShade="80"/>
                                      <w:kern w:val="24"/>
                                      <w:sz w:val="72"/>
                                      <w:szCs w:val="72"/>
                                      <w:lang w:val="en-GB"/>
                                    </w:rPr>
                                    <w:t>02</w:t>
                                  </w:r>
                                </w:p>
                              </w:txbxContent>
                            </wps:txbx>
                            <wps:bodyPr wrap="none" rtlCol="0">
                              <a:spAutoFit/>
                            </wps:bodyPr>
                          </wps:wsp>
                          <wps:wsp>
                            <wps:cNvPr id="1973968776" name="مربع نص 18"/>
                            <wps:cNvSpPr txBox="1"/>
                            <wps:spPr>
                              <a:xfrm>
                                <a:off x="2763756" y="1187380"/>
                                <a:ext cx="1522280" cy="715848"/>
                              </a:xfrm>
                              <a:prstGeom prst="rect">
                                <a:avLst/>
                              </a:prstGeom>
                              <a:noFill/>
                            </wps:spPr>
                            <wps:txbx>
                              <w:txbxContent>
                                <w:p w14:paraId="2FAC5BA3" w14:textId="7CF91142" w:rsidR="00722CCE" w:rsidRDefault="00722CCE" w:rsidP="00722CCE">
                                  <w:pPr>
                                    <w:bidi w:val="0"/>
                                    <w:jc w:val="center"/>
                                    <w:rPr>
                                      <w:rFonts w:ascii="Adobe Arabic" w:hAnsi="Adobe Arabic" w:cs="Adobe Arabic"/>
                                      <w:b/>
                                      <w:bCs/>
                                      <w:color w:val="000000"/>
                                      <w:kern w:val="24"/>
                                      <w:sz w:val="40"/>
                                      <w:szCs w:val="40"/>
                                      <w:lang w:bidi="ar-SY"/>
                                    </w:rPr>
                                  </w:pPr>
                                  <w:r w:rsidRPr="00722CCE">
                                    <w:rPr>
                                      <w:rFonts w:ascii="Adobe Arabic" w:hAnsi="Adobe Arabic" w:cs="Adobe Arabic"/>
                                      <w:b/>
                                      <w:bCs/>
                                      <w:color w:val="000000"/>
                                      <w:kern w:val="24"/>
                                      <w:sz w:val="40"/>
                                      <w:szCs w:val="40"/>
                                      <w:rtl/>
                                      <w:lang w:bidi="ar-SY"/>
                                    </w:rPr>
                                    <w:t>الكفاءات القيادية التكنولوجية</w:t>
                                  </w:r>
                                </w:p>
                              </w:txbxContent>
                            </wps:txbx>
                            <wps:bodyPr wrap="square" rtlCol="1">
                              <a:noAutofit/>
                            </wps:bodyPr>
                          </wps:wsp>
                        </wpg:grpSp>
                        <wpg:grpSp>
                          <wpg:cNvPr id="1973968777" name="Group 1973968777"/>
                          <wpg:cNvGrpSpPr/>
                          <wpg:grpSpPr>
                            <a:xfrm>
                              <a:off x="1411808" y="0"/>
                              <a:ext cx="4231484" cy="1903228"/>
                              <a:chOff x="1411808" y="0"/>
                              <a:chExt cx="4231484" cy="1903228"/>
                            </a:xfrm>
                          </wpg:grpSpPr>
                          <wpg:grpSp>
                            <wpg:cNvPr id="1973968778" name="Group 1973968778"/>
                            <wpg:cNvGrpSpPr/>
                            <wpg:grpSpPr>
                              <a:xfrm>
                                <a:off x="4285984" y="0"/>
                                <a:ext cx="1357308" cy="1903228"/>
                                <a:chOff x="4285984" y="0"/>
                                <a:chExt cx="1357308" cy="1903228"/>
                              </a:xfrm>
                            </wpg:grpSpPr>
                            <wps:wsp>
                              <wps:cNvPr id="1973968779" name="Freeform: Shape 1973968779"/>
                              <wps:cNvSpPr/>
                              <wps:spPr>
                                <a:xfrm>
                                  <a:off x="4402127"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780" name="TextBox 6"/>
                              <wps:cNvSpPr txBox="1"/>
                              <wps:spPr>
                                <a:xfrm>
                                  <a:off x="4688402" y="0"/>
                                  <a:ext cx="785495" cy="733425"/>
                                </a:xfrm>
                                <a:prstGeom prst="rect">
                                  <a:avLst/>
                                </a:prstGeom>
                                <a:noFill/>
                              </wps:spPr>
                              <wps:txbx>
                                <w:txbxContent>
                                  <w:p w14:paraId="11A09488" w14:textId="77777777" w:rsidR="00722CCE" w:rsidRDefault="00722CCE" w:rsidP="00722CC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wps:txbx>
                              <wps:bodyPr wrap="square" rtlCol="0">
                                <a:spAutoFit/>
                              </wps:bodyPr>
                            </wps:wsp>
                            <wps:wsp>
                              <wps:cNvPr id="1973968781" name="مربع نص 18"/>
                              <wps:cNvSpPr txBox="1"/>
                              <wps:spPr>
                                <a:xfrm>
                                  <a:off x="4285984" y="1187380"/>
                                  <a:ext cx="1357308" cy="715848"/>
                                </a:xfrm>
                                <a:prstGeom prst="rect">
                                  <a:avLst/>
                                </a:prstGeom>
                                <a:noFill/>
                              </wps:spPr>
                              <wps:txbx>
                                <w:txbxContent>
                                  <w:p w14:paraId="2E276E6D" w14:textId="7A48C8EB" w:rsidR="00722CCE" w:rsidRDefault="00722CCE" w:rsidP="00722CCE">
                                    <w:pPr>
                                      <w:bidi w:val="0"/>
                                      <w:jc w:val="center"/>
                                      <w:rPr>
                                        <w:rFonts w:ascii="Adobe Arabic" w:hAnsi="Adobe Arabic" w:cs="Adobe Arabic"/>
                                        <w:b/>
                                        <w:bCs/>
                                        <w:color w:val="000000"/>
                                        <w:kern w:val="24"/>
                                        <w:sz w:val="40"/>
                                        <w:szCs w:val="40"/>
                                        <w:lang w:bidi="ar-SY"/>
                                      </w:rPr>
                                    </w:pPr>
                                    <w:r w:rsidRPr="00722CCE">
                                      <w:rPr>
                                        <w:rFonts w:ascii="Adobe Arabic" w:hAnsi="Adobe Arabic" w:cs="Adobe Arabic"/>
                                        <w:b/>
                                        <w:bCs/>
                                        <w:color w:val="000000"/>
                                        <w:kern w:val="24"/>
                                        <w:sz w:val="40"/>
                                        <w:szCs w:val="40"/>
                                        <w:rtl/>
                                        <w:lang w:bidi="ar-SY"/>
                                      </w:rPr>
                                      <w:t>الكفاءات القيادية الاستراتيجية</w:t>
                                    </w:r>
                                  </w:p>
                                </w:txbxContent>
                              </wps:txbx>
                              <wps:bodyPr wrap="square" rtlCol="1">
                                <a:noAutofit/>
                              </wps:bodyPr>
                            </wps:wsp>
                          </wpg:grpSp>
                          <wpg:grpSp>
                            <wpg:cNvPr id="1973968782" name="Group 1973968782"/>
                            <wpg:cNvGrpSpPr/>
                            <wpg:grpSpPr>
                              <a:xfrm>
                                <a:off x="1411808" y="0"/>
                                <a:ext cx="1357308" cy="1903228"/>
                                <a:chOff x="1411808" y="0"/>
                                <a:chExt cx="1357308" cy="1903228"/>
                              </a:xfrm>
                            </wpg:grpSpPr>
                            <wps:wsp>
                              <wps:cNvPr id="1973968783" name="Freeform: Shape 1973968783"/>
                              <wps:cNvSpPr/>
                              <wps:spPr>
                                <a:xfrm>
                                  <a:off x="1527853" y="518830"/>
                                  <a:ext cx="1225615" cy="520881"/>
                                </a:xfrm>
                                <a:custGeom>
                                  <a:avLst/>
                                  <a:gdLst>
                                    <a:gd name="connsiteX0" fmla="*/ 0 w 2064132"/>
                                    <a:gd name="connsiteY0" fmla="*/ 0 h 877957"/>
                                    <a:gd name="connsiteX1" fmla="*/ 352967 w 2064132"/>
                                    <a:gd name="connsiteY1" fmla="*/ 0 h 877957"/>
                                    <a:gd name="connsiteX2" fmla="*/ 385327 w 2064132"/>
                                    <a:gd name="connsiteY2" fmla="*/ 104246 h 877957"/>
                                    <a:gd name="connsiteX3" fmla="*/ 1032066 w 2064132"/>
                                    <a:gd name="connsiteY3" fmla="*/ 532933 h 877957"/>
                                    <a:gd name="connsiteX4" fmla="*/ 1678805 w 2064132"/>
                                    <a:gd name="connsiteY4" fmla="*/ 104246 h 877957"/>
                                    <a:gd name="connsiteX5" fmla="*/ 1711165 w 2064132"/>
                                    <a:gd name="connsiteY5" fmla="*/ 0 h 877957"/>
                                    <a:gd name="connsiteX6" fmla="*/ 2064132 w 2064132"/>
                                    <a:gd name="connsiteY6" fmla="*/ 0 h 877957"/>
                                    <a:gd name="connsiteX7" fmla="*/ 2057718 w 2064132"/>
                                    <a:gd name="connsiteY7" fmla="*/ 42026 h 877957"/>
                                    <a:gd name="connsiteX8" fmla="*/ 1032066 w 2064132"/>
                                    <a:gd name="connsiteY8" fmla="*/ 877957 h 877957"/>
                                    <a:gd name="connsiteX9" fmla="*/ 6414 w 2064132"/>
                                    <a:gd name="connsiteY9" fmla="*/ 42026 h 877957"/>
                                    <a:gd name="connsiteX10" fmla="*/ 0 w 2064132"/>
                                    <a:gd name="connsiteY10" fmla="*/ 0 h 8779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2064132" h="877957">
                                      <a:moveTo>
                                        <a:pt x="0" y="0"/>
                                      </a:moveTo>
                                      <a:lnTo>
                                        <a:pt x="352967" y="0"/>
                                      </a:lnTo>
                                      <a:lnTo>
                                        <a:pt x="385327" y="104246"/>
                                      </a:lnTo>
                                      <a:cubicBezTo>
                                        <a:pt x="491881" y="356168"/>
                                        <a:pt x="741330" y="532933"/>
                                        <a:pt x="1032066" y="532933"/>
                                      </a:cubicBezTo>
                                      <a:cubicBezTo>
                                        <a:pt x="1322802" y="532933"/>
                                        <a:pt x="1572252" y="356168"/>
                                        <a:pt x="1678805" y="104246"/>
                                      </a:cubicBezTo>
                                      <a:lnTo>
                                        <a:pt x="1711165" y="0"/>
                                      </a:lnTo>
                                      <a:lnTo>
                                        <a:pt x="2064132" y="0"/>
                                      </a:lnTo>
                                      <a:lnTo>
                                        <a:pt x="2057718" y="42026"/>
                                      </a:lnTo>
                                      <a:cubicBezTo>
                                        <a:pt x="1960097" y="519091"/>
                                        <a:pt x="1537990" y="877957"/>
                                        <a:pt x="1032066" y="877957"/>
                                      </a:cubicBezTo>
                                      <a:cubicBezTo>
                                        <a:pt x="526142" y="877957"/>
                                        <a:pt x="104035" y="519091"/>
                                        <a:pt x="6414" y="42026"/>
                                      </a:cubicBezTo>
                                      <a:lnTo>
                                        <a:pt x="0" y="0"/>
                                      </a:lnTo>
                                      <a:close/>
                                    </a:path>
                                  </a:pathLst>
                                </a:custGeom>
                                <a:solidFill>
                                  <a:srgbClr val="FFD366"/>
                                </a:solidFill>
                                <a:ln>
                                  <a:solidFill>
                                    <a:srgbClr val="FFD366"/>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784" name="TextBox 6"/>
                              <wps:cNvSpPr txBox="1"/>
                              <wps:spPr>
                                <a:xfrm>
                                  <a:off x="1814228" y="0"/>
                                  <a:ext cx="646430" cy="733425"/>
                                </a:xfrm>
                                <a:prstGeom prst="rect">
                                  <a:avLst/>
                                </a:prstGeom>
                                <a:noFill/>
                              </wps:spPr>
                              <wps:txbx>
                                <w:txbxContent>
                                  <w:p w14:paraId="336D1BEA" w14:textId="77777777" w:rsidR="00722CCE" w:rsidRDefault="00722CCE" w:rsidP="00722CCE">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wps:txbx>
                              <wps:bodyPr wrap="none" rtlCol="0">
                                <a:spAutoFit/>
                              </wps:bodyPr>
                            </wps:wsp>
                            <wps:wsp>
                              <wps:cNvPr id="1973968785" name="مربع نص 18"/>
                              <wps:cNvSpPr txBox="1"/>
                              <wps:spPr>
                                <a:xfrm>
                                  <a:off x="1411808" y="1187380"/>
                                  <a:ext cx="1357308" cy="715848"/>
                                </a:xfrm>
                                <a:prstGeom prst="rect">
                                  <a:avLst/>
                                </a:prstGeom>
                                <a:noFill/>
                              </wps:spPr>
                              <wps:txbx>
                                <w:txbxContent>
                                  <w:p w14:paraId="29695CD6" w14:textId="05E32401" w:rsidR="00722CCE" w:rsidRDefault="00722CCE" w:rsidP="00722CCE">
                                    <w:pPr>
                                      <w:bidi w:val="0"/>
                                      <w:jc w:val="center"/>
                                      <w:rPr>
                                        <w:rFonts w:ascii="Adobe Arabic" w:hAnsi="Adobe Arabic" w:cs="Adobe Arabic"/>
                                        <w:b/>
                                        <w:bCs/>
                                        <w:color w:val="000000"/>
                                        <w:kern w:val="24"/>
                                        <w:sz w:val="40"/>
                                        <w:szCs w:val="40"/>
                                        <w:lang w:bidi="ar-SY"/>
                                      </w:rPr>
                                    </w:pPr>
                                    <w:r w:rsidRPr="00722CCE">
                                      <w:rPr>
                                        <w:rFonts w:ascii="Adobe Arabic" w:hAnsi="Adobe Arabic" w:cs="Adobe Arabic"/>
                                        <w:b/>
                                        <w:bCs/>
                                        <w:color w:val="000000"/>
                                        <w:kern w:val="24"/>
                                        <w:sz w:val="40"/>
                                        <w:szCs w:val="40"/>
                                        <w:rtl/>
                                        <w:lang w:bidi="ar-SY"/>
                                      </w:rPr>
                                      <w:t>الكفاءات القيادية الإنسانية</w:t>
                                    </w:r>
                                  </w:p>
                                </w:txbxContent>
                              </wps:txbx>
                              <wps:bodyPr wrap="square" rtlCol="1">
                                <a:noAutofit/>
                              </wps:bodyPr>
                            </wps:wsp>
                          </wpg:grpSp>
                        </wpg:grpSp>
                      </wpg:grpSp>
                    </wpg:wgp>
                  </a:graphicData>
                </a:graphic>
              </wp:inline>
            </w:drawing>
          </mc:Choice>
          <mc:Fallback>
            <w:pict>
              <v:group w14:anchorId="57359C69" id="_x0000_s3609" style="width:444.35pt;height:149.85pt;mso-position-horizontal-relative:char;mso-position-vertical-relative:line" coordsize="56432,190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">
                <v:group id="Group 1973968768" o:spid="_x0000_s3610" style="position:absolute;width:13573;height:19032" coordsize="13573,19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">
                  <v:shape id="Freeform: Shape 1973968769" o:spid="_x0000_s3611" style="position:absolute;left:1159;top:5188;width:12257;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" path="m,l352967,r32360,104246c491881,356168,741330,532933,1032066,532933v290736,,540186,-176765,646739,-428687l1711165,r352967,l2057718,42026c1960097,519091,1537990,877957,1032066,877957,526142,877957,104035,519091,6414,42026l,xe" fillcolor="#2e74b5 [2408]" strokecolor="#2e74b5 [2408]" strokeweight="1pt">
                    <v:stroke joinstyle="miter"/>
                    <v:path arrowok="t" o:connecttype="custom" o:connectlocs="0,0;209580,0;228795,61848;612808,316183;996820,61848;1016035,0;1225615,0;1221807,24934;612808,520881;3808,24934;0,0" o:connectangles="0,0,0,0,0,0,0,0,0,0,0"/>
                  </v:shape>
                  <v:shape id="TextBox 6" o:spid="_x0000_s3612" type="#_x0000_t202" style="position:absolute;left:4024;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" filled="f" stroked="f">
                    <v:textbox style="mso-fit-shape-to-text:t">
                      <w:txbxContent>
                        <w:p w14:paraId="3FBF1D8A" w14:textId="77777777" w:rsidR="00722CCE" w:rsidRDefault="00722CCE" w:rsidP="00722CCE">
                          <w:pPr>
                            <w:rPr>
                              <w:rFonts w:ascii="Calibri" w:eastAsia="Calibri" w:hAnsi="Calibri" w:cs="Activist Light"/>
                              <w:b/>
                              <w:bCs/>
                              <w:color w:val="2E74B5" w:themeColor="accent5" w:themeShade="BF"/>
                              <w:kern w:val="24"/>
                              <w:sz w:val="72"/>
                              <w:szCs w:val="72"/>
                            </w:rPr>
                          </w:pPr>
                          <w:r>
                            <w:rPr>
                              <w:rFonts w:ascii="Calibri" w:eastAsia="Calibri" w:hAnsi="Calibri" w:cs="Activist Light"/>
                              <w:b/>
                              <w:bCs/>
                              <w:color w:val="2E74B5" w:themeColor="accent5" w:themeShade="BF"/>
                              <w:kern w:val="24"/>
                              <w:sz w:val="72"/>
                              <w:szCs w:val="72"/>
                            </w:rPr>
                            <w:t>04</w:t>
                          </w:r>
                        </w:p>
                      </w:txbxContent>
                    </v:textbox>
                  </v:shape>
                  <v:shape id="مربع نص 18" o:spid="_x0000_s3613" type="#_x0000_t202" style="position:absolute;top:11873;width:1357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" filled="f" stroked="f">
                    <v:textbox>
                      <w:txbxContent>
                        <w:p w14:paraId="39F205D8" w14:textId="09DFBCDE" w:rsidR="00722CCE" w:rsidRDefault="00722CCE" w:rsidP="00722CCE">
                          <w:pPr>
                            <w:bidi w:val="0"/>
                            <w:jc w:val="center"/>
                            <w:rPr>
                              <w:rFonts w:ascii="Adobe Arabic" w:hAnsi="Adobe Arabic" w:cs="Adobe Arabic"/>
                              <w:b/>
                              <w:bCs/>
                              <w:color w:val="000000"/>
                              <w:kern w:val="24"/>
                              <w:sz w:val="40"/>
                              <w:szCs w:val="40"/>
                              <w:lang w:bidi="ar-SY"/>
                            </w:rPr>
                          </w:pPr>
                          <w:r w:rsidRPr="00722CCE">
                            <w:rPr>
                              <w:rFonts w:ascii="Adobe Arabic" w:hAnsi="Adobe Arabic" w:cs="Adobe Arabic"/>
                              <w:b/>
                              <w:bCs/>
                              <w:color w:val="000000"/>
                              <w:kern w:val="24"/>
                              <w:sz w:val="40"/>
                              <w:szCs w:val="40"/>
                              <w:rtl/>
                              <w:lang w:bidi="ar-SY"/>
                            </w:rPr>
                            <w:t>ثقافة التعلّم والتطوير</w:t>
                          </w:r>
                        </w:p>
                      </w:txbxContent>
                    </v:textbox>
                  </v:shape>
                </v:group>
                <v:group id="Group 1973968772" o:spid="_x0000_s3614" style="position:absolute;left:14118;width:42314;height:19032" coordorigin="14118" coordsize="42314,19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">
                  <v:group id="Group 1973968773" o:spid="_x0000_s3615" style="position:absolute;left:27637;width:15223;height:19032" coordorigin="27637" coordsize="15222,19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">
                    <v:shape id="Freeform: Shape 1973968774" o:spid="_x0000_s3616" style="position:absolute;left:29623;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" path="m,l352967,r32360,104246c491881,356168,741330,532933,1032066,532933v290736,,540186,-176765,646739,-428687l1711165,r352967,l2057718,42026c1960097,519091,1537990,877957,1032066,877957,526142,877957,104035,519091,6414,42026l,xe" fillcolor="#7f7f7f [1612]" strokecolor="#7f7f7f [1612]" strokeweight="1pt">
                      <v:stroke joinstyle="miter"/>
                      <v:path arrowok="t" o:connecttype="custom" o:connectlocs="0,0;209580,0;228795,61848;612808,316183;996820,61848;1016035,0;1225615,0;1221807,24934;612808,520881;3808,24934;0,0" o:connectangles="0,0,0,0,0,0,0,0,0,0,0"/>
                    </v:shape>
                    <v:shape id="TextBox 6" o:spid="_x0000_s3617" type="#_x0000_t202" style="position:absolute;left:32486;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" filled="f" stroked="f">
                      <v:textbox style="mso-fit-shape-to-text:t">
                        <w:txbxContent>
                          <w:p w14:paraId="174DDBBB" w14:textId="77777777" w:rsidR="00722CCE" w:rsidRDefault="00722CCE" w:rsidP="00722CCE">
                            <w:pPr>
                              <w:bidi w:val="0"/>
                              <w:rPr>
                                <w:rFonts w:ascii="Calibri" w:eastAsia="Calibri" w:hAnsi="Calibri" w:cs="Activist Light"/>
                                <w:b/>
                                <w:bCs/>
                                <w:color w:val="808080" w:themeColor="background1" w:themeShade="80"/>
                                <w:kern w:val="24"/>
                                <w:sz w:val="72"/>
                                <w:szCs w:val="72"/>
                                <w:lang w:val="en-GB"/>
                              </w:rPr>
                            </w:pPr>
                            <w:r>
                              <w:rPr>
                                <w:rFonts w:ascii="Calibri" w:eastAsia="Calibri" w:hAnsi="Calibri" w:cs="Activist Light"/>
                                <w:b/>
                                <w:bCs/>
                                <w:color w:val="808080" w:themeColor="background1" w:themeShade="80"/>
                                <w:kern w:val="24"/>
                                <w:sz w:val="72"/>
                                <w:szCs w:val="72"/>
                                <w:lang w:val="en-GB"/>
                              </w:rPr>
                              <w:t>02</w:t>
                            </w:r>
                          </w:p>
                        </w:txbxContent>
                      </v:textbox>
                    </v:shape>
                    <v:shape id="مربع نص 18" o:spid="_x0000_s3618" type="#_x0000_t202" style="position:absolute;left:27637;top:11873;width:1522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" filled="f" stroked="f">
                      <v:textbox>
                        <w:txbxContent>
                          <w:p w14:paraId="2FAC5BA3" w14:textId="7CF91142" w:rsidR="00722CCE" w:rsidRDefault="00722CCE" w:rsidP="00722CCE">
                            <w:pPr>
                              <w:bidi w:val="0"/>
                              <w:jc w:val="center"/>
                              <w:rPr>
                                <w:rFonts w:ascii="Adobe Arabic" w:hAnsi="Adobe Arabic" w:cs="Adobe Arabic"/>
                                <w:b/>
                                <w:bCs/>
                                <w:color w:val="000000"/>
                                <w:kern w:val="24"/>
                                <w:sz w:val="40"/>
                                <w:szCs w:val="40"/>
                                <w:lang w:bidi="ar-SY"/>
                              </w:rPr>
                            </w:pPr>
                            <w:r w:rsidRPr="00722CCE">
                              <w:rPr>
                                <w:rFonts w:ascii="Adobe Arabic" w:hAnsi="Adobe Arabic" w:cs="Adobe Arabic"/>
                                <w:b/>
                                <w:bCs/>
                                <w:color w:val="000000"/>
                                <w:kern w:val="24"/>
                                <w:sz w:val="40"/>
                                <w:szCs w:val="40"/>
                                <w:rtl/>
                                <w:lang w:bidi="ar-SY"/>
                              </w:rPr>
                              <w:t>الكفاءات القيادية التكنولوجية</w:t>
                            </w:r>
                          </w:p>
                        </w:txbxContent>
                      </v:textbox>
                    </v:shape>
                  </v:group>
                  <v:group id="Group 1973968777" o:spid="_x0000_s3619" style="position:absolute;left:14118;width:42314;height:19032" coordorigin="14118" coordsize="42314,19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">
                    <v:group id="Group 1973968778" o:spid="_x0000_s3620" style="position:absolute;left:42859;width:13573;height:19032" coordorigin="42859" coordsize="13573,19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">
                      <v:shape id="Freeform: Shape 1973968779" o:spid="_x0000_s3621" style="position:absolute;left:44021;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168489" strokecolor="#168489" strokeweight="1pt">
                        <v:stroke joinstyle="miter"/>
                        <v:path arrowok="t" o:connecttype="custom" o:connectlocs="0,0;209580,0;228795,61848;612808,316183;996820,61848;1016035,0;1225615,0;1221807,24934;612808,520881;3808,24934;0,0" o:connectangles="0,0,0,0,0,0,0,0,0,0,0"/>
                      </v:shape>
                      <v:shape id="TextBox 6" o:spid="_x0000_s3622" type="#_x0000_t202" style="position:absolute;left:46884;width:7854;height:7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" filled="f" stroked="f">
                        <v:textbox style="mso-fit-shape-to-text:t">
                          <w:txbxContent>
                            <w:p w14:paraId="11A09488" w14:textId="77777777" w:rsidR="00722CCE" w:rsidRDefault="00722CCE" w:rsidP="00722CCE">
                              <w:pPr>
                                <w:bidi w:val="0"/>
                                <w:rPr>
                                  <w:rFonts w:ascii="Calibri" w:eastAsia="Calibri" w:hAnsi="Calibri" w:cs="Activist Light"/>
                                  <w:b/>
                                  <w:bCs/>
                                  <w:color w:val="168489"/>
                                  <w:kern w:val="24"/>
                                  <w:sz w:val="72"/>
                                  <w:szCs w:val="72"/>
                                  <w:lang w:val="en-GB"/>
                                </w:rPr>
                              </w:pPr>
                              <w:r>
                                <w:rPr>
                                  <w:rFonts w:ascii="Calibri" w:eastAsia="Calibri" w:hAnsi="Calibri" w:cs="Activist Light"/>
                                  <w:b/>
                                  <w:bCs/>
                                  <w:color w:val="168489"/>
                                  <w:kern w:val="24"/>
                                  <w:sz w:val="72"/>
                                  <w:szCs w:val="72"/>
                                  <w:lang w:val="en-GB"/>
                                </w:rPr>
                                <w:t>01</w:t>
                              </w:r>
                            </w:p>
                          </w:txbxContent>
                        </v:textbox>
                      </v:shape>
                      <v:shape id="مربع نص 18" o:spid="_x0000_s3623" type="#_x0000_t202" style="position:absolute;left:42859;top:11873;width:1357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" filled="f" stroked="f">
                        <v:textbox>
                          <w:txbxContent>
                            <w:p w14:paraId="2E276E6D" w14:textId="7A48C8EB" w:rsidR="00722CCE" w:rsidRDefault="00722CCE" w:rsidP="00722CCE">
                              <w:pPr>
                                <w:bidi w:val="0"/>
                                <w:jc w:val="center"/>
                                <w:rPr>
                                  <w:rFonts w:ascii="Adobe Arabic" w:hAnsi="Adobe Arabic" w:cs="Adobe Arabic"/>
                                  <w:b/>
                                  <w:bCs/>
                                  <w:color w:val="000000"/>
                                  <w:kern w:val="24"/>
                                  <w:sz w:val="40"/>
                                  <w:szCs w:val="40"/>
                                  <w:lang w:bidi="ar-SY"/>
                                </w:rPr>
                              </w:pPr>
                              <w:r w:rsidRPr="00722CCE">
                                <w:rPr>
                                  <w:rFonts w:ascii="Adobe Arabic" w:hAnsi="Adobe Arabic" w:cs="Adobe Arabic"/>
                                  <w:b/>
                                  <w:bCs/>
                                  <w:color w:val="000000"/>
                                  <w:kern w:val="24"/>
                                  <w:sz w:val="40"/>
                                  <w:szCs w:val="40"/>
                                  <w:rtl/>
                                  <w:lang w:bidi="ar-SY"/>
                                </w:rPr>
                                <w:t>الكفاءات القيادية الاستراتيجية</w:t>
                              </w:r>
                            </w:p>
                          </w:txbxContent>
                        </v:textbox>
                      </v:shape>
                    </v:group>
                    <v:group id="Group 1973968782" o:spid="_x0000_s3624" style="position:absolute;left:14118;width:13573;height:19032" coordorigin="14118" coordsize="13573,19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">
                      <v:shape id="Freeform: Shape 1973968783" o:spid="_x0000_s3625" style="position:absolute;left:15278;top:5188;width:12256;height:5209;visibility:visible;mso-wrap-style:square;v-text-anchor:middle" coordsize="2064132,877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" path="m,l352967,r32360,104246c491881,356168,741330,532933,1032066,532933v290736,,540186,-176765,646739,-428687l1711165,r352967,l2057718,42026c1960097,519091,1537990,877957,1032066,877957,526142,877957,104035,519091,6414,42026l,xe" fillcolor="#ffd366" strokecolor="#ffd366" strokeweight="1pt">
                        <v:stroke joinstyle="miter"/>
                        <v:path arrowok="t" o:connecttype="custom" o:connectlocs="0,0;209580,0;228795,61848;612808,316183;996820,61848;1016035,0;1225615,0;1221807,24934;612808,520881;3808,24934;0,0" o:connectangles="0,0,0,0,0,0,0,0,0,0,0"/>
                      </v:shape>
                      <v:shape id="TextBox 6" o:spid="_x0000_s3626" type="#_x0000_t202" style="position:absolute;left:18142;width:6464;height:73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" filled="f" stroked="f">
                        <v:textbox style="mso-fit-shape-to-text:t">
                          <w:txbxContent>
                            <w:p w14:paraId="336D1BEA" w14:textId="77777777" w:rsidR="00722CCE" w:rsidRDefault="00722CCE" w:rsidP="00722CCE">
                              <w:pPr>
                                <w:bidi w:val="0"/>
                                <w:rPr>
                                  <w:rFonts w:ascii="Calibri" w:eastAsia="Calibri" w:hAnsi="Calibri" w:cs="Activist Light"/>
                                  <w:b/>
                                  <w:bCs/>
                                  <w:color w:val="FFD366"/>
                                  <w:kern w:val="24"/>
                                  <w:sz w:val="72"/>
                                  <w:szCs w:val="72"/>
                                  <w:lang w:val="en-GB"/>
                                </w:rPr>
                              </w:pPr>
                              <w:r>
                                <w:rPr>
                                  <w:rFonts w:ascii="Calibri" w:eastAsia="Calibri" w:hAnsi="Calibri" w:cs="Activist Light"/>
                                  <w:b/>
                                  <w:bCs/>
                                  <w:color w:val="FFD366"/>
                                  <w:kern w:val="24"/>
                                  <w:sz w:val="72"/>
                                  <w:szCs w:val="72"/>
                                  <w:lang w:val="en-GB"/>
                                </w:rPr>
                                <w:t>03</w:t>
                              </w:r>
                            </w:p>
                          </w:txbxContent>
                        </v:textbox>
                      </v:shape>
                      <v:shape id="مربع نص 18" o:spid="_x0000_s3627" type="#_x0000_t202" style="position:absolute;left:14118;top:11873;width:1357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" filled="f" stroked="f">
                        <v:textbox>
                          <w:txbxContent>
                            <w:p w14:paraId="29695CD6" w14:textId="05E32401" w:rsidR="00722CCE" w:rsidRDefault="00722CCE" w:rsidP="00722CCE">
                              <w:pPr>
                                <w:bidi w:val="0"/>
                                <w:jc w:val="center"/>
                                <w:rPr>
                                  <w:rFonts w:ascii="Adobe Arabic" w:hAnsi="Adobe Arabic" w:cs="Adobe Arabic"/>
                                  <w:b/>
                                  <w:bCs/>
                                  <w:color w:val="000000"/>
                                  <w:kern w:val="24"/>
                                  <w:sz w:val="40"/>
                                  <w:szCs w:val="40"/>
                                  <w:lang w:bidi="ar-SY"/>
                                </w:rPr>
                              </w:pPr>
                              <w:r w:rsidRPr="00722CCE">
                                <w:rPr>
                                  <w:rFonts w:ascii="Adobe Arabic" w:hAnsi="Adobe Arabic" w:cs="Adobe Arabic"/>
                                  <w:b/>
                                  <w:bCs/>
                                  <w:color w:val="000000"/>
                                  <w:kern w:val="24"/>
                                  <w:sz w:val="40"/>
                                  <w:szCs w:val="40"/>
                                  <w:rtl/>
                                  <w:lang w:bidi="ar-SY"/>
                                </w:rPr>
                                <w:t>الكفاءات القيادية الإنسانية</w:t>
                              </w:r>
                            </w:p>
                          </w:txbxContent>
                        </v:textbox>
                      </v:shape>
                    </v:group>
                  </v:group>
                </v:group>
                <w10:anchorlock/>
              </v:group>
            </w:pict>
          </mc:Fallback>
        </mc:AlternateContent>
      </w:r>
    </w:p>
    <w:p w14:paraId="19DC4355" w14:textId="77D0720D" w:rsidR="00F621FA" w:rsidRPr="00E25A4E" w:rsidRDefault="00F621FA" w:rsidP="004F50BE">
      <w:pPr>
        <w:rPr>
          <w:b/>
          <w:bCs/>
          <w:rtl/>
        </w:rPr>
      </w:pPr>
      <w:r w:rsidRPr="002A078C">
        <w:rPr>
          <w:rFonts w:ascii="Sakkal Majalla" w:hAnsi="Sakkal Majalla"/>
          <w:noProof/>
          <w:sz w:val="34"/>
        </w:rPr>
        <mc:AlternateContent>
          <mc:Choice Requires="wpg">
            <w:drawing>
              <wp:inline distT="0" distB="0" distL="0" distR="0" wp14:anchorId="12B45656" wp14:editId="17AACD2C">
                <wp:extent cx="5731510" cy="891540"/>
                <wp:effectExtent l="0" t="0" r="2540" b="22860"/>
                <wp:docPr id="1608697295"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296" name="مجموعة 47"/>
                        <wpg:cNvGrpSpPr/>
                        <wpg:grpSpPr>
                          <a:xfrm>
                            <a:off x="0" y="0"/>
                            <a:ext cx="5731510" cy="895351"/>
                            <a:chOff x="0" y="0"/>
                            <a:chExt cx="5878196" cy="918845"/>
                          </a:xfrm>
                        </wpg:grpSpPr>
                        <wpg:grpSp>
                          <wpg:cNvPr id="1608697297" name="مجموعة 48"/>
                          <wpg:cNvGrpSpPr/>
                          <wpg:grpSpPr>
                            <a:xfrm>
                              <a:off x="0" y="0"/>
                              <a:ext cx="5878196" cy="918845"/>
                              <a:chOff x="0" y="0"/>
                              <a:chExt cx="6240348" cy="919070"/>
                            </a:xfrm>
                          </wpg:grpSpPr>
                          <wpg:grpSp>
                            <wpg:cNvPr id="1608697298" name="مجموعة 49"/>
                            <wpg:cNvGrpSpPr/>
                            <wpg:grpSpPr>
                              <a:xfrm>
                                <a:off x="0" y="169208"/>
                                <a:ext cx="5433072" cy="580613"/>
                                <a:chOff x="0" y="169208"/>
                                <a:chExt cx="5433072" cy="580613"/>
                              </a:xfrm>
                            </wpg:grpSpPr>
                            <wps:wsp>
                              <wps:cNvPr id="1608697299"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00"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01"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02" name="مربع نص 41"/>
                          <wps:cNvSpPr txBox="1"/>
                          <wps:spPr>
                            <a:xfrm>
                              <a:off x="204466" y="256739"/>
                              <a:ext cx="4615440" cy="389397"/>
                            </a:xfrm>
                            <a:prstGeom prst="rect">
                              <a:avLst/>
                            </a:prstGeom>
                            <a:noFill/>
                          </wps:spPr>
                          <wps:txbx>
                            <w:txbxContent>
                              <w:p w14:paraId="320FC0B0" w14:textId="43D9B47E"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الكفاءات القيادية الاستراتيجية:</w:t>
                                </w:r>
                              </w:p>
                            </w:txbxContent>
                          </wps:txbx>
                          <wps:bodyPr wrap="square" rtlCol="1">
                            <a:spAutoFit/>
                          </wps:bodyPr>
                        </wps:wsp>
                      </wpg:grpSp>
                      <pic:pic xmlns:pic="http://schemas.openxmlformats.org/drawingml/2006/picture">
                        <pic:nvPicPr>
                          <pic:cNvPr id="1608697303"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2B45656" id="_x0000_s3628"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">
                <v:group id="مجموعة 47" o:spid="_x0000_s3629"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">
                  <v:group id="مجموعة 48" o:spid="_x0000_s3630"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">
                    <v:group id="مجموعة 49" o:spid="_x0000_s3631"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">
                      <v:shape id="شكل حر 50" o:spid="_x0000_s3632"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33"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" fillcolor="#a5a5a5 [2092]" stroked="f" strokeweight="1pt">
                        <v:stroke joinstyle="miter"/>
                      </v:roundrect>
                    </v:group>
                    <v:oval id="شكل بيضاوي 52" o:spid="_x0000_s3634"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" filled="f" strokecolor="#168489" strokeweight="1pt">
                      <v:stroke joinstyle="miter"/>
                    </v:oval>
                  </v:group>
                  <v:shape id="مربع نص 41" o:spid="_x0000_s3635"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" filled="f" stroked="f">
                    <v:textbox style="mso-fit-shape-to-text:t">
                      <w:txbxContent>
                        <w:p w14:paraId="320FC0B0" w14:textId="43D9B47E"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الكفاءات القيادية الاستراتيجية:</w:t>
                          </w:r>
                        </w:p>
                      </w:txbxContent>
                    </v:textbox>
                  </v:shape>
                </v:group>
                <v:shape id="صورة 54" o:spid="_x0000_s3636"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">
                  <v:imagedata r:id="rId117" o:title=""/>
                </v:shape>
                <w10:anchorlock/>
              </v:group>
            </w:pict>
          </mc:Fallback>
        </mc:AlternateContent>
      </w:r>
    </w:p>
    <w:p w14:paraId="259B2438" w14:textId="77777777" w:rsidR="006B59BE" w:rsidRPr="00F05BBF" w:rsidRDefault="006B59BE" w:rsidP="004F50BE">
      <w:pPr>
        <w:rPr>
          <w:rtl/>
        </w:rPr>
      </w:pPr>
      <w:r w:rsidRPr="00F05BBF">
        <w:rPr>
          <w:rtl/>
        </w:rPr>
        <w:t>- القدرة على استشراف المستقبل وبناء السيناريوهات.</w:t>
      </w:r>
    </w:p>
    <w:p w14:paraId="4BC94931" w14:textId="77777777" w:rsidR="006B59BE" w:rsidRPr="00F05BBF" w:rsidRDefault="006B59BE" w:rsidP="004F50BE">
      <w:pPr>
        <w:rPr>
          <w:rtl/>
        </w:rPr>
      </w:pPr>
      <w:r w:rsidRPr="00F05BBF">
        <w:rPr>
          <w:rtl/>
        </w:rPr>
        <w:t>- مهارات التخطيط الاستراتيجي طويل المدى.</w:t>
      </w:r>
    </w:p>
    <w:p w14:paraId="0409B645" w14:textId="77777777" w:rsidR="006B59BE" w:rsidRPr="00F05BBF" w:rsidRDefault="006B59BE" w:rsidP="004F50BE">
      <w:pPr>
        <w:rPr>
          <w:rtl/>
        </w:rPr>
      </w:pPr>
      <w:r w:rsidRPr="00F05BBF">
        <w:rPr>
          <w:rtl/>
        </w:rPr>
        <w:t>- القدرة على ترجمة الرؤية إلى خطط تنفيذية.</w:t>
      </w:r>
    </w:p>
    <w:p w14:paraId="03A223E7" w14:textId="77777777" w:rsidR="006B59BE" w:rsidRDefault="006B59BE" w:rsidP="004F50BE">
      <w:pPr>
        <w:rPr>
          <w:rtl/>
        </w:rPr>
      </w:pPr>
      <w:r w:rsidRPr="00F05BBF">
        <w:rPr>
          <w:rtl/>
        </w:rPr>
        <w:t>- المرونة في التكيّف مع المتغيّرات والأزمات.</w:t>
      </w:r>
    </w:p>
    <w:p w14:paraId="73C185FB" w14:textId="380EE9BE" w:rsidR="00F621FA" w:rsidRPr="00F05BBF" w:rsidRDefault="00F621FA" w:rsidP="004F50BE">
      <w:pPr>
        <w:rPr>
          <w:rtl/>
        </w:rPr>
      </w:pPr>
      <w:r w:rsidRPr="002A078C">
        <w:rPr>
          <w:rFonts w:ascii="Sakkal Majalla" w:hAnsi="Sakkal Majalla"/>
          <w:noProof/>
          <w:sz w:val="34"/>
        </w:rPr>
        <mc:AlternateContent>
          <mc:Choice Requires="wpg">
            <w:drawing>
              <wp:inline distT="0" distB="0" distL="0" distR="0" wp14:anchorId="2F29FE75" wp14:editId="5C523D11">
                <wp:extent cx="5731510" cy="891540"/>
                <wp:effectExtent l="0" t="0" r="2540" b="22860"/>
                <wp:docPr id="1608697304"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05" name="مجموعة 47"/>
                        <wpg:cNvGrpSpPr/>
                        <wpg:grpSpPr>
                          <a:xfrm>
                            <a:off x="0" y="0"/>
                            <a:ext cx="5731510" cy="895351"/>
                            <a:chOff x="0" y="0"/>
                            <a:chExt cx="5878196" cy="918845"/>
                          </a:xfrm>
                        </wpg:grpSpPr>
                        <wpg:grpSp>
                          <wpg:cNvPr id="1608697306" name="مجموعة 48"/>
                          <wpg:cNvGrpSpPr/>
                          <wpg:grpSpPr>
                            <a:xfrm>
                              <a:off x="0" y="0"/>
                              <a:ext cx="5878196" cy="918845"/>
                              <a:chOff x="0" y="0"/>
                              <a:chExt cx="6240348" cy="919070"/>
                            </a:xfrm>
                          </wpg:grpSpPr>
                          <wpg:grpSp>
                            <wpg:cNvPr id="1608697307" name="مجموعة 49"/>
                            <wpg:cNvGrpSpPr/>
                            <wpg:grpSpPr>
                              <a:xfrm>
                                <a:off x="0" y="169208"/>
                                <a:ext cx="5433072" cy="580613"/>
                                <a:chOff x="0" y="169208"/>
                                <a:chExt cx="5433072" cy="580613"/>
                              </a:xfrm>
                            </wpg:grpSpPr>
                            <wps:wsp>
                              <wps:cNvPr id="1608697308"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09"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10"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11" name="مربع نص 41"/>
                          <wps:cNvSpPr txBox="1"/>
                          <wps:spPr>
                            <a:xfrm>
                              <a:off x="204466" y="256739"/>
                              <a:ext cx="4615440" cy="389397"/>
                            </a:xfrm>
                            <a:prstGeom prst="rect">
                              <a:avLst/>
                            </a:prstGeom>
                            <a:noFill/>
                          </wps:spPr>
                          <wps:txbx>
                            <w:txbxContent>
                              <w:p w14:paraId="623DD429" w14:textId="4355EAB2"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الكفاءات القيادية التكنولوجية:</w:t>
                                </w:r>
                              </w:p>
                            </w:txbxContent>
                          </wps:txbx>
                          <wps:bodyPr wrap="square" rtlCol="1">
                            <a:spAutoFit/>
                          </wps:bodyPr>
                        </wps:wsp>
                      </wpg:grpSp>
                      <pic:pic xmlns:pic="http://schemas.openxmlformats.org/drawingml/2006/picture">
                        <pic:nvPicPr>
                          <pic:cNvPr id="1608697312"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2F29FE75" id="_x0000_s3637"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ufKX9yBwAA/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3638"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">
                  <v:group id="مجموعة 48" o:spid="_x0000_s3639"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">
                    <v:group id="مجموعة 49" o:spid="_x0000_s3640"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">
                      <v:shape id="شكل حر 50" o:spid="_x0000_s3641"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42"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" fillcolor="#a5a5a5 [2092]" stroked="f" strokeweight="1pt">
                        <v:stroke joinstyle="miter"/>
                      </v:roundrect>
                    </v:group>
                    <v:oval id="شكل بيضاوي 52" o:spid="_x0000_s3643"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" filled="f" strokecolor="#168489" strokeweight="1pt">
                      <v:stroke joinstyle="miter"/>
                    </v:oval>
                  </v:group>
                  <v:shape id="مربع نص 41" o:spid="_x0000_s3644"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" filled="f" stroked="f">
                    <v:textbox style="mso-fit-shape-to-text:t">
                      <w:txbxContent>
                        <w:p w14:paraId="623DD429" w14:textId="4355EAB2"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الكفاءات القيادية التكنولوجية:</w:t>
                          </w:r>
                        </w:p>
                      </w:txbxContent>
                    </v:textbox>
                  </v:shape>
                </v:group>
                <v:shape id="صورة 54" o:spid="_x0000_s3645"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">
                  <v:imagedata r:id="rId117" o:title=""/>
                </v:shape>
                <w10:anchorlock/>
              </v:group>
            </w:pict>
          </mc:Fallback>
        </mc:AlternateContent>
      </w:r>
    </w:p>
    <w:p w14:paraId="29BC5BCB" w14:textId="77777777" w:rsidR="006B59BE" w:rsidRPr="00F05BBF" w:rsidRDefault="006B59BE" w:rsidP="004F50BE">
      <w:pPr>
        <w:rPr>
          <w:rtl/>
        </w:rPr>
      </w:pPr>
      <w:r w:rsidRPr="00F05BBF">
        <w:rPr>
          <w:rtl/>
        </w:rPr>
        <w:t>- فهم إمكانيات وحدود التقنيات الناشئة.</w:t>
      </w:r>
    </w:p>
    <w:p w14:paraId="3A1A31D2" w14:textId="77777777" w:rsidR="006B59BE" w:rsidRPr="00F05BBF" w:rsidRDefault="006B59BE" w:rsidP="004F50BE">
      <w:pPr>
        <w:rPr>
          <w:rtl/>
        </w:rPr>
      </w:pPr>
      <w:r w:rsidRPr="00F05BBF">
        <w:rPr>
          <w:rtl/>
        </w:rPr>
        <w:t>- القدرة على تقييم الفرص التي تتيحها التكنولوجيا الجديدة.</w:t>
      </w:r>
    </w:p>
    <w:p w14:paraId="19F60C2D" w14:textId="77777777" w:rsidR="006B59BE" w:rsidRPr="00F05BBF" w:rsidRDefault="006B59BE" w:rsidP="004F50BE">
      <w:pPr>
        <w:rPr>
          <w:rtl/>
        </w:rPr>
      </w:pPr>
      <w:r>
        <w:rPr>
          <w:rtl/>
        </w:rPr>
        <w:t xml:space="preserve">- إلمام بتطبيقات </w:t>
      </w:r>
      <w:hyperlink r:id="rId671">
        <w:r>
          <w:rPr>
            <w:rStyle w:val="Hyperlink"/>
            <w:rtl/>
          </w:rPr>
          <w:t>الذكاء الاصطناعي</w:t>
        </w:r>
      </w:hyperlink>
      <w:r>
        <w:rPr>
          <w:rtl/>
        </w:rPr>
        <w:t xml:space="preserve"> في مجال العمل.</w:t>
      </w:r>
    </w:p>
    <w:p w14:paraId="0F3DC762" w14:textId="77777777" w:rsidR="006B59BE" w:rsidRDefault="006B59BE" w:rsidP="004F50BE">
      <w:pPr>
        <w:rPr>
          <w:rtl/>
        </w:rPr>
      </w:pPr>
      <w:r w:rsidRPr="00F05BBF">
        <w:rPr>
          <w:rtl/>
        </w:rPr>
        <w:lastRenderedPageBreak/>
        <w:t>- مهارات إدارة التحوّل الرقمي.</w:t>
      </w:r>
    </w:p>
    <w:p w14:paraId="718F252A" w14:textId="5EA8CAEB" w:rsidR="00F621FA" w:rsidRPr="00F05BBF" w:rsidRDefault="00F621FA" w:rsidP="004F50BE">
      <w:pPr>
        <w:rPr>
          <w:rtl/>
        </w:rPr>
      </w:pPr>
      <w:r w:rsidRPr="002A078C">
        <w:rPr>
          <w:rFonts w:ascii="Sakkal Majalla" w:hAnsi="Sakkal Majalla"/>
          <w:noProof/>
          <w:sz w:val="34"/>
        </w:rPr>
        <mc:AlternateContent>
          <mc:Choice Requires="wpg">
            <w:drawing>
              <wp:inline distT="0" distB="0" distL="0" distR="0" wp14:anchorId="0C7D9070" wp14:editId="4CEEA6F0">
                <wp:extent cx="5731510" cy="891540"/>
                <wp:effectExtent l="0" t="0" r="2540" b="22860"/>
                <wp:docPr id="1608697313"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14" name="مجموعة 47"/>
                        <wpg:cNvGrpSpPr/>
                        <wpg:grpSpPr>
                          <a:xfrm>
                            <a:off x="0" y="0"/>
                            <a:ext cx="5731510" cy="895351"/>
                            <a:chOff x="0" y="0"/>
                            <a:chExt cx="5878196" cy="918845"/>
                          </a:xfrm>
                        </wpg:grpSpPr>
                        <wpg:grpSp>
                          <wpg:cNvPr id="1608697315" name="مجموعة 48"/>
                          <wpg:cNvGrpSpPr/>
                          <wpg:grpSpPr>
                            <a:xfrm>
                              <a:off x="0" y="0"/>
                              <a:ext cx="5878196" cy="918845"/>
                              <a:chOff x="0" y="0"/>
                              <a:chExt cx="6240348" cy="919070"/>
                            </a:xfrm>
                          </wpg:grpSpPr>
                          <wpg:grpSp>
                            <wpg:cNvPr id="1608697316" name="مجموعة 49"/>
                            <wpg:cNvGrpSpPr/>
                            <wpg:grpSpPr>
                              <a:xfrm>
                                <a:off x="0" y="169208"/>
                                <a:ext cx="5433072" cy="580613"/>
                                <a:chOff x="0" y="169208"/>
                                <a:chExt cx="5433072" cy="580613"/>
                              </a:xfrm>
                            </wpg:grpSpPr>
                            <wps:wsp>
                              <wps:cNvPr id="1608697317"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18"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19"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20" name="مربع نص 41"/>
                          <wps:cNvSpPr txBox="1"/>
                          <wps:spPr>
                            <a:xfrm>
                              <a:off x="204466" y="256739"/>
                              <a:ext cx="4615440" cy="389397"/>
                            </a:xfrm>
                            <a:prstGeom prst="rect">
                              <a:avLst/>
                            </a:prstGeom>
                            <a:noFill/>
                          </wps:spPr>
                          <wps:txbx>
                            <w:txbxContent>
                              <w:p w14:paraId="1B919FEA" w14:textId="256BCFA5"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الكفاءات القيادية الإنسانية:</w:t>
                                </w:r>
                              </w:p>
                            </w:txbxContent>
                          </wps:txbx>
                          <wps:bodyPr wrap="square" rtlCol="1">
                            <a:spAutoFit/>
                          </wps:bodyPr>
                        </wps:wsp>
                      </wpg:grpSp>
                      <pic:pic xmlns:pic="http://schemas.openxmlformats.org/drawingml/2006/picture">
                        <pic:nvPicPr>
                          <pic:cNvPr id="1608697321"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0C7D9070" id="_x0000_s3646"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o8LmByBwAA/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3647"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">
                  <v:group id="مجموعة 48" o:spid="_x0000_s3648"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">
                    <v:group id="مجموعة 49" o:spid="_x0000_s3649"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">
                      <v:shape id="شكل حر 50" o:spid="_x0000_s3650"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51"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" fillcolor="#a5a5a5 [2092]" stroked="f" strokeweight="1pt">
                        <v:stroke joinstyle="miter"/>
                      </v:roundrect>
                    </v:group>
                    <v:oval id="شكل بيضاوي 52" o:spid="_x0000_s3652"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" filled="f" strokecolor="#168489" strokeweight="1pt">
                      <v:stroke joinstyle="miter"/>
                    </v:oval>
                  </v:group>
                  <v:shape id="مربع نص 41" o:spid="_x0000_s3653"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" filled="f" stroked="f">
                    <v:textbox style="mso-fit-shape-to-text:t">
                      <w:txbxContent>
                        <w:p w14:paraId="1B919FEA" w14:textId="256BCFA5"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الكفاءات القيادية الإنسانية:</w:t>
                          </w:r>
                        </w:p>
                      </w:txbxContent>
                    </v:textbox>
                  </v:shape>
                </v:group>
                <v:shape id="صورة 54" o:spid="_x0000_s3654"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">
                  <v:imagedata r:id="rId117" o:title=""/>
                </v:shape>
                <w10:anchorlock/>
              </v:group>
            </w:pict>
          </mc:Fallback>
        </mc:AlternateContent>
      </w:r>
    </w:p>
    <w:p w14:paraId="12155BF3" w14:textId="77777777" w:rsidR="006B59BE" w:rsidRPr="00F05BBF" w:rsidRDefault="006B59BE" w:rsidP="004F50BE">
      <w:pPr>
        <w:rPr>
          <w:rtl/>
        </w:rPr>
      </w:pPr>
      <w:r w:rsidRPr="00F05BBF">
        <w:rPr>
          <w:rtl/>
        </w:rPr>
        <w:t>- مهارات التأثير والإقناع.</w:t>
      </w:r>
    </w:p>
    <w:p w14:paraId="58752748" w14:textId="77777777" w:rsidR="006B59BE" w:rsidRPr="00F05BBF" w:rsidRDefault="006B59BE" w:rsidP="004F50BE">
      <w:pPr>
        <w:rPr>
          <w:rtl/>
        </w:rPr>
      </w:pPr>
      <w:r w:rsidRPr="00F05BBF">
        <w:rPr>
          <w:rtl/>
        </w:rPr>
        <w:t>- القدرة على بناء وتحفيز فرق عالية الأداء.</w:t>
      </w:r>
    </w:p>
    <w:p w14:paraId="2170E33A" w14:textId="77777777" w:rsidR="006B59BE" w:rsidRPr="00F05BBF" w:rsidRDefault="006B59BE" w:rsidP="004F50BE">
      <w:pPr>
        <w:rPr>
          <w:rtl/>
        </w:rPr>
      </w:pPr>
      <w:r w:rsidRPr="00F05BBF">
        <w:rPr>
          <w:rtl/>
        </w:rPr>
        <w:t>- الذكاء العاطفي وإدارة العلاقات.</w:t>
      </w:r>
    </w:p>
    <w:p w14:paraId="02C9FB65" w14:textId="77777777" w:rsidR="006B59BE" w:rsidRDefault="006B59BE" w:rsidP="004F50BE">
      <w:pPr>
        <w:rPr>
          <w:rtl/>
        </w:rPr>
      </w:pPr>
      <w:r w:rsidRPr="00F05BBF">
        <w:rPr>
          <w:rtl/>
        </w:rPr>
        <w:t>- القدرة على قيادة التغيير وإلهام الآخرين.</w:t>
      </w:r>
    </w:p>
    <w:p w14:paraId="2D1A1D14" w14:textId="43283401" w:rsidR="00F621FA" w:rsidRPr="00F05BBF" w:rsidRDefault="00F621FA" w:rsidP="004F50BE">
      <w:pPr>
        <w:rPr>
          <w:rtl/>
        </w:rPr>
      </w:pPr>
      <w:r w:rsidRPr="002A078C">
        <w:rPr>
          <w:rFonts w:ascii="Sakkal Majalla" w:hAnsi="Sakkal Majalla"/>
          <w:noProof/>
          <w:sz w:val="34"/>
        </w:rPr>
        <mc:AlternateContent>
          <mc:Choice Requires="wpg">
            <w:drawing>
              <wp:inline distT="0" distB="0" distL="0" distR="0" wp14:anchorId="785FCFE5" wp14:editId="25829879">
                <wp:extent cx="5731510" cy="891540"/>
                <wp:effectExtent l="0" t="0" r="2540" b="22860"/>
                <wp:docPr id="1608697322"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23" name="مجموعة 47"/>
                        <wpg:cNvGrpSpPr/>
                        <wpg:grpSpPr>
                          <a:xfrm>
                            <a:off x="0" y="0"/>
                            <a:ext cx="5731510" cy="895351"/>
                            <a:chOff x="0" y="0"/>
                            <a:chExt cx="5878196" cy="918845"/>
                          </a:xfrm>
                        </wpg:grpSpPr>
                        <wpg:grpSp>
                          <wpg:cNvPr id="1608697324" name="مجموعة 48"/>
                          <wpg:cNvGrpSpPr/>
                          <wpg:grpSpPr>
                            <a:xfrm>
                              <a:off x="0" y="0"/>
                              <a:ext cx="5878196" cy="918845"/>
                              <a:chOff x="0" y="0"/>
                              <a:chExt cx="6240348" cy="919070"/>
                            </a:xfrm>
                          </wpg:grpSpPr>
                          <wpg:grpSp>
                            <wpg:cNvPr id="1608697325" name="مجموعة 49"/>
                            <wpg:cNvGrpSpPr/>
                            <wpg:grpSpPr>
                              <a:xfrm>
                                <a:off x="0" y="169208"/>
                                <a:ext cx="5433072" cy="580613"/>
                                <a:chOff x="0" y="169208"/>
                                <a:chExt cx="5433072" cy="580613"/>
                              </a:xfrm>
                            </wpg:grpSpPr>
                            <wps:wsp>
                              <wps:cNvPr id="1608697326"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27"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28"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29" name="مربع نص 41"/>
                          <wps:cNvSpPr txBox="1"/>
                          <wps:spPr>
                            <a:xfrm>
                              <a:off x="204466" y="256739"/>
                              <a:ext cx="4615440" cy="389397"/>
                            </a:xfrm>
                            <a:prstGeom prst="rect">
                              <a:avLst/>
                            </a:prstGeom>
                            <a:noFill/>
                          </wps:spPr>
                          <wps:txbx>
                            <w:txbxContent>
                              <w:p w14:paraId="5DDA5105" w14:textId="134D266A"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ثقافة التعلّم والتطوير:</w:t>
                                </w:r>
                              </w:p>
                            </w:txbxContent>
                          </wps:txbx>
                          <wps:bodyPr wrap="square" rtlCol="1">
                            <a:spAutoFit/>
                          </wps:bodyPr>
                        </wps:wsp>
                      </wpg:grpSp>
                      <pic:pic xmlns:pic="http://schemas.openxmlformats.org/drawingml/2006/picture">
                        <pic:nvPicPr>
                          <pic:cNvPr id="1608697330"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785FCFE5" id="_x0000_s365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">
                <v:group id="مجموعة 47" o:spid="_x0000_s365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">
                  <v:group id="مجموعة 48" o:spid="_x0000_s365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">
                    <v:group id="مجموعة 49" o:spid="_x0000_s365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">
                      <v:shape id="شكل حر 50" o:spid="_x0000_s365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66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" fillcolor="#a5a5a5 [2092]" stroked="f" strokeweight="1pt">
                        <v:stroke joinstyle="miter"/>
                      </v:roundrect>
                    </v:group>
                    <v:oval id="شكل بيضاوي 52" o:spid="_x0000_s366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" filled="f" strokecolor="#168489" strokeweight="1pt">
                      <v:stroke joinstyle="miter"/>
                    </v:oval>
                  </v:group>
                  <v:shape id="مربع نص 41" o:spid="_x0000_s366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" filled="f" stroked="f">
                    <v:textbox style="mso-fit-shape-to-text:t">
                      <w:txbxContent>
                        <w:p w14:paraId="5DDA5105" w14:textId="134D266A"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ثقافة التعلّم والتطوير:</w:t>
                          </w:r>
                        </w:p>
                      </w:txbxContent>
                    </v:textbox>
                  </v:shape>
                </v:group>
                <v:shape id="صورة 54" o:spid="_x0000_s366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">
                  <v:imagedata r:id="rId117" o:title=""/>
                </v:shape>
                <w10:anchorlock/>
              </v:group>
            </w:pict>
          </mc:Fallback>
        </mc:AlternateContent>
      </w:r>
    </w:p>
    <w:p w14:paraId="29C21555" w14:textId="77777777" w:rsidR="006B59BE" w:rsidRPr="00F05BBF" w:rsidRDefault="006B59BE" w:rsidP="004F50BE">
      <w:pPr>
        <w:rPr>
          <w:rtl/>
        </w:rPr>
      </w:pPr>
      <w:r w:rsidRPr="00F05BBF">
        <w:rPr>
          <w:rtl/>
        </w:rPr>
        <w:t>- الانفتاح على الأفكار الجديدة.</w:t>
      </w:r>
    </w:p>
    <w:p w14:paraId="15B92284" w14:textId="77777777" w:rsidR="006B59BE" w:rsidRPr="00F05BBF" w:rsidRDefault="006B59BE" w:rsidP="004F50BE">
      <w:pPr>
        <w:rPr>
          <w:rtl/>
        </w:rPr>
      </w:pPr>
      <w:r w:rsidRPr="00F05BBF">
        <w:rPr>
          <w:rtl/>
        </w:rPr>
        <w:t>- ممارسات التعلّم المستمر.</w:t>
      </w:r>
    </w:p>
    <w:p w14:paraId="7A6DE41D" w14:textId="77777777" w:rsidR="006B59BE" w:rsidRPr="00F05BBF" w:rsidRDefault="006B59BE" w:rsidP="004F50BE">
      <w:pPr>
        <w:rPr>
          <w:rtl/>
        </w:rPr>
      </w:pPr>
      <w:r w:rsidRPr="00F05BBF">
        <w:rPr>
          <w:rtl/>
        </w:rPr>
        <w:t>- القدرة على التعلّم من التجارب والأخطاء.</w:t>
      </w:r>
    </w:p>
    <w:p w14:paraId="64D51548" w14:textId="77777777" w:rsidR="006B59BE" w:rsidRPr="00F05BBF" w:rsidRDefault="006B59BE" w:rsidP="004F50BE">
      <w:pPr>
        <w:rPr>
          <w:rtl/>
        </w:rPr>
      </w:pPr>
      <w:r w:rsidRPr="00F05BBF">
        <w:rPr>
          <w:rtl/>
        </w:rPr>
        <w:t>- تشجيع ثقافة الابتكار والإبداع.</w:t>
      </w:r>
    </w:p>
    <w:p w14:paraId="5D9E68F6" w14:textId="77777777" w:rsidR="006B59BE" w:rsidRPr="00F05BBF" w:rsidRDefault="006B59BE" w:rsidP="004F50BE">
      <w:pPr>
        <w:rPr>
          <w:rtl/>
        </w:rPr>
      </w:pPr>
      <w:r>
        <w:rPr>
          <w:rtl/>
        </w:rPr>
        <w:t xml:space="preserve">وفقاً لدراسة أجرتها شركة ماكينزي في عام 2023، فإن 75% من القادة التنفيذيين يشعرون أنهم غير مستعدّين بشكل كافٍ للتحديات المستقبلية، خاصّة في مجالات </w:t>
      </w:r>
      <w:hyperlink r:id="rId672">
        <w:r>
          <w:rPr>
            <w:rStyle w:val="Hyperlink"/>
            <w:rtl/>
          </w:rPr>
          <w:t>الذكاء الاصطناعي</w:t>
        </w:r>
      </w:hyperlink>
      <w:r>
        <w:rPr>
          <w:rtl/>
        </w:rPr>
        <w:t xml:space="preserve"> والتحوّل الرقمي وإدارة المخاطر الناشئة.</w:t>
      </w:r>
    </w:p>
    <w:p w14:paraId="212D7E3C" w14:textId="77777777" w:rsidR="006B59BE" w:rsidRPr="004A64BB" w:rsidRDefault="006B59BE" w:rsidP="004A64BB">
      <w:pPr>
        <w:pStyle w:val="ad"/>
        <w:rPr>
          <w:b w:val="0"/>
          <w:bCs/>
          <w:color w:val="168489"/>
          <w:rtl/>
        </w:rPr>
      </w:pPr>
      <w:r w:rsidRPr="004A64BB">
        <w:rPr>
          <w:b w:val="0"/>
          <w:bCs/>
          <w:color w:val="168489"/>
          <w:rtl/>
        </w:rPr>
        <w:t>أداة التقييم الذاتي: مؤشّر الجاهزية القيادية المستقبلية</w:t>
      </w:r>
    </w:p>
    <w:p w14:paraId="6950879B" w14:textId="16652532" w:rsidR="006B59BE" w:rsidRPr="00F05BBF" w:rsidRDefault="00722CCE" w:rsidP="004F50BE">
      <w:pPr>
        <w:rPr>
          <w:rtl/>
        </w:rPr>
      </w:pPr>
      <w:r>
        <w:rPr>
          <w:noProof/>
        </w:rPr>
        <w:drawing>
          <wp:anchor distT="0" distB="0" distL="114300" distR="114300" simplePos="0" relativeHeight="252980224" behindDoc="0" locked="0" layoutInCell="1" allowOverlap="1" wp14:anchorId="5A2A5B16" wp14:editId="41509A40">
            <wp:simplePos x="0" y="0"/>
            <wp:positionH relativeFrom="margin">
              <wp:align>left</wp:align>
            </wp:positionH>
            <wp:positionV relativeFrom="paragraph">
              <wp:posOffset>659027</wp:posOffset>
            </wp:positionV>
            <wp:extent cx="1223010" cy="1223010"/>
            <wp:effectExtent l="0" t="0" r="0" b="0"/>
            <wp:wrapSquare wrapText="bothSides"/>
            <wp:docPr id="1973968786" name="Picture 1973968786" descr="Assess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Assessment "/>
                    <pic:cNvPicPr>
                      <a:picLocks noChangeAspect="1" noChangeArrowheads="1"/>
                    </pic:cNvPicPr>
                  </pic:nvPicPr>
                  <pic:blipFill>
                    <a:blip r:embed="rId673">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05BBF">
        <w:rPr>
          <w:rtl/>
        </w:rPr>
        <w:t>لتقييم جاهزيتك القيادية، قيّم نفسك على مقياس من 1 إلى 5 (1= ضعيف جداً، 5= متميّز) في المجالات التالية:</w:t>
      </w:r>
      <w:r w:rsidRPr="00722CCE">
        <w:t xml:space="preserve"> </w:t>
      </w:r>
    </w:p>
    <w:p w14:paraId="516F2DE8" w14:textId="77777777" w:rsidR="006B59BE" w:rsidRPr="00F05BBF" w:rsidRDefault="006B59BE" w:rsidP="004F50BE">
      <w:pPr>
        <w:rPr>
          <w:rtl/>
        </w:rPr>
      </w:pPr>
      <w:r w:rsidRPr="00F05BBF">
        <w:rPr>
          <w:rtl/>
        </w:rPr>
        <w:t>1. قدرتي على توقّع التغييرات المستقبلية في مجال عملي.</w:t>
      </w:r>
    </w:p>
    <w:p w14:paraId="31410D00" w14:textId="77777777" w:rsidR="006B59BE" w:rsidRPr="00F05BBF" w:rsidRDefault="006B59BE" w:rsidP="004F50BE">
      <w:pPr>
        <w:rPr>
          <w:rtl/>
        </w:rPr>
      </w:pPr>
      <w:r w:rsidRPr="00F05BBF">
        <w:rPr>
          <w:rtl/>
        </w:rPr>
        <w:t>2. مهارتي في بناء سيناريوهات مستقبلية متعدّدة.</w:t>
      </w:r>
    </w:p>
    <w:p w14:paraId="279C8C2C" w14:textId="77777777" w:rsidR="006B59BE" w:rsidRPr="00F05BBF" w:rsidRDefault="006B59BE" w:rsidP="004F50BE">
      <w:pPr>
        <w:rPr>
          <w:rtl/>
        </w:rPr>
      </w:pPr>
      <w:r>
        <w:rPr>
          <w:rtl/>
        </w:rPr>
        <w:t xml:space="preserve">3. معرفتي بتطبيقات </w:t>
      </w:r>
      <w:hyperlink r:id="rId674">
        <w:r>
          <w:rPr>
            <w:rStyle w:val="Hyperlink"/>
            <w:rtl/>
          </w:rPr>
          <w:t>الذكاء الاصطناعي</w:t>
        </w:r>
      </w:hyperlink>
      <w:r>
        <w:rPr>
          <w:rtl/>
        </w:rPr>
        <w:t xml:space="preserve"> في مجال عملي.</w:t>
      </w:r>
    </w:p>
    <w:p w14:paraId="3BBA3F4A" w14:textId="77777777" w:rsidR="006B59BE" w:rsidRPr="00F05BBF" w:rsidRDefault="006B59BE" w:rsidP="004F50BE">
      <w:pPr>
        <w:rPr>
          <w:rtl/>
        </w:rPr>
      </w:pPr>
      <w:r w:rsidRPr="00F05BBF">
        <w:rPr>
          <w:rtl/>
        </w:rPr>
        <w:t>4. قدرتي على قيادة مبادرات التغيير في مؤسّستي.</w:t>
      </w:r>
    </w:p>
    <w:p w14:paraId="731AC269" w14:textId="09C478A9" w:rsidR="006B59BE" w:rsidRPr="00F05BBF" w:rsidRDefault="00722CCE" w:rsidP="004F50BE">
      <w:pPr>
        <w:rPr>
          <w:rtl/>
        </w:rPr>
      </w:pPr>
      <w:r>
        <w:rPr>
          <w:noProof/>
        </w:rPr>
        <w:lastRenderedPageBreak/>
        <w:drawing>
          <wp:anchor distT="0" distB="0" distL="114300" distR="114300" simplePos="0" relativeHeight="252981248" behindDoc="0" locked="0" layoutInCell="1" allowOverlap="1" wp14:anchorId="3EF1A982" wp14:editId="5155A251">
            <wp:simplePos x="0" y="0"/>
            <wp:positionH relativeFrom="margin">
              <wp:align>left</wp:align>
            </wp:positionH>
            <wp:positionV relativeFrom="paragraph">
              <wp:posOffset>53060</wp:posOffset>
            </wp:positionV>
            <wp:extent cx="1223010" cy="1223010"/>
            <wp:effectExtent l="0" t="0" r="0" b="0"/>
            <wp:wrapSquare wrapText="bothSides"/>
            <wp:docPr id="1973968787" name="Picture 1973968787" descr="Quality contro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Quality control "/>
                    <pic:cNvPicPr>
                      <a:picLocks noChangeAspect="1" noChangeArrowheads="1"/>
                    </pic:cNvPicPr>
                  </pic:nvPicPr>
                  <pic:blipFill>
                    <a:blip r:embed="rId675">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F05BBF">
        <w:rPr>
          <w:rtl/>
        </w:rPr>
        <w:t>5. مهارتي في بناء وتحفيز فرق العمل المتنوّعة.</w:t>
      </w:r>
    </w:p>
    <w:p w14:paraId="64A12FC0" w14:textId="37E6E7FE" w:rsidR="006B59BE" w:rsidRPr="00F05BBF" w:rsidRDefault="006B59BE" w:rsidP="004F50BE">
      <w:pPr>
        <w:rPr>
          <w:rtl/>
        </w:rPr>
      </w:pPr>
      <w:r w:rsidRPr="00F05BBF">
        <w:rPr>
          <w:rtl/>
        </w:rPr>
        <w:t>6. ممارستي للتعلّم المستمر وتطوير مهاراتي القيادية.</w:t>
      </w:r>
    </w:p>
    <w:p w14:paraId="16B1D176" w14:textId="64EDB88C" w:rsidR="006B59BE" w:rsidRPr="00F05BBF" w:rsidRDefault="006B59BE" w:rsidP="004F50BE">
      <w:pPr>
        <w:rPr>
          <w:rtl/>
        </w:rPr>
      </w:pPr>
      <w:r w:rsidRPr="00F05BBF">
        <w:rPr>
          <w:rtl/>
        </w:rPr>
        <w:t>7. مرونتي في التكيّف مع المتغيّرات والأزمات.</w:t>
      </w:r>
    </w:p>
    <w:p w14:paraId="3EBD673F" w14:textId="79C15AC7" w:rsidR="006B59BE" w:rsidRPr="00F05BBF" w:rsidRDefault="006B59BE" w:rsidP="004F50BE">
      <w:pPr>
        <w:rPr>
          <w:rtl/>
        </w:rPr>
      </w:pPr>
      <w:r w:rsidRPr="00F05BBF">
        <w:rPr>
          <w:rtl/>
        </w:rPr>
        <w:t>8. قدرتي على اتّخاذ قرارات استراتيجية في ظلّ عدم اليقين.</w:t>
      </w:r>
      <w:r w:rsidR="00722CCE" w:rsidRPr="00722CCE">
        <w:t xml:space="preserve"> </w:t>
      </w:r>
    </w:p>
    <w:p w14:paraId="032EAB64" w14:textId="77777777" w:rsidR="006B59BE" w:rsidRPr="00F05BBF" w:rsidRDefault="006B59BE" w:rsidP="004F50BE">
      <w:pPr>
        <w:rPr>
          <w:rtl/>
        </w:rPr>
      </w:pPr>
      <w:r w:rsidRPr="00F05BBF">
        <w:rPr>
          <w:rtl/>
        </w:rPr>
        <w:t>9. مهارتي في التواصل وإقناع الآخرين بالرؤية المستقبلية.</w:t>
      </w:r>
    </w:p>
    <w:p w14:paraId="3071C417" w14:textId="77777777" w:rsidR="006B59BE" w:rsidRPr="00F05BBF" w:rsidRDefault="006B59BE" w:rsidP="004F50BE">
      <w:pPr>
        <w:rPr>
          <w:rtl/>
        </w:rPr>
      </w:pPr>
      <w:r w:rsidRPr="00F05BBF">
        <w:rPr>
          <w:rtl/>
        </w:rPr>
        <w:t>10. قدرتي على ترجمة الاستراتيجيات إلى خطط تنفيذية.</w:t>
      </w:r>
    </w:p>
    <w:p w14:paraId="177C7902" w14:textId="46A24BCF" w:rsidR="006B59BE" w:rsidRPr="004A64BB" w:rsidRDefault="00722CCE" w:rsidP="004A64BB">
      <w:pPr>
        <w:pStyle w:val="ad"/>
        <w:rPr>
          <w:b w:val="0"/>
          <w:bCs/>
          <w:color w:val="168489"/>
          <w:rtl/>
        </w:rPr>
      </w:pPr>
      <w:r>
        <w:rPr>
          <w:noProof/>
        </w:rPr>
        <w:drawing>
          <wp:anchor distT="0" distB="0" distL="114300" distR="114300" simplePos="0" relativeHeight="252982272" behindDoc="0" locked="0" layoutInCell="1" allowOverlap="1" wp14:anchorId="4E950D6E" wp14:editId="5B432920">
            <wp:simplePos x="0" y="0"/>
            <wp:positionH relativeFrom="margin">
              <wp:align>left</wp:align>
            </wp:positionH>
            <wp:positionV relativeFrom="paragraph">
              <wp:posOffset>119469</wp:posOffset>
            </wp:positionV>
            <wp:extent cx="1223010" cy="1223010"/>
            <wp:effectExtent l="0" t="0" r="0" b="0"/>
            <wp:wrapSquare wrapText="bothSides"/>
            <wp:docPr id="1973968788" name="Picture 1973968788" descr="Self assess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Self assessment "/>
                    <pic:cNvPicPr>
                      <a:picLocks noChangeAspect="1"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anchor>
        </w:drawing>
      </w:r>
      <w:r w:rsidR="006B59BE" w:rsidRPr="004A64BB">
        <w:rPr>
          <w:b w:val="0"/>
          <w:bCs/>
          <w:color w:val="168489"/>
          <w:rtl/>
        </w:rPr>
        <w:t>تفسير النتائج:</w:t>
      </w:r>
    </w:p>
    <w:p w14:paraId="1D3AF342" w14:textId="76521952" w:rsidR="006B59BE" w:rsidRPr="00F05BBF" w:rsidRDefault="006B59BE" w:rsidP="004F50BE">
      <w:pPr>
        <w:rPr>
          <w:rtl/>
        </w:rPr>
      </w:pPr>
      <w:r w:rsidRPr="00F05BBF">
        <w:rPr>
          <w:rtl/>
        </w:rPr>
        <w:t>- 40-50: جاهزية قيادية عالية للمستقبل.</w:t>
      </w:r>
      <w:r w:rsidR="00722CCE" w:rsidRPr="00722CCE">
        <w:t xml:space="preserve"> </w:t>
      </w:r>
    </w:p>
    <w:p w14:paraId="7992E0EC" w14:textId="77777777" w:rsidR="006B59BE" w:rsidRPr="00F05BBF" w:rsidRDefault="006B59BE" w:rsidP="004F50BE">
      <w:pPr>
        <w:rPr>
          <w:rtl/>
        </w:rPr>
      </w:pPr>
      <w:r w:rsidRPr="00F05BBF">
        <w:rPr>
          <w:rtl/>
        </w:rPr>
        <w:t>- 30-39: جاهزية جيّدة مع مجالات محدّدة للتطوير.</w:t>
      </w:r>
    </w:p>
    <w:p w14:paraId="12CBB58C" w14:textId="77777777" w:rsidR="006B59BE" w:rsidRPr="00F05BBF" w:rsidRDefault="006B59BE" w:rsidP="004F50BE">
      <w:pPr>
        <w:rPr>
          <w:rtl/>
        </w:rPr>
      </w:pPr>
      <w:r w:rsidRPr="00F05BBF">
        <w:rPr>
          <w:rtl/>
        </w:rPr>
        <w:t>- 20-29: جاهزية متوسّطة تتطلّب تطويراً منهجياً.</w:t>
      </w:r>
    </w:p>
    <w:p w14:paraId="2C00806C" w14:textId="77777777" w:rsidR="006B59BE" w:rsidRPr="00F05BBF" w:rsidRDefault="006B59BE" w:rsidP="004F50BE">
      <w:pPr>
        <w:rPr>
          <w:rtl/>
        </w:rPr>
      </w:pPr>
      <w:r w:rsidRPr="00F05BBF">
        <w:rPr>
          <w:rtl/>
        </w:rPr>
        <w:t>- أقل من 20: حاجة ماسّة إلى تطوير شامل للمهارات القيادية المستقبلية.</w:t>
      </w:r>
    </w:p>
    <w:p w14:paraId="2A4B6A6E" w14:textId="391ED674" w:rsidR="006B59BE" w:rsidRDefault="004F50BE" w:rsidP="004F50BE">
      <w:pPr>
        <w:rPr>
          <w:rtl/>
        </w:rPr>
      </w:pPr>
      <w:r w:rsidRPr="002A078C">
        <w:rPr>
          <w:rFonts w:ascii="Sakkal Majalla" w:hAnsi="Sakkal Majalla"/>
          <w:noProof/>
          <w:color w:val="002060"/>
          <w:sz w:val="34"/>
        </w:rPr>
        <mc:AlternateContent>
          <mc:Choice Requires="wpg">
            <w:drawing>
              <wp:inline distT="0" distB="0" distL="0" distR="0" wp14:anchorId="6F15F029" wp14:editId="5D6952B2">
                <wp:extent cx="5731510" cy="895350"/>
                <wp:effectExtent l="0" t="0" r="21590" b="19050"/>
                <wp:docPr id="1608696572"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1608696573"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1608696574" name="مجموعة 39"/>
                        <wpg:cNvGrpSpPr/>
                        <wpg:grpSpPr>
                          <a:xfrm>
                            <a:off x="0" y="0"/>
                            <a:ext cx="5731510" cy="895350"/>
                            <a:chOff x="0" y="0"/>
                            <a:chExt cx="5878196" cy="918845"/>
                          </a:xfrm>
                        </wpg:grpSpPr>
                        <wpg:grpSp>
                          <wpg:cNvPr id="1608696575" name="مجموعة 40"/>
                          <wpg:cNvGrpSpPr/>
                          <wpg:grpSpPr>
                            <a:xfrm>
                              <a:off x="0" y="0"/>
                              <a:ext cx="5878196" cy="918845"/>
                              <a:chOff x="0" y="0"/>
                              <a:chExt cx="6240348" cy="919070"/>
                            </a:xfrm>
                          </wpg:grpSpPr>
                          <wpg:grpSp>
                            <wpg:cNvPr id="1451488595" name="مجموعة 41"/>
                            <wpg:cNvGrpSpPr/>
                            <wpg:grpSpPr>
                              <a:xfrm>
                                <a:off x="0" y="169208"/>
                                <a:ext cx="5433072" cy="580613"/>
                                <a:chOff x="0" y="169208"/>
                                <a:chExt cx="5433072" cy="580613"/>
                              </a:xfrm>
                            </wpg:grpSpPr>
                            <wps:wsp>
                              <wps:cNvPr id="409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09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099"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00" name="مربع نص 41"/>
                          <wps:cNvSpPr txBox="1"/>
                          <wps:spPr>
                            <a:xfrm>
                              <a:off x="204484" y="257055"/>
                              <a:ext cx="4616071" cy="387740"/>
                            </a:xfrm>
                            <a:prstGeom prst="rect">
                              <a:avLst/>
                            </a:prstGeom>
                            <a:noFill/>
                          </wps:spPr>
                          <wps:txbx>
                            <w:txbxContent>
                              <w:p w14:paraId="384E7A0A" w14:textId="0A6AECB7" w:rsidR="004F50BE" w:rsidRDefault="004A64BB" w:rsidP="004F50BE">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تصميم خطة قيادة استراتيجية شخصية</w:t>
                                </w:r>
                              </w:p>
                            </w:txbxContent>
                          </wps:txbx>
                          <wps:bodyPr wrap="square" rtlCol="1">
                            <a:spAutoFit/>
                          </wps:bodyPr>
                        </wps:wsp>
                      </wpg:grpSp>
                    </wpg:wgp>
                  </a:graphicData>
                </a:graphic>
              </wp:inline>
            </w:drawing>
          </mc:Choice>
          <mc:Fallback>
            <w:pict>
              <v:group w14:anchorId="6F15F029" id="_x0000_s3664"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">
                <v:shape id="صورة 38" o:spid="_x0000_s3665"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">
                  <v:imagedata r:id="rId95" o:title=""/>
                </v:shape>
                <v:group id="مجموعة 39" o:spid="_x0000_s366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">
                  <v:group id="مجموعة 40" o:spid="_x0000_s366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">
                    <v:group id="مجموعة 41" o:spid="_x0000_s366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">
                      <v:shape id="شكل حر 42" o:spid="_x0000_s366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67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" fillcolor="#168489" stroked="f" strokeweight="1pt">
                        <v:stroke joinstyle="miter"/>
                      </v:roundrect>
                    </v:group>
                    <v:oval id="شكل بيضاوي 44" o:spid="_x0000_s367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" filled="f" strokecolor="#a5a5a5 [2092]" strokeweight="1pt">
                      <v:stroke joinstyle="miter"/>
                    </v:oval>
                  </v:group>
                  <v:shape id="مربع نص 41" o:spid="_x0000_s3672"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" filled="f" stroked="f">
                    <v:textbox style="mso-fit-shape-to-text:t">
                      <w:txbxContent>
                        <w:p w14:paraId="384E7A0A" w14:textId="0A6AECB7" w:rsidR="004F50BE" w:rsidRDefault="004A64BB" w:rsidP="004F50BE">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تصميم خطة قيادة استراتيجية شخصية</w:t>
                          </w:r>
                        </w:p>
                      </w:txbxContent>
                    </v:textbox>
                  </v:shape>
                </v:group>
                <w10:anchorlock/>
              </v:group>
            </w:pict>
          </mc:Fallback>
        </mc:AlternateContent>
      </w:r>
    </w:p>
    <w:p w14:paraId="45040683" w14:textId="24041D94" w:rsidR="006B59BE" w:rsidRPr="00F05BBF" w:rsidRDefault="00722CCE" w:rsidP="004F50BE">
      <w:pPr>
        <w:rPr>
          <w:rtl/>
        </w:rPr>
      </w:pPr>
      <w:r>
        <w:rPr>
          <w:noProof/>
        </w:rPr>
        <w:drawing>
          <wp:anchor distT="0" distB="0" distL="114300" distR="114300" simplePos="0" relativeHeight="252983296" behindDoc="0" locked="0" layoutInCell="1" allowOverlap="1" wp14:anchorId="0F352320" wp14:editId="63385FA4">
            <wp:simplePos x="0" y="0"/>
            <wp:positionH relativeFrom="column">
              <wp:posOffset>21220</wp:posOffset>
            </wp:positionH>
            <wp:positionV relativeFrom="paragraph">
              <wp:posOffset>14560</wp:posOffset>
            </wp:positionV>
            <wp:extent cx="840238" cy="840238"/>
            <wp:effectExtent l="0" t="0" r="0" b="0"/>
            <wp:wrapSquare wrapText="bothSides"/>
            <wp:docPr id="1973968789" name="Picture 1973968789" descr="Strateg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descr="Strategy "/>
                    <pic:cNvPicPr>
                      <a:picLocks noChangeAspect="1" noChangeArrowheads="1"/>
                    </pic:cNvPicPr>
                  </pic:nvPicPr>
                  <pic:blipFill>
                    <a:blip r:embed="rId677">
                      <a:extLst>
                        <a:ext uri="{28A0092B-C50C-407E-A947-70E740481C1C}">
                          <a14:useLocalDpi xmlns:a14="http://schemas.microsoft.com/office/drawing/2010/main" val="0"/>
                        </a:ext>
                      </a:extLst>
                    </a:blip>
                    <a:srcRect/>
                    <a:stretch>
                      <a:fillRect/>
                    </a:stretch>
                  </pic:blipFill>
                  <pic:spPr bwMode="auto">
                    <a:xfrm>
                      <a:off x="0" y="0"/>
                      <a:ext cx="840238" cy="84023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F05BBF">
        <w:rPr>
          <w:rtl/>
        </w:rPr>
        <w:t>بعد تشخيص واقعكم القيادي، يأتي دور تصميم خطّة تطوير شخصية تترجم الرؤى والمعارف إلى خطوات عملية.</w:t>
      </w:r>
      <w:r w:rsidRPr="00722CCE">
        <w:t xml:space="preserve"> </w:t>
      </w:r>
    </w:p>
    <w:p w14:paraId="467A9E0A" w14:textId="77777777" w:rsidR="006B59BE" w:rsidRDefault="006B59BE" w:rsidP="004A64BB">
      <w:pPr>
        <w:pStyle w:val="ad"/>
        <w:rPr>
          <w:b w:val="0"/>
          <w:bCs/>
          <w:color w:val="168489"/>
          <w:rtl/>
        </w:rPr>
      </w:pPr>
      <w:r w:rsidRPr="004A64BB">
        <w:rPr>
          <w:b w:val="0"/>
          <w:bCs/>
          <w:color w:val="168489"/>
          <w:rtl/>
        </w:rPr>
        <w:t>مكوّنات الخطة القيادية الاستراتيجية</w:t>
      </w:r>
    </w:p>
    <w:p w14:paraId="6DE9D7CA" w14:textId="4436BD22" w:rsidR="00722CCE" w:rsidRPr="004A64BB" w:rsidRDefault="00722CCE" w:rsidP="00722CCE">
      <w:pPr>
        <w:pStyle w:val="ad"/>
        <w:rPr>
          <w:b w:val="0"/>
          <w:bCs/>
          <w:color w:val="168489"/>
          <w:rtl/>
        </w:rPr>
      </w:pPr>
      <w:r w:rsidRPr="00722CCE">
        <w:rPr>
          <w:b w:val="0"/>
          <w:bCs/>
          <w:noProof/>
          <w:color w:val="168489"/>
        </w:rPr>
        <mc:AlternateContent>
          <mc:Choice Requires="wpg">
            <w:drawing>
              <wp:inline distT="0" distB="0" distL="0" distR="0" wp14:anchorId="03029174" wp14:editId="1B765F83">
                <wp:extent cx="5874152" cy="2320513"/>
                <wp:effectExtent l="0" t="0" r="12700" b="22860"/>
                <wp:docPr id="1973968790" name="Group 36"/>
                <wp:cNvGraphicFramePr/>
                <a:graphic xmlns:a="http://schemas.openxmlformats.org/drawingml/2006/main">
                  <a:graphicData uri="http://schemas.microsoft.com/office/word/2010/wordprocessingGroup">
                    <wpg:wgp>
                      <wpg:cNvGrpSpPr/>
                      <wpg:grpSpPr>
                        <a:xfrm>
                          <a:off x="0" y="0"/>
                          <a:ext cx="5874152" cy="2320513"/>
                          <a:chOff x="0" y="0"/>
                          <a:chExt cx="5874152" cy="2320513"/>
                        </a:xfrm>
                      </wpg:grpSpPr>
                      <wpg:grpSp>
                        <wpg:cNvPr id="1973968791" name="Group 1973968791"/>
                        <wpg:cNvGrpSpPr/>
                        <wpg:grpSpPr>
                          <a:xfrm>
                            <a:off x="2937076" y="1559048"/>
                            <a:ext cx="2937076" cy="761465"/>
                            <a:chOff x="2937076" y="1559048"/>
                            <a:chExt cx="3021605" cy="783380"/>
                          </a:xfrm>
                        </wpg:grpSpPr>
                        <wpg:grpSp>
                          <wpg:cNvPr id="1973968792" name="Group 1973968792"/>
                          <wpg:cNvGrpSpPr/>
                          <wpg:grpSpPr>
                            <a:xfrm>
                              <a:off x="2937076" y="1597777"/>
                              <a:ext cx="2578490" cy="704145"/>
                              <a:chOff x="2937076" y="1597777"/>
                              <a:chExt cx="2578490" cy="704145"/>
                            </a:xfrm>
                          </wpg:grpSpPr>
                          <wps:wsp>
                            <wps:cNvPr id="1973968793" name="Freeform: Shape 1973968793"/>
                            <wps:cNvSpPr/>
                            <wps:spPr>
                              <a:xfrm rot="5400000">
                                <a:off x="3842391"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794" name="Freeform: Shape 1973968794"/>
                            <wps:cNvSpPr/>
                            <wps:spPr>
                              <a:xfrm rot="5400000">
                                <a:off x="3906106"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795" name="Oval 1973968795"/>
                          <wps:cNvSpPr/>
                          <wps:spPr>
                            <a:xfrm>
                              <a:off x="5175301" y="1559048"/>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96" name="Oval 1973968796"/>
                          <wps:cNvSpPr/>
                          <wps:spPr>
                            <a:xfrm>
                              <a:off x="5216244" y="1599554"/>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797" name="TextBox 166"/>
                          <wps:cNvSpPr txBox="1"/>
                          <wps:spPr>
                            <a:xfrm>
                              <a:off x="3340912" y="1732239"/>
                              <a:ext cx="1800427" cy="388699"/>
                            </a:xfrm>
                            <a:prstGeom prst="rect">
                              <a:avLst/>
                            </a:prstGeom>
                            <a:noFill/>
                          </wps:spPr>
                          <wps:txbx>
                            <w:txbxContent>
                              <w:p w14:paraId="77EE0283" w14:textId="3EF61F00"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بناء شبكة الدعم والموارد</w:t>
                                </w:r>
                              </w:p>
                            </w:txbxContent>
                          </wps:txbx>
                          <wps:bodyPr wrap="square" rtlCol="0">
                            <a:spAutoFit/>
                          </wps:bodyPr>
                        </wps:wsp>
                      </wpg:grpSp>
                      <wpg:grpSp>
                        <wpg:cNvPr id="1973968798" name="Group 1973968798"/>
                        <wpg:cNvGrpSpPr/>
                        <wpg:grpSpPr>
                          <a:xfrm flipH="1">
                            <a:off x="0" y="1559048"/>
                            <a:ext cx="2937076" cy="761465"/>
                            <a:chOff x="0" y="1559048"/>
                            <a:chExt cx="3021605" cy="783380"/>
                          </a:xfrm>
                        </wpg:grpSpPr>
                        <wpg:grpSp>
                          <wpg:cNvPr id="1973968799" name="Group 1973968799"/>
                          <wpg:cNvGrpSpPr/>
                          <wpg:grpSpPr>
                            <a:xfrm>
                              <a:off x="0" y="1597777"/>
                              <a:ext cx="2578490" cy="704145"/>
                              <a:chOff x="0" y="1597777"/>
                              <a:chExt cx="2578490" cy="704145"/>
                            </a:xfrm>
                          </wpg:grpSpPr>
                          <wps:wsp>
                            <wps:cNvPr id="1973968800" name="Freeform: Shape 1973968800"/>
                            <wps:cNvSpPr/>
                            <wps:spPr>
                              <a:xfrm rot="5400000">
                                <a:off x="905315"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801" name="Freeform: Shape 1973968801"/>
                            <wps:cNvSpPr/>
                            <wps:spPr>
                              <a:xfrm rot="5400000">
                                <a:off x="969030" y="692462"/>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802" name="Oval 1973968802"/>
                          <wps:cNvSpPr/>
                          <wps:spPr>
                            <a:xfrm>
                              <a:off x="2238225" y="1559048"/>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03" name="Oval 1973968803"/>
                          <wps:cNvSpPr/>
                          <wps:spPr>
                            <a:xfrm>
                              <a:off x="2279168" y="1599554"/>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04" name="TextBox 160"/>
                          <wps:cNvSpPr txBox="1"/>
                          <wps:spPr>
                            <a:xfrm>
                              <a:off x="191556" y="1747025"/>
                              <a:ext cx="2139477" cy="388699"/>
                            </a:xfrm>
                            <a:prstGeom prst="rect">
                              <a:avLst/>
                            </a:prstGeom>
                          </wps:spPr>
                          <wps:txbx>
                            <w:txbxContent>
                              <w:p w14:paraId="29B8F55D" w14:textId="4345041D"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وضع آلي</w:t>
                                </w:r>
                                <w:r w:rsidRPr="00722CCE">
                                  <w:rPr>
                                    <w:rFonts w:hAnsi="Adobe Arabic" w:cs="Adobe Arabic" w:hint="cs"/>
                                    <w:b/>
                                    <w:bCs/>
                                    <w:color w:val="000000"/>
                                    <w:kern w:val="24"/>
                                    <w:sz w:val="36"/>
                                    <w:szCs w:val="36"/>
                                    <w:rtl/>
                                  </w:rPr>
                                  <w:t>ّ</w:t>
                                </w:r>
                                <w:r w:rsidRPr="00722CCE">
                                  <w:rPr>
                                    <w:rFonts w:hAnsi="Adobe Arabic" w:cs="Adobe Arabic"/>
                                    <w:b/>
                                    <w:bCs/>
                                    <w:color w:val="000000"/>
                                    <w:kern w:val="24"/>
                                    <w:sz w:val="36"/>
                                    <w:szCs w:val="36"/>
                                    <w:rtl/>
                                  </w:rPr>
                                  <w:t>ات للمتابعة والتقييم</w:t>
                                </w:r>
                              </w:p>
                            </w:txbxContent>
                          </wps:txbx>
                          <wps:bodyPr wrap="square" rtlCol="0">
                            <a:spAutoFit/>
                          </wps:bodyPr>
                        </wps:wsp>
                      </wpg:grpSp>
                      <wps:wsp>
                        <wps:cNvPr id="1973968805" name="TextBox 6"/>
                        <wps:cNvSpPr txBox="1"/>
                        <wps:spPr>
                          <a:xfrm>
                            <a:off x="5192341" y="1568025"/>
                            <a:ext cx="594995" cy="661670"/>
                          </a:xfrm>
                          <a:prstGeom prst="rect">
                            <a:avLst/>
                          </a:prstGeom>
                          <a:noFill/>
                        </wps:spPr>
                        <wps:txbx>
                          <w:txbxContent>
                            <w:p w14:paraId="02B913E3" w14:textId="77777777" w:rsidR="00722CCE" w:rsidRDefault="00722CCE" w:rsidP="00722CCE">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05</w:t>
                              </w:r>
                            </w:p>
                          </w:txbxContent>
                        </wps:txbx>
                        <wps:bodyPr wrap="none" rtlCol="0">
                          <a:spAutoFit/>
                        </wps:bodyPr>
                      </wps:wsp>
                      <wpg:grpSp>
                        <wpg:cNvPr id="1973968806" name="Group 1973968806"/>
                        <wpg:cNvGrpSpPr/>
                        <wpg:grpSpPr>
                          <a:xfrm>
                            <a:off x="0" y="0"/>
                            <a:ext cx="5874152" cy="1541091"/>
                            <a:chOff x="0" y="0"/>
                            <a:chExt cx="5874152" cy="1541091"/>
                          </a:xfrm>
                        </wpg:grpSpPr>
                        <wpg:grpSp>
                          <wpg:cNvPr id="1973968807" name="Group 1973968807"/>
                          <wpg:cNvGrpSpPr/>
                          <wpg:grpSpPr>
                            <a:xfrm>
                              <a:off x="2937076" y="778811"/>
                              <a:ext cx="2937076" cy="762280"/>
                              <a:chOff x="2937076" y="778811"/>
                              <a:chExt cx="3021605" cy="784218"/>
                            </a:xfrm>
                          </wpg:grpSpPr>
                          <wpg:grpSp>
                            <wpg:cNvPr id="1973968808" name="Group 1973968808"/>
                            <wpg:cNvGrpSpPr/>
                            <wpg:grpSpPr>
                              <a:xfrm>
                                <a:off x="2937076" y="817540"/>
                                <a:ext cx="2578490" cy="704145"/>
                                <a:chOff x="2937076" y="817540"/>
                                <a:chExt cx="2578490" cy="704145"/>
                              </a:xfrm>
                            </wpg:grpSpPr>
                            <wps:wsp>
                              <wps:cNvPr id="1973968809" name="Freeform: Shape 1973968809"/>
                              <wps:cNvSpPr/>
                              <wps:spPr>
                                <a:xfrm rot="5400000">
                                  <a:off x="3842391"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810" name="Freeform: Shape 1973968810"/>
                              <wps:cNvSpPr/>
                              <wps:spPr>
                                <a:xfrm rot="5400000">
                                  <a:off x="3906106"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811" name="Oval 1973968811"/>
                            <wps:cNvSpPr/>
                            <wps:spPr>
                              <a:xfrm>
                                <a:off x="5175301" y="778811"/>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12" name="Oval 1973968812"/>
                            <wps:cNvSpPr/>
                            <wps:spPr>
                              <a:xfrm>
                                <a:off x="5216244" y="819317"/>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13" name="TextBox 104"/>
                            <wps:cNvSpPr txBox="1"/>
                            <wps:spPr>
                              <a:xfrm>
                                <a:off x="3176570" y="879703"/>
                                <a:ext cx="1941534" cy="683326"/>
                              </a:xfrm>
                              <a:prstGeom prst="rect">
                                <a:avLst/>
                              </a:prstGeom>
                              <a:noFill/>
                            </wps:spPr>
                            <wps:txbx>
                              <w:txbxContent>
                                <w:p w14:paraId="5DDB3306" w14:textId="00D7D32F"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وضع أهداف محدّدة وقابلة للقياس</w:t>
                                  </w:r>
                                </w:p>
                              </w:txbxContent>
                            </wps:txbx>
                            <wps:bodyPr wrap="square" rtlCol="0">
                              <a:spAutoFit/>
                            </wps:bodyPr>
                          </wps:wsp>
                        </wpg:grpSp>
                        <wpg:grpSp>
                          <wpg:cNvPr id="1973968814" name="Group 1973968814"/>
                          <wpg:cNvGrpSpPr/>
                          <wpg:grpSpPr>
                            <a:xfrm flipH="1">
                              <a:off x="0" y="778811"/>
                              <a:ext cx="2937076" cy="761465"/>
                              <a:chOff x="0" y="778811"/>
                              <a:chExt cx="3021605" cy="783380"/>
                            </a:xfrm>
                          </wpg:grpSpPr>
                          <wpg:grpSp>
                            <wpg:cNvPr id="1973968815" name="Group 1973968815"/>
                            <wpg:cNvGrpSpPr/>
                            <wpg:grpSpPr>
                              <a:xfrm>
                                <a:off x="0" y="817540"/>
                                <a:ext cx="2578490" cy="704145"/>
                                <a:chOff x="0" y="817540"/>
                                <a:chExt cx="2578490" cy="704145"/>
                              </a:xfrm>
                            </wpg:grpSpPr>
                            <wps:wsp>
                              <wps:cNvPr id="1973968816" name="Freeform: Shape 1973968816"/>
                              <wps:cNvSpPr/>
                              <wps:spPr>
                                <a:xfrm rot="5400000">
                                  <a:off x="905315"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817" name="Freeform: Shape 1973968817"/>
                              <wps:cNvSpPr/>
                              <wps:spPr>
                                <a:xfrm rot="5400000">
                                  <a:off x="969030" y="-87775"/>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818" name="Oval 1973968818"/>
                            <wps:cNvSpPr/>
                            <wps:spPr>
                              <a:xfrm>
                                <a:off x="2238225" y="778811"/>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19" name="Oval 1973968819"/>
                            <wps:cNvSpPr/>
                            <wps:spPr>
                              <a:xfrm>
                                <a:off x="2279168" y="819317"/>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20" name="TextBox 87"/>
                            <wps:cNvSpPr txBox="1"/>
                            <wps:spPr>
                              <a:xfrm>
                                <a:off x="211477" y="838372"/>
                                <a:ext cx="2070883" cy="683326"/>
                              </a:xfrm>
                              <a:prstGeom prst="rect">
                                <a:avLst/>
                              </a:prstGeom>
                            </wps:spPr>
                            <wps:txbx>
                              <w:txbxContent>
                                <w:p w14:paraId="10AF6A0E" w14:textId="0C94C91C"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تحديد استراتيجيات التعلّم والتطوير</w:t>
                                  </w:r>
                                </w:p>
                              </w:txbxContent>
                            </wps:txbx>
                            <wps:bodyPr wrap="square" rtlCol="0">
                              <a:spAutoFit/>
                            </wps:bodyPr>
                          </wps:wsp>
                        </wpg:grpSp>
                        <wps:wsp>
                          <wps:cNvPr id="1973968821" name="TextBox 6"/>
                          <wps:cNvSpPr txBox="1"/>
                          <wps:spPr>
                            <a:xfrm>
                              <a:off x="5192341" y="799738"/>
                              <a:ext cx="594995" cy="661670"/>
                            </a:xfrm>
                            <a:prstGeom prst="rect">
                              <a:avLst/>
                            </a:prstGeom>
                            <a:noFill/>
                          </wps:spPr>
                          <wps:txbx>
                            <w:txbxContent>
                              <w:p w14:paraId="5350B5C7" w14:textId="77777777" w:rsidR="00722CCE" w:rsidRDefault="00722CCE" w:rsidP="00722CCE">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03</w:t>
                                </w:r>
                              </w:p>
                            </w:txbxContent>
                          </wps:txbx>
                          <wps:bodyPr wrap="none" rtlCol="0">
                            <a:spAutoFit/>
                          </wps:bodyPr>
                        </wps:wsp>
                        <wpg:grpSp>
                          <wpg:cNvPr id="1973968822" name="Group 1973968822"/>
                          <wpg:cNvGrpSpPr/>
                          <wpg:grpSpPr>
                            <a:xfrm>
                              <a:off x="0" y="0"/>
                              <a:ext cx="5874152" cy="761465"/>
                              <a:chOff x="0" y="0"/>
                              <a:chExt cx="5874152" cy="761465"/>
                            </a:xfrm>
                          </wpg:grpSpPr>
                          <wpg:grpSp>
                            <wpg:cNvPr id="1973968823" name="Group 1973968823"/>
                            <wpg:cNvGrpSpPr/>
                            <wpg:grpSpPr>
                              <a:xfrm>
                                <a:off x="0" y="0"/>
                                <a:ext cx="5874152" cy="761465"/>
                                <a:chOff x="0" y="0"/>
                                <a:chExt cx="6043210" cy="783380"/>
                              </a:xfrm>
                            </wpg:grpSpPr>
                            <wpg:grpSp>
                              <wpg:cNvPr id="1973968824" name="Group 1973968824"/>
                              <wpg:cNvGrpSpPr/>
                              <wpg:grpSpPr>
                                <a:xfrm>
                                  <a:off x="3021605" y="0"/>
                                  <a:ext cx="3021605" cy="783380"/>
                                  <a:chOff x="3021605" y="0"/>
                                  <a:chExt cx="3021605" cy="783380"/>
                                </a:xfrm>
                              </wpg:grpSpPr>
                              <wpg:grpSp>
                                <wpg:cNvPr id="1973968825" name="Group 1973968825"/>
                                <wpg:cNvGrpSpPr/>
                                <wpg:grpSpPr>
                                  <a:xfrm>
                                    <a:off x="3021605" y="38729"/>
                                    <a:ext cx="2578490" cy="704145"/>
                                    <a:chOff x="3021605" y="38729"/>
                                    <a:chExt cx="2578490" cy="704145"/>
                                  </a:xfrm>
                                </wpg:grpSpPr>
                                <wps:wsp>
                                  <wps:cNvPr id="1973968826" name="Freeform: Shape 1973968826"/>
                                  <wps:cNvSpPr/>
                                  <wps:spPr>
                                    <a:xfrm rot="5400000">
                                      <a:off x="392692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827" name="Freeform: Shape 1973968827"/>
                                  <wps:cNvSpPr/>
                                  <wps:spPr>
                                    <a:xfrm rot="5400000">
                                      <a:off x="399063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828" name="Oval 1973968828"/>
                                <wps:cNvSpPr/>
                                <wps:spPr>
                                  <a:xfrm>
                                    <a:off x="5259830"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29" name="Oval 1973968829"/>
                                <wps:cNvSpPr/>
                                <wps:spPr>
                                  <a:xfrm>
                                    <a:off x="5300773"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30" name="TextBox 143"/>
                                <wps:cNvSpPr txBox="1"/>
                                <wps:spPr>
                                  <a:xfrm>
                                    <a:off x="3339629" y="169827"/>
                                    <a:ext cx="1971585" cy="388699"/>
                                  </a:xfrm>
                                  <a:prstGeom prst="rect">
                                    <a:avLst/>
                                  </a:prstGeom>
                                  <a:noFill/>
                                </wps:spPr>
                                <wps:txbx>
                                  <w:txbxContent>
                                    <w:p w14:paraId="59224E25" w14:textId="60044570"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تحديد الرؤية الشخصية</w:t>
                                      </w:r>
                                    </w:p>
                                  </w:txbxContent>
                                </wps:txbx>
                                <wps:bodyPr wrap="square" rtlCol="0">
                                  <a:spAutoFit/>
                                </wps:bodyPr>
                              </wps:wsp>
                            </wpg:grpSp>
                            <wpg:grpSp>
                              <wpg:cNvPr id="1973968831" name="Group 1973968831"/>
                              <wpg:cNvGrpSpPr/>
                              <wpg:grpSpPr>
                                <a:xfrm flipH="1">
                                  <a:off x="0" y="0"/>
                                  <a:ext cx="3021605" cy="783380"/>
                                  <a:chOff x="0" y="0"/>
                                  <a:chExt cx="3021605" cy="783380"/>
                                </a:xfrm>
                              </wpg:grpSpPr>
                              <wpg:grpSp>
                                <wpg:cNvPr id="1973968832" name="Group 1973968832"/>
                                <wpg:cNvGrpSpPr/>
                                <wpg:grpSpPr>
                                  <a:xfrm>
                                    <a:off x="0" y="38729"/>
                                    <a:ext cx="2578490" cy="704145"/>
                                    <a:chOff x="0" y="38729"/>
                                    <a:chExt cx="2578490" cy="704145"/>
                                  </a:xfrm>
                                </wpg:grpSpPr>
                                <wps:wsp>
                                  <wps:cNvPr id="1973968833" name="Freeform: Shape 1973968833"/>
                                  <wps:cNvSpPr/>
                                  <wps:spPr>
                                    <a:xfrm rot="5400000">
                                      <a:off x="905315"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973968834" name="Freeform: Shape 1973968834"/>
                                  <wps:cNvSpPr/>
                                  <wps:spPr>
                                    <a:xfrm rot="5400000">
                                      <a:off x="969030" y="-866586"/>
                                      <a:ext cx="704145" cy="2514775"/>
                                    </a:xfrm>
                                    <a:custGeom>
                                      <a:avLst/>
                                      <a:gdLst>
                                        <a:gd name="connsiteX0" fmla="*/ 0 w 704145"/>
                                        <a:gd name="connsiteY0" fmla="*/ 2296554 h 2514775"/>
                                        <a:gd name="connsiteX1" fmla="*/ 0 w 704145"/>
                                        <a:gd name="connsiteY1" fmla="*/ 1751002 h 2514775"/>
                                        <a:gd name="connsiteX2" fmla="*/ 0 w 704145"/>
                                        <a:gd name="connsiteY2" fmla="*/ 1423670 h 2514775"/>
                                        <a:gd name="connsiteX3" fmla="*/ 0 w 704145"/>
                                        <a:gd name="connsiteY3" fmla="*/ 1418436 h 2514775"/>
                                        <a:gd name="connsiteX4" fmla="*/ 0 w 704145"/>
                                        <a:gd name="connsiteY4" fmla="*/ 878118 h 2514775"/>
                                        <a:gd name="connsiteX5" fmla="*/ 0 w 704145"/>
                                        <a:gd name="connsiteY5" fmla="*/ 872884 h 2514775"/>
                                        <a:gd name="connsiteX6" fmla="*/ 0 w 704145"/>
                                        <a:gd name="connsiteY6" fmla="*/ 545552 h 2514775"/>
                                        <a:gd name="connsiteX7" fmla="*/ 0 w 704145"/>
                                        <a:gd name="connsiteY7" fmla="*/ 0 h 2514775"/>
                                        <a:gd name="connsiteX8" fmla="*/ 704145 w 704145"/>
                                        <a:gd name="connsiteY8" fmla="*/ 0 h 2514775"/>
                                        <a:gd name="connsiteX9" fmla="*/ 704145 w 704145"/>
                                        <a:gd name="connsiteY9" fmla="*/ 545552 h 2514775"/>
                                        <a:gd name="connsiteX10" fmla="*/ 704145 w 704145"/>
                                        <a:gd name="connsiteY10" fmla="*/ 872884 h 2514775"/>
                                        <a:gd name="connsiteX11" fmla="*/ 704145 w 704145"/>
                                        <a:gd name="connsiteY11" fmla="*/ 878118 h 2514775"/>
                                        <a:gd name="connsiteX12" fmla="*/ 704145 w 704145"/>
                                        <a:gd name="connsiteY12" fmla="*/ 1418436 h 2514775"/>
                                        <a:gd name="connsiteX13" fmla="*/ 704145 w 704145"/>
                                        <a:gd name="connsiteY13" fmla="*/ 1423670 h 2514775"/>
                                        <a:gd name="connsiteX14" fmla="*/ 704145 w 704145"/>
                                        <a:gd name="connsiteY14" fmla="*/ 1751002 h 2514775"/>
                                        <a:gd name="connsiteX15" fmla="*/ 704145 w 704145"/>
                                        <a:gd name="connsiteY15" fmla="*/ 2296554 h 2514775"/>
                                        <a:gd name="connsiteX16" fmla="*/ 352072 w 704145"/>
                                        <a:gd name="connsiteY16" fmla="*/ 2514775 h 2514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704145" h="2514775">
                                          <a:moveTo>
                                            <a:pt x="0" y="2296554"/>
                                          </a:moveTo>
                                          <a:lnTo>
                                            <a:pt x="0" y="1751002"/>
                                          </a:lnTo>
                                          <a:lnTo>
                                            <a:pt x="0" y="1423670"/>
                                          </a:lnTo>
                                          <a:lnTo>
                                            <a:pt x="0" y="1418436"/>
                                          </a:lnTo>
                                          <a:lnTo>
                                            <a:pt x="0" y="878118"/>
                                          </a:lnTo>
                                          <a:lnTo>
                                            <a:pt x="0" y="872884"/>
                                          </a:lnTo>
                                          <a:lnTo>
                                            <a:pt x="0" y="545552"/>
                                          </a:lnTo>
                                          <a:lnTo>
                                            <a:pt x="0" y="0"/>
                                          </a:lnTo>
                                          <a:lnTo>
                                            <a:pt x="704145" y="0"/>
                                          </a:lnTo>
                                          <a:lnTo>
                                            <a:pt x="704145" y="545552"/>
                                          </a:lnTo>
                                          <a:lnTo>
                                            <a:pt x="704145" y="872884"/>
                                          </a:lnTo>
                                          <a:lnTo>
                                            <a:pt x="704145" y="878118"/>
                                          </a:lnTo>
                                          <a:lnTo>
                                            <a:pt x="704145" y="1418436"/>
                                          </a:lnTo>
                                          <a:lnTo>
                                            <a:pt x="704145" y="1423670"/>
                                          </a:lnTo>
                                          <a:lnTo>
                                            <a:pt x="704145" y="1751002"/>
                                          </a:lnTo>
                                          <a:lnTo>
                                            <a:pt x="704145" y="2296554"/>
                                          </a:lnTo>
                                          <a:lnTo>
                                            <a:pt x="352072" y="2514775"/>
                                          </a:lnTo>
                                          <a:close/>
                                        </a:path>
                                      </a:pathLst>
                                    </a:custGeom>
                                    <a:solidFill>
                                      <a:schemeClr val="bg1"/>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1973968835" name="Oval 1973968835"/>
                                <wps:cNvSpPr/>
                                <wps:spPr>
                                  <a:xfrm>
                                    <a:off x="2238225" y="0"/>
                                    <a:ext cx="783380" cy="783380"/>
                                  </a:xfrm>
                                  <a:prstGeom prst="ellipse">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36" name="Oval 1973968836"/>
                                <wps:cNvSpPr/>
                                <wps:spPr>
                                  <a:xfrm>
                                    <a:off x="2279168" y="40506"/>
                                    <a:ext cx="702368" cy="702368"/>
                                  </a:xfrm>
                                  <a:prstGeom prst="ellipse">
                                    <a:avLst/>
                                  </a:prstGeom>
                                  <a:solidFill>
                                    <a:schemeClr val="bg1"/>
                                  </a:solidFill>
                                  <a:ln>
                                    <a:solidFill>
                                      <a:srgbClr val="0058A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8837" name="TextBox 124"/>
                                <wps:cNvSpPr txBox="1"/>
                                <wps:spPr>
                                  <a:xfrm>
                                    <a:off x="191749" y="46252"/>
                                    <a:ext cx="2080029" cy="683326"/>
                                  </a:xfrm>
                                  <a:prstGeom prst="rect">
                                    <a:avLst/>
                                  </a:prstGeom>
                                </wps:spPr>
                                <wps:txbx>
                                  <w:txbxContent>
                                    <w:p w14:paraId="2E96FBD4" w14:textId="5BBFA234"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تحديد مجالات التطوير ذات الأولوية</w:t>
                                      </w:r>
                                    </w:p>
                                  </w:txbxContent>
                                </wps:txbx>
                                <wps:bodyPr wrap="square" rtlCol="0">
                                  <a:spAutoFit/>
                                </wps:bodyPr>
                              </wps:wsp>
                            </wpg:grpSp>
                          </wpg:grpSp>
                          <wps:wsp>
                            <wps:cNvPr id="1973968838" name="TextBox 6"/>
                            <wps:cNvSpPr txBox="1"/>
                            <wps:spPr>
                              <a:xfrm>
                                <a:off x="5192341" y="31451"/>
                                <a:ext cx="594995" cy="661670"/>
                              </a:xfrm>
                              <a:prstGeom prst="rect">
                                <a:avLst/>
                              </a:prstGeom>
                              <a:noFill/>
                            </wps:spPr>
                            <wps:txbx>
                              <w:txbxContent>
                                <w:p w14:paraId="67F97B86" w14:textId="77777777" w:rsidR="00722CCE" w:rsidRDefault="00722CCE" w:rsidP="00722CCE">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01</w:t>
                                  </w:r>
                                </w:p>
                              </w:txbxContent>
                            </wps:txbx>
                            <wps:bodyPr wrap="none" rtlCol="0">
                              <a:spAutoFit/>
                            </wps:bodyPr>
                          </wps:wsp>
                          <wps:wsp>
                            <wps:cNvPr id="1973968839" name="TextBox 6"/>
                            <wps:cNvSpPr txBox="1"/>
                            <wps:spPr>
                              <a:xfrm>
                                <a:off x="73227" y="31451"/>
                                <a:ext cx="594995" cy="661670"/>
                              </a:xfrm>
                              <a:prstGeom prst="rect">
                                <a:avLst/>
                              </a:prstGeom>
                              <a:noFill/>
                            </wps:spPr>
                            <wps:txbx>
                              <w:txbxContent>
                                <w:p w14:paraId="76C487CE" w14:textId="77777777" w:rsidR="00722CCE" w:rsidRDefault="00722CCE" w:rsidP="00722CCE">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02</w:t>
                                  </w:r>
                                </w:p>
                              </w:txbxContent>
                            </wps:txbx>
                            <wps:bodyPr wrap="none" rtlCol="0">
                              <a:spAutoFit/>
                            </wps:bodyPr>
                          </wps:wsp>
                        </wpg:grpSp>
                        <wps:wsp>
                          <wps:cNvPr id="1973968840" name="TextBox 6"/>
                          <wps:cNvSpPr txBox="1"/>
                          <wps:spPr>
                            <a:xfrm>
                              <a:off x="73227" y="799738"/>
                              <a:ext cx="594995" cy="661670"/>
                            </a:xfrm>
                            <a:prstGeom prst="rect">
                              <a:avLst/>
                            </a:prstGeom>
                            <a:noFill/>
                          </wps:spPr>
                          <wps:txbx>
                            <w:txbxContent>
                              <w:p w14:paraId="0D311D78" w14:textId="77777777" w:rsidR="00722CCE" w:rsidRDefault="00722CCE" w:rsidP="00722CCE">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04</w:t>
                                </w:r>
                              </w:p>
                            </w:txbxContent>
                          </wps:txbx>
                          <wps:bodyPr wrap="none" rtlCol="0">
                            <a:spAutoFit/>
                          </wps:bodyPr>
                        </wps:wsp>
                      </wpg:grpSp>
                      <wps:wsp>
                        <wps:cNvPr id="1973968841" name="TextBox 6"/>
                        <wps:cNvSpPr txBox="1"/>
                        <wps:spPr>
                          <a:xfrm>
                            <a:off x="73227" y="1568025"/>
                            <a:ext cx="594995" cy="661670"/>
                          </a:xfrm>
                          <a:prstGeom prst="rect">
                            <a:avLst/>
                          </a:prstGeom>
                          <a:noFill/>
                        </wps:spPr>
                        <wps:txbx>
                          <w:txbxContent>
                            <w:p w14:paraId="475277BE" w14:textId="77777777" w:rsidR="00722CCE" w:rsidRDefault="00722CCE" w:rsidP="00722CCE">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06</w:t>
                              </w:r>
                            </w:p>
                          </w:txbxContent>
                        </wps:txbx>
                        <wps:bodyPr wrap="none" rtlCol="0">
                          <a:spAutoFit/>
                        </wps:bodyPr>
                      </wps:wsp>
                    </wpg:wgp>
                  </a:graphicData>
                </a:graphic>
              </wp:inline>
            </w:drawing>
          </mc:Choice>
          <mc:Fallback>
            <w:pict>
              <v:group w14:anchorId="03029174" id="Group 36" o:spid="_x0000_s3673" style="width:462.55pt;height:182.7pt;mso-position-horizontal-relative:char;mso-position-vertical-relative:line" coordsize="58741,232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">
                <v:group id="Group 1973968791" o:spid="_x0000_s3674" style="position:absolute;left:29370;top:15590;width:29371;height:7615" coordorigin="29370,15590"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">
                  <v:group id="Group 1973968792" o:spid="_x0000_s3675" style="position:absolute;left:29370;top:15977;width:25785;height:7042" coordorigin="29370,1597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">
                    <v:shape id="Freeform: Shape 1973968793" o:spid="_x0000_s3676" style="position:absolute;left:38423;top:6924;width:7042;height:25148;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973968794" o:spid="_x0000_s3677" style="position:absolute;left:39060;top:6924;width:7042;height:25148;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973968795" o:spid="_x0000_s3678" style="position:absolute;left:51753;top:15590;width:7833;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" fillcolor="#168489" strokecolor="#168489" strokeweight="1pt">
                    <v:stroke joinstyle="miter"/>
                  </v:oval>
                  <v:oval id="Oval 1973968796" o:spid="_x0000_s3679" style="position:absolute;left:52162;top:15995;width:7024;height:7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" fillcolor="white [3212]" strokecolor="#0058a3" strokeweight="1pt">
                    <v:stroke joinstyle="miter"/>
                  </v:oval>
                  <v:shape id="TextBox 166" o:spid="_x0000_s3680" type="#_x0000_t202" style="position:absolute;left:33409;top:17322;width:18004;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" filled="f" stroked="f">
                    <v:textbox style="mso-fit-shape-to-text:t">
                      <w:txbxContent>
                        <w:p w14:paraId="77EE0283" w14:textId="3EF61F00"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بناء شبكة الدعم والموارد</w:t>
                          </w:r>
                        </w:p>
                      </w:txbxContent>
                    </v:textbox>
                  </v:shape>
                </v:group>
                <v:group id="Group 1973968798" o:spid="_x0000_s3681" style="position:absolute;top:15590;width:29370;height:7615;flip:x" coordorigin=",15590"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">
                  <v:group id="Group 1973968799" o:spid="_x0000_s3682" style="position:absolute;top:15977;width:25784;height:7042" coordorigin=",1597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">
                    <v:shape id="Freeform: Shape 1973968800" o:spid="_x0000_s3683" style="position:absolute;left:9053;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973968801" o:spid="_x0000_s3684" style="position:absolute;left:9690;top:6924;width:7042;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973968802" o:spid="_x0000_s3685" style="position:absolute;left:22382;top:15590;width:7834;height:78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" fillcolor="#168489" strokecolor="#168489" strokeweight="1pt">
                    <v:stroke joinstyle="miter"/>
                  </v:oval>
                  <v:oval id="Oval 1973968803" o:spid="_x0000_s3686" style="position:absolute;left:22791;top:15995;width:7024;height:7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" fillcolor="white [3212]" strokecolor="#0058a3" strokeweight="1pt">
                    <v:stroke joinstyle="miter"/>
                  </v:oval>
                  <v:shape id="TextBox 160" o:spid="_x0000_s3687" type="#_x0000_t202" style="position:absolute;left:1915;top:17470;width:21395;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" filled="f" stroked="f">
                    <v:textbox style="mso-fit-shape-to-text:t">
                      <w:txbxContent>
                        <w:p w14:paraId="29B8F55D" w14:textId="4345041D"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وضع آلي</w:t>
                          </w:r>
                          <w:r w:rsidRPr="00722CCE">
                            <w:rPr>
                              <w:rFonts w:hAnsi="Adobe Arabic" w:cs="Adobe Arabic" w:hint="cs"/>
                              <w:b/>
                              <w:bCs/>
                              <w:color w:val="000000"/>
                              <w:kern w:val="24"/>
                              <w:sz w:val="36"/>
                              <w:szCs w:val="36"/>
                              <w:rtl/>
                            </w:rPr>
                            <w:t>ّ</w:t>
                          </w:r>
                          <w:r w:rsidRPr="00722CCE">
                            <w:rPr>
                              <w:rFonts w:hAnsi="Adobe Arabic" w:cs="Adobe Arabic"/>
                              <w:b/>
                              <w:bCs/>
                              <w:color w:val="000000"/>
                              <w:kern w:val="24"/>
                              <w:sz w:val="36"/>
                              <w:szCs w:val="36"/>
                              <w:rtl/>
                            </w:rPr>
                            <w:t>ات للمتابعة والتقييم</w:t>
                          </w:r>
                        </w:p>
                      </w:txbxContent>
                    </v:textbox>
                  </v:shape>
                </v:group>
                <v:shape id="TextBox 6" o:spid="_x0000_s3688" type="#_x0000_t202" style="position:absolute;left:51923;top:1568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" filled="f" stroked="f">
                  <v:textbox style="mso-fit-shape-to-text:t">
                    <w:txbxContent>
                      <w:p w14:paraId="02B913E3" w14:textId="77777777" w:rsidR="00722CCE" w:rsidRDefault="00722CCE" w:rsidP="00722CCE">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05</w:t>
                        </w:r>
                      </w:p>
                    </w:txbxContent>
                  </v:textbox>
                </v:shape>
                <v:group id="Group 1973968806" o:spid="_x0000_s3689" style="position:absolute;width:58741;height:15410" coordsize="58741,15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">
                  <v:group id="Group 1973968807" o:spid="_x0000_s3690" style="position:absolute;left:29370;top:7788;width:29371;height:7622" coordorigin="29370,7788" coordsize="30216,7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">
                    <v:group id="Group 1973968808" o:spid="_x0000_s3691" style="position:absolute;left:29370;top:8175;width:25785;height:7041" coordorigin="29370,8175"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">
                      <v:shape id="Freeform: Shape 1973968809" o:spid="_x0000_s3692" style="position:absolute;left:38423;top:-878;width:7041;height:25148;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973968810" o:spid="_x0000_s3693" style="position:absolute;left:39060;top:-878;width:7041;height:25148;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973968811" o:spid="_x0000_s3694" style="position:absolute;left:51753;top:7788;width:7833;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" fillcolor="#168489" strokecolor="#168489" strokeweight="1pt">
                      <v:stroke joinstyle="miter"/>
                    </v:oval>
                    <v:oval id="Oval 1973968812" o:spid="_x0000_s3695" style="position:absolute;left:52162;top:8193;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" fillcolor="white [3212]" strokecolor="#0058a3" strokeweight="1pt">
                      <v:stroke joinstyle="miter"/>
                    </v:oval>
                    <v:shape id="TextBox 104" o:spid="_x0000_s3696" type="#_x0000_t202" style="position:absolute;left:31765;top:8797;width:19416;height:6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" filled="f" stroked="f">
                      <v:textbox style="mso-fit-shape-to-text:t">
                        <w:txbxContent>
                          <w:p w14:paraId="5DDB3306" w14:textId="00D7D32F"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وضع أهداف محدّدة وقابلة للقياس</w:t>
                            </w:r>
                          </w:p>
                        </w:txbxContent>
                      </v:textbox>
                    </v:shape>
                  </v:group>
                  <v:group id="Group 1973968814" o:spid="_x0000_s3697" style="position:absolute;top:7788;width:29370;height:7614;flip:x" coordorigin=",7788"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">
                    <v:group id="Group 1973968815" o:spid="_x0000_s3698" style="position:absolute;top:8175;width:25784;height:7041" coordorigin=",8175"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">
                      <v:shape id="Freeform: Shape 1973968816" o:spid="_x0000_s3699" style="position:absolute;left:9053;top:-878;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973968817" o:spid="_x0000_s3700" style="position:absolute;left:9690;top:-878;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973968818" o:spid="_x0000_s3701" style="position:absolute;left:22382;top:7788;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" fillcolor="#168489" strokecolor="#168489" strokeweight="1pt">
                      <v:stroke joinstyle="miter"/>
                    </v:oval>
                    <v:oval id="Oval 1973968819" o:spid="_x0000_s3702" style="position:absolute;left:22791;top:8193;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" fillcolor="white [3212]" strokecolor="#0058a3" strokeweight="1pt">
                      <v:stroke joinstyle="miter"/>
                    </v:oval>
                    <v:shape id="TextBox 87" o:spid="_x0000_s3703" type="#_x0000_t202" style="position:absolute;left:2114;top:8383;width:20709;height:6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" filled="f" stroked="f">
                      <v:textbox style="mso-fit-shape-to-text:t">
                        <w:txbxContent>
                          <w:p w14:paraId="10AF6A0E" w14:textId="0C94C91C"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تحديد استراتيجيات التعلّم والتطوير</w:t>
                            </w:r>
                          </w:p>
                        </w:txbxContent>
                      </v:textbox>
                    </v:shape>
                  </v:group>
                  <v:shape id="TextBox 6" o:spid="_x0000_s3704" type="#_x0000_t202" style="position:absolute;left:51923;top:7997;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" filled="f" stroked="f">
                    <v:textbox style="mso-fit-shape-to-text:t">
                      <w:txbxContent>
                        <w:p w14:paraId="5350B5C7" w14:textId="77777777" w:rsidR="00722CCE" w:rsidRDefault="00722CCE" w:rsidP="00722CCE">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03</w:t>
                          </w:r>
                        </w:p>
                      </w:txbxContent>
                    </v:textbox>
                  </v:shape>
                  <v:group id="Group 1973968822" o:spid="_x0000_s3705" style="position:absolute;width:58741;height:7614" coordsize="58741,76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">
                    <v:group id="Group 1973968823" o:spid="_x0000_s3706" style="position:absolute;width:58741;height:7614" coordsize="60432,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">
                      <v:group id="Group 1973968824" o:spid="_x0000_s3707" style="position:absolute;left:30216;width:30216;height:7833" coordorigin="30216"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">
                        <v:group id="Group 1973968825" o:spid="_x0000_s3708" style="position:absolute;left:30216;top:387;width:25784;height:7041" coordorigin="30216,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">
                          <v:shape id="Freeform: Shape 1973968826" o:spid="_x0000_s3709" style="position:absolute;left:39269;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973968827" o:spid="_x0000_s3710" style="position:absolute;left:39906;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973968828" o:spid="_x0000_s3711" style="position:absolute;left:52598;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" fillcolor="#168489" strokecolor="#168489" strokeweight="1pt">
                          <v:stroke joinstyle="miter"/>
                        </v:oval>
                        <v:oval id="Oval 1973968829" o:spid="_x0000_s3712" style="position:absolute;left:53007;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" fillcolor="white [3212]" strokecolor="#0058a3" strokeweight="1pt">
                          <v:stroke joinstyle="miter"/>
                        </v:oval>
                        <v:shape id="TextBox 143" o:spid="_x0000_s3713" type="#_x0000_t202" style="position:absolute;left:33396;top:1698;width:19716;height:3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" filled="f" stroked="f">
                          <v:textbox style="mso-fit-shape-to-text:t">
                            <w:txbxContent>
                              <w:p w14:paraId="59224E25" w14:textId="60044570"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تحديد الرؤية الشخصية</w:t>
                                </w:r>
                              </w:p>
                            </w:txbxContent>
                          </v:textbox>
                        </v:shape>
                      </v:group>
                      <v:group id="Group 1973968831" o:spid="_x0000_s3714" style="position:absolute;width:30216;height:7833;flip:x" coordsize="30216,7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">
                        <v:group id="Group 1973968832" o:spid="_x0000_s3715" style="position:absolute;top:387;width:25784;height:7041" coordorigin=",387" coordsize="25784,70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">
                          <v:shape id="Freeform: Shape 1973968833" o:spid="_x0000_s3716" style="position:absolute;left:9053;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" path="m,2296554l,1751002,,1423670r,-5234l,878118r,-5234l,545552,,,704145,r,545552l704145,872884r,5234l704145,1418436r,5234l704145,1751002r,545552l352072,2514775,,2296554xe" fillcolor="#168489"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shape id="Freeform: Shape 1973968834" o:spid="_x0000_s3717" style="position:absolute;left:9690;top:-8666;width:7041;height:25147;rotation:90;visibility:visible;mso-wrap-style:square;v-text-anchor:middle" coordsize="704145,2514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" path="m,2296554l,1751002,,1423670r,-5234l,878118r,-5234l,545552,,,704145,r,545552l704145,872884r,5234l704145,1418436r,5234l704145,1751002r,545552l352072,2514775,,2296554xe" fillcolor="white [3212]" strokecolor="#168489" strokeweight="1pt">
                            <v:stroke joinstyle="miter"/>
                            <v:path arrowok="t" o:connecttype="custom" o:connectlocs="0,2296554;0,1751002;0,1423670;0,1418436;0,878118;0,872884;0,545552;0,0;704145,0;704145,545552;704145,872884;704145,878118;704145,1418436;704145,1423670;704145,1751002;704145,2296554;352072,2514775" o:connectangles="0,0,0,0,0,0,0,0,0,0,0,0,0,0,0,0,0"/>
                          </v:shape>
                        </v:group>
                        <v:oval id="Oval 1973968835" o:spid="_x0000_s3718" style="position:absolute;left:22382;width:7834;height:78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" fillcolor="#168489" strokecolor="#168489" strokeweight="1pt">
                          <v:stroke joinstyle="miter"/>
                        </v:oval>
                        <v:oval id="Oval 1973968836" o:spid="_x0000_s3719" style="position:absolute;left:22791;top:405;width:7024;height:7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" fillcolor="white [3212]" strokecolor="#0058a3" strokeweight="1pt">
                          <v:stroke joinstyle="miter"/>
                        </v:oval>
                        <v:shape id="TextBox 124" o:spid="_x0000_s3720" type="#_x0000_t202" style="position:absolute;left:1917;top:462;width:20800;height:6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" filled="f" stroked="f">
                          <v:textbox style="mso-fit-shape-to-text:t">
                            <w:txbxContent>
                              <w:p w14:paraId="2E96FBD4" w14:textId="5BBFA234" w:rsidR="00722CCE" w:rsidRDefault="00722CCE" w:rsidP="00722CCE">
                                <w:pPr>
                                  <w:bidi w:val="0"/>
                                  <w:jc w:val="center"/>
                                  <w:rPr>
                                    <w:rFonts w:hAnsi="Adobe Arabic" w:cs="Adobe Arabic"/>
                                    <w:b/>
                                    <w:bCs/>
                                    <w:color w:val="000000"/>
                                    <w:kern w:val="24"/>
                                    <w:sz w:val="36"/>
                                    <w:szCs w:val="36"/>
                                  </w:rPr>
                                </w:pPr>
                                <w:r w:rsidRPr="00722CCE">
                                  <w:rPr>
                                    <w:rFonts w:hAnsi="Adobe Arabic" w:cs="Adobe Arabic"/>
                                    <w:b/>
                                    <w:bCs/>
                                    <w:color w:val="000000"/>
                                    <w:kern w:val="24"/>
                                    <w:sz w:val="36"/>
                                    <w:szCs w:val="36"/>
                                    <w:rtl/>
                                  </w:rPr>
                                  <w:t>تحديد مجالات التطوير ذات الأولوية</w:t>
                                </w:r>
                              </w:p>
                            </w:txbxContent>
                          </v:textbox>
                        </v:shape>
                      </v:group>
                    </v:group>
                    <v:shape id="TextBox 6" o:spid="_x0000_s3721" type="#_x0000_t202" style="position:absolute;left:51923;top:31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" filled="f" stroked="f">
                      <v:textbox style="mso-fit-shape-to-text:t">
                        <w:txbxContent>
                          <w:p w14:paraId="67F97B86" w14:textId="77777777" w:rsidR="00722CCE" w:rsidRDefault="00722CCE" w:rsidP="00722CCE">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01</w:t>
                            </w:r>
                          </w:p>
                        </w:txbxContent>
                      </v:textbox>
                    </v:shape>
                    <v:shape id="TextBox 6" o:spid="_x0000_s3722" type="#_x0000_t202" style="position:absolute;left:732;top:314;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" filled="f" stroked="f">
                      <v:textbox style="mso-fit-shape-to-text:t">
                        <w:txbxContent>
                          <w:p w14:paraId="76C487CE" w14:textId="77777777" w:rsidR="00722CCE" w:rsidRDefault="00722CCE" w:rsidP="00722CCE">
                            <w:pPr>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02</w:t>
                            </w:r>
                          </w:p>
                        </w:txbxContent>
                      </v:textbox>
                    </v:shape>
                  </v:group>
                  <v:shape id="TextBox 6" o:spid="_x0000_s3723" type="#_x0000_t202" style="position:absolute;left:732;top:7997;width:5950;height:661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" filled="f" stroked="f">
                    <v:textbox style="mso-fit-shape-to-text:t">
                      <w:txbxContent>
                        <w:p w14:paraId="0D311D78" w14:textId="77777777" w:rsidR="00722CCE" w:rsidRDefault="00722CCE" w:rsidP="00722CCE">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04</w:t>
                          </w:r>
                        </w:p>
                      </w:txbxContent>
                    </v:textbox>
                  </v:shape>
                </v:group>
                <v:shape id="TextBox 6" o:spid="_x0000_s3724" type="#_x0000_t202" style="position:absolute;left:732;top:15680;width:5950;height:661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" filled="f" stroked="f">
                  <v:textbox style="mso-fit-shape-to-text:t">
                    <w:txbxContent>
                      <w:p w14:paraId="475277BE" w14:textId="77777777" w:rsidR="00722CCE" w:rsidRDefault="00722CCE" w:rsidP="00722CCE">
                        <w:pPr>
                          <w:bidi w:val="0"/>
                          <w:rPr>
                            <w:rFonts w:ascii="Calibri" w:eastAsia="Calibri" w:hAnsi="Calibri" w:cs="Activist Light"/>
                            <w:b/>
                            <w:bCs/>
                            <w:color w:val="168489"/>
                            <w:kern w:val="24"/>
                            <w:sz w:val="64"/>
                            <w:szCs w:val="64"/>
                          </w:rPr>
                        </w:pPr>
                        <w:r>
                          <w:rPr>
                            <w:rFonts w:ascii="Calibri" w:eastAsia="Calibri" w:hAnsi="Calibri" w:cs="Activist Light"/>
                            <w:b/>
                            <w:bCs/>
                            <w:color w:val="168489"/>
                            <w:kern w:val="24"/>
                            <w:sz w:val="64"/>
                            <w:szCs w:val="64"/>
                          </w:rPr>
                          <w:t>06</w:t>
                        </w:r>
                      </w:p>
                    </w:txbxContent>
                  </v:textbox>
                </v:shape>
                <w10:anchorlock/>
              </v:group>
            </w:pict>
          </mc:Fallback>
        </mc:AlternateContent>
      </w:r>
    </w:p>
    <w:p w14:paraId="4FF21E83" w14:textId="51A528A5" w:rsidR="00F621FA" w:rsidRPr="00E25A4E" w:rsidRDefault="00F621FA" w:rsidP="004F50BE">
      <w:pPr>
        <w:rPr>
          <w:b/>
          <w:bCs/>
          <w:rtl/>
        </w:rPr>
      </w:pPr>
      <w:r w:rsidRPr="002A078C">
        <w:rPr>
          <w:rFonts w:ascii="Sakkal Majalla" w:hAnsi="Sakkal Majalla"/>
          <w:noProof/>
          <w:sz w:val="34"/>
        </w:rPr>
        <w:lastRenderedPageBreak/>
        <mc:AlternateContent>
          <mc:Choice Requires="wpg">
            <w:drawing>
              <wp:inline distT="0" distB="0" distL="0" distR="0" wp14:anchorId="48152E4A" wp14:editId="1AE3F18D">
                <wp:extent cx="5731510" cy="891540"/>
                <wp:effectExtent l="0" t="0" r="2540" b="22860"/>
                <wp:docPr id="1608697331"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32" name="مجموعة 47"/>
                        <wpg:cNvGrpSpPr/>
                        <wpg:grpSpPr>
                          <a:xfrm>
                            <a:off x="0" y="0"/>
                            <a:ext cx="5731510" cy="895351"/>
                            <a:chOff x="0" y="0"/>
                            <a:chExt cx="5878196" cy="918845"/>
                          </a:xfrm>
                        </wpg:grpSpPr>
                        <wpg:grpSp>
                          <wpg:cNvPr id="1608697333" name="مجموعة 48"/>
                          <wpg:cNvGrpSpPr/>
                          <wpg:grpSpPr>
                            <a:xfrm>
                              <a:off x="0" y="0"/>
                              <a:ext cx="5878196" cy="918845"/>
                              <a:chOff x="0" y="0"/>
                              <a:chExt cx="6240348" cy="919070"/>
                            </a:xfrm>
                          </wpg:grpSpPr>
                          <wpg:grpSp>
                            <wpg:cNvPr id="1608697334" name="مجموعة 49"/>
                            <wpg:cNvGrpSpPr/>
                            <wpg:grpSpPr>
                              <a:xfrm>
                                <a:off x="0" y="169208"/>
                                <a:ext cx="5433072" cy="580613"/>
                                <a:chOff x="0" y="169208"/>
                                <a:chExt cx="5433072" cy="580613"/>
                              </a:xfrm>
                            </wpg:grpSpPr>
                            <wps:wsp>
                              <wps:cNvPr id="1608697335"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36"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37"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38" name="مربع نص 41"/>
                          <wps:cNvSpPr txBox="1"/>
                          <wps:spPr>
                            <a:xfrm>
                              <a:off x="204466" y="256739"/>
                              <a:ext cx="4615440" cy="389397"/>
                            </a:xfrm>
                            <a:prstGeom prst="rect">
                              <a:avLst/>
                            </a:prstGeom>
                            <a:noFill/>
                          </wps:spPr>
                          <wps:txbx>
                            <w:txbxContent>
                              <w:p w14:paraId="16895FC9" w14:textId="5E397D5E"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تحديد الرؤية الشخصية:</w:t>
                                </w:r>
                              </w:p>
                            </w:txbxContent>
                          </wps:txbx>
                          <wps:bodyPr wrap="square" rtlCol="1">
                            <a:spAutoFit/>
                          </wps:bodyPr>
                        </wps:wsp>
                      </wpg:grpSp>
                      <pic:pic xmlns:pic="http://schemas.openxmlformats.org/drawingml/2006/picture">
                        <pic:nvPicPr>
                          <pic:cNvPr id="1608697339"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48152E4A" id="_x0000_s3725"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">
                <v:group id="مجموعة 47" o:spid="_x0000_s3726"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">
                  <v:group id="مجموعة 48" o:spid="_x0000_s3727"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">
                    <v:group id="مجموعة 49" o:spid="_x0000_s3728"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">
                      <v:shape id="شكل حر 50" o:spid="_x0000_s3729"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30"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" fillcolor="#a5a5a5 [2092]" stroked="f" strokeweight="1pt">
                        <v:stroke joinstyle="miter"/>
                      </v:roundrect>
                    </v:group>
                    <v:oval id="شكل بيضاوي 52" o:spid="_x0000_s3731"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" filled="f" strokecolor="#168489" strokeweight="1pt">
                      <v:stroke joinstyle="miter"/>
                    </v:oval>
                  </v:group>
                  <v:shape id="مربع نص 41" o:spid="_x0000_s3732"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" filled="f" stroked="f">
                    <v:textbox style="mso-fit-shape-to-text:t">
                      <w:txbxContent>
                        <w:p w14:paraId="16895FC9" w14:textId="5E397D5E"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تحديد الرؤية الشخصية:</w:t>
                          </w:r>
                        </w:p>
                      </w:txbxContent>
                    </v:textbox>
                  </v:shape>
                </v:group>
                <v:shape id="صورة 54" o:spid="_x0000_s3733"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">
                  <v:imagedata r:id="rId117" o:title=""/>
                </v:shape>
                <w10:anchorlock/>
              </v:group>
            </w:pict>
          </mc:Fallback>
        </mc:AlternateContent>
      </w:r>
    </w:p>
    <w:p w14:paraId="507CEADC" w14:textId="77777777" w:rsidR="006B59BE" w:rsidRPr="00F05BBF" w:rsidRDefault="006B59BE" w:rsidP="004F50BE">
      <w:pPr>
        <w:rPr>
          <w:rtl/>
        </w:rPr>
      </w:pPr>
      <w:r w:rsidRPr="00F05BBF">
        <w:rPr>
          <w:rtl/>
        </w:rPr>
        <w:t>- من القائد الذي أطمح أن أكونه بعد 3-5 سنوات؟</w:t>
      </w:r>
    </w:p>
    <w:p w14:paraId="634ADBED" w14:textId="77777777" w:rsidR="006B59BE" w:rsidRPr="00F05BBF" w:rsidRDefault="006B59BE" w:rsidP="004F50BE">
      <w:pPr>
        <w:rPr>
          <w:rtl/>
        </w:rPr>
      </w:pPr>
      <w:r w:rsidRPr="00F05BBF">
        <w:rPr>
          <w:rtl/>
        </w:rPr>
        <w:t>- ما التأثير الذي أرغب في إحداثه في مؤسّستي ومجال عملي؟</w:t>
      </w:r>
    </w:p>
    <w:p w14:paraId="49E4036A" w14:textId="77777777" w:rsidR="006B59BE" w:rsidRDefault="006B59BE" w:rsidP="004F50BE">
      <w:pPr>
        <w:rPr>
          <w:rtl/>
        </w:rPr>
      </w:pPr>
      <w:r w:rsidRPr="00F05BBF">
        <w:rPr>
          <w:rtl/>
        </w:rPr>
        <w:t>- ما القيم القيادية التي ستوجّه مساري المهني؟</w:t>
      </w:r>
    </w:p>
    <w:p w14:paraId="30A6A383" w14:textId="569D4FAB" w:rsidR="00F621FA" w:rsidRPr="00F05BBF" w:rsidRDefault="00F621FA" w:rsidP="004F50BE">
      <w:pPr>
        <w:rPr>
          <w:rtl/>
        </w:rPr>
      </w:pPr>
      <w:r w:rsidRPr="002A078C">
        <w:rPr>
          <w:rFonts w:ascii="Sakkal Majalla" w:hAnsi="Sakkal Majalla"/>
          <w:noProof/>
          <w:sz w:val="34"/>
        </w:rPr>
        <mc:AlternateContent>
          <mc:Choice Requires="wpg">
            <w:drawing>
              <wp:inline distT="0" distB="0" distL="0" distR="0" wp14:anchorId="6C063307" wp14:editId="189E9F76">
                <wp:extent cx="5731510" cy="891540"/>
                <wp:effectExtent l="0" t="0" r="2540" b="22860"/>
                <wp:docPr id="1608697340"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41" name="مجموعة 47"/>
                        <wpg:cNvGrpSpPr/>
                        <wpg:grpSpPr>
                          <a:xfrm>
                            <a:off x="0" y="0"/>
                            <a:ext cx="5731510" cy="895351"/>
                            <a:chOff x="0" y="0"/>
                            <a:chExt cx="5878196" cy="918845"/>
                          </a:xfrm>
                        </wpg:grpSpPr>
                        <wpg:grpSp>
                          <wpg:cNvPr id="1608697342" name="مجموعة 48"/>
                          <wpg:cNvGrpSpPr/>
                          <wpg:grpSpPr>
                            <a:xfrm>
                              <a:off x="0" y="0"/>
                              <a:ext cx="5878196" cy="918845"/>
                              <a:chOff x="0" y="0"/>
                              <a:chExt cx="6240348" cy="919070"/>
                            </a:xfrm>
                          </wpg:grpSpPr>
                          <wpg:grpSp>
                            <wpg:cNvPr id="1608697343" name="مجموعة 49"/>
                            <wpg:cNvGrpSpPr/>
                            <wpg:grpSpPr>
                              <a:xfrm>
                                <a:off x="0" y="169208"/>
                                <a:ext cx="5433072" cy="580613"/>
                                <a:chOff x="0" y="169208"/>
                                <a:chExt cx="5433072" cy="580613"/>
                              </a:xfrm>
                            </wpg:grpSpPr>
                            <wps:wsp>
                              <wps:cNvPr id="1608697344"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45"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46"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47" name="مربع نص 41"/>
                          <wps:cNvSpPr txBox="1"/>
                          <wps:spPr>
                            <a:xfrm>
                              <a:off x="204466" y="256739"/>
                              <a:ext cx="4615440" cy="389397"/>
                            </a:xfrm>
                            <a:prstGeom prst="rect">
                              <a:avLst/>
                            </a:prstGeom>
                            <a:noFill/>
                          </wps:spPr>
                          <wps:txbx>
                            <w:txbxContent>
                              <w:p w14:paraId="03DB9EF4" w14:textId="79A05667"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تحديد مجالات التطوير ذات الأولوية:</w:t>
                                </w:r>
                              </w:p>
                            </w:txbxContent>
                          </wps:txbx>
                          <wps:bodyPr wrap="square" rtlCol="1">
                            <a:spAutoFit/>
                          </wps:bodyPr>
                        </wps:wsp>
                      </wpg:grpSp>
                      <pic:pic xmlns:pic="http://schemas.openxmlformats.org/drawingml/2006/picture">
                        <pic:nvPicPr>
                          <pic:cNvPr id="1608697348"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C063307" id="_x0000_s3734"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&#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">
                <v:group id="مجموعة 47" o:spid="_x0000_s3735"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">
                  <v:group id="مجموعة 48" o:spid="_x0000_s3736"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">
                    <v:group id="مجموعة 49" o:spid="_x0000_s3737"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">
                      <v:shape id="شكل حر 50" o:spid="_x0000_s3738"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39"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" fillcolor="#a5a5a5 [2092]" stroked="f" strokeweight="1pt">
                        <v:stroke joinstyle="miter"/>
                      </v:roundrect>
                    </v:group>
                    <v:oval id="شكل بيضاوي 52" o:spid="_x0000_s3740"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" filled="f" strokecolor="#168489" strokeweight="1pt">
                      <v:stroke joinstyle="miter"/>
                    </v:oval>
                  </v:group>
                  <v:shape id="مربع نص 41" o:spid="_x0000_s3741"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" filled="f" stroked="f">
                    <v:textbox style="mso-fit-shape-to-text:t">
                      <w:txbxContent>
                        <w:p w14:paraId="03DB9EF4" w14:textId="79A05667"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تحديد مجالات التطوير ذات الأولوية:</w:t>
                          </w:r>
                        </w:p>
                      </w:txbxContent>
                    </v:textbox>
                  </v:shape>
                </v:group>
                <v:shape id="صورة 54" o:spid="_x0000_s3742"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">
                  <v:imagedata r:id="rId117" o:title=""/>
                </v:shape>
                <w10:anchorlock/>
              </v:group>
            </w:pict>
          </mc:Fallback>
        </mc:AlternateContent>
      </w:r>
    </w:p>
    <w:p w14:paraId="514ADC82" w14:textId="77777777" w:rsidR="006B59BE" w:rsidRPr="00F05BBF" w:rsidRDefault="006B59BE" w:rsidP="004F50BE">
      <w:pPr>
        <w:rPr>
          <w:rtl/>
        </w:rPr>
      </w:pPr>
      <w:r w:rsidRPr="00F05BBF">
        <w:rPr>
          <w:rtl/>
        </w:rPr>
        <w:t>- بناءً على التشخيص الذاتي، ما هي المجالات الثلاثة الأكثر أهمية للتطوير؟</w:t>
      </w:r>
    </w:p>
    <w:p w14:paraId="3FFA591E" w14:textId="77777777" w:rsidR="006B59BE" w:rsidRPr="00F05BBF" w:rsidRDefault="006B59BE" w:rsidP="004F50BE">
      <w:pPr>
        <w:rPr>
          <w:rtl/>
        </w:rPr>
      </w:pPr>
      <w:r w:rsidRPr="00F05BBF">
        <w:rPr>
          <w:rtl/>
        </w:rPr>
        <w:t>- ما المهارات التي ستكون أكثر قيمة في المستقبل في مجال عملي؟</w:t>
      </w:r>
    </w:p>
    <w:p w14:paraId="0239B157" w14:textId="77777777" w:rsidR="006B59BE" w:rsidRDefault="006B59BE" w:rsidP="004F50BE">
      <w:pPr>
        <w:rPr>
          <w:rtl/>
        </w:rPr>
      </w:pPr>
      <w:r w:rsidRPr="00F05BBF">
        <w:rPr>
          <w:rtl/>
        </w:rPr>
        <w:t>- ما الفجوات المعرفية التي يجب سدّها لمواكبة التطوّرات المستقبلية؟</w:t>
      </w:r>
    </w:p>
    <w:p w14:paraId="0B43D420" w14:textId="2A97BEA0" w:rsidR="00F621FA" w:rsidRPr="00F05BBF" w:rsidRDefault="00F621FA" w:rsidP="004F50BE">
      <w:pPr>
        <w:rPr>
          <w:rtl/>
        </w:rPr>
      </w:pPr>
      <w:r w:rsidRPr="002A078C">
        <w:rPr>
          <w:rFonts w:ascii="Sakkal Majalla" w:hAnsi="Sakkal Majalla"/>
          <w:noProof/>
          <w:sz w:val="34"/>
        </w:rPr>
        <mc:AlternateContent>
          <mc:Choice Requires="wpg">
            <w:drawing>
              <wp:inline distT="0" distB="0" distL="0" distR="0" wp14:anchorId="1A78D565" wp14:editId="2087B7A7">
                <wp:extent cx="5731510" cy="891540"/>
                <wp:effectExtent l="0" t="0" r="2540" b="22860"/>
                <wp:docPr id="1608697349"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50" name="مجموعة 47"/>
                        <wpg:cNvGrpSpPr/>
                        <wpg:grpSpPr>
                          <a:xfrm>
                            <a:off x="0" y="0"/>
                            <a:ext cx="5731510" cy="895351"/>
                            <a:chOff x="0" y="0"/>
                            <a:chExt cx="5878196" cy="918845"/>
                          </a:xfrm>
                        </wpg:grpSpPr>
                        <wpg:grpSp>
                          <wpg:cNvPr id="1608697351" name="مجموعة 48"/>
                          <wpg:cNvGrpSpPr/>
                          <wpg:grpSpPr>
                            <a:xfrm>
                              <a:off x="0" y="0"/>
                              <a:ext cx="5878196" cy="918845"/>
                              <a:chOff x="0" y="0"/>
                              <a:chExt cx="6240348" cy="919070"/>
                            </a:xfrm>
                          </wpg:grpSpPr>
                          <wpg:grpSp>
                            <wpg:cNvPr id="1608697352" name="مجموعة 49"/>
                            <wpg:cNvGrpSpPr/>
                            <wpg:grpSpPr>
                              <a:xfrm>
                                <a:off x="0" y="169208"/>
                                <a:ext cx="5433072" cy="580613"/>
                                <a:chOff x="0" y="169208"/>
                                <a:chExt cx="5433072" cy="580613"/>
                              </a:xfrm>
                            </wpg:grpSpPr>
                            <wps:wsp>
                              <wps:cNvPr id="1608697353"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54"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55"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56" name="مربع نص 41"/>
                          <wps:cNvSpPr txBox="1"/>
                          <wps:spPr>
                            <a:xfrm>
                              <a:off x="204466" y="256739"/>
                              <a:ext cx="4615440" cy="389397"/>
                            </a:xfrm>
                            <a:prstGeom prst="rect">
                              <a:avLst/>
                            </a:prstGeom>
                            <a:noFill/>
                          </wps:spPr>
                          <wps:txbx>
                            <w:txbxContent>
                              <w:p w14:paraId="442D752A" w14:textId="5C33A185"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وضع أهداف محدّدة وقابلة للقياس:</w:t>
                                </w:r>
                              </w:p>
                            </w:txbxContent>
                          </wps:txbx>
                          <wps:bodyPr wrap="square" rtlCol="1">
                            <a:spAutoFit/>
                          </wps:bodyPr>
                        </wps:wsp>
                      </wpg:grpSp>
                      <pic:pic xmlns:pic="http://schemas.openxmlformats.org/drawingml/2006/picture">
                        <pic:nvPicPr>
                          <pic:cNvPr id="1608697357"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A78D565" id="_x0000_s3743"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">
                <v:group id="مجموعة 47" o:spid="_x0000_s3744"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">
                  <v:group id="مجموعة 48" o:spid="_x0000_s3745"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">
                    <v:group id="مجموعة 49" o:spid="_x0000_s3746"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">
                      <v:shape id="شكل حر 50" o:spid="_x0000_s3747"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48"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" fillcolor="#a5a5a5 [2092]" stroked="f" strokeweight="1pt">
                        <v:stroke joinstyle="miter"/>
                      </v:roundrect>
                    </v:group>
                    <v:oval id="شكل بيضاوي 52" o:spid="_x0000_s3749"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" filled="f" strokecolor="#168489" strokeweight="1pt">
                      <v:stroke joinstyle="miter"/>
                    </v:oval>
                  </v:group>
                  <v:shape id="مربع نص 41" o:spid="_x0000_s3750"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" filled="f" stroked="f">
                    <v:textbox style="mso-fit-shape-to-text:t">
                      <w:txbxContent>
                        <w:p w14:paraId="442D752A" w14:textId="5C33A185"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وضع أهداف محدّدة وقابلة للقياس:</w:t>
                          </w:r>
                        </w:p>
                      </w:txbxContent>
                    </v:textbox>
                  </v:shape>
                </v:group>
                <v:shape id="صورة 54" o:spid="_x0000_s3751"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">
                  <v:imagedata r:id="rId117" o:title=""/>
                </v:shape>
                <w10:anchorlock/>
              </v:group>
            </w:pict>
          </mc:Fallback>
        </mc:AlternateContent>
      </w:r>
    </w:p>
    <w:p w14:paraId="28995A06" w14:textId="77777777" w:rsidR="006B59BE" w:rsidRPr="00F05BBF" w:rsidRDefault="006B59BE" w:rsidP="004F50BE">
      <w:pPr>
        <w:rPr>
          <w:rtl/>
        </w:rPr>
      </w:pPr>
      <w:r w:rsidRPr="00F05BBF">
        <w:rPr>
          <w:rtl/>
        </w:rPr>
        <w:t xml:space="preserve">- صياغة 3-5 أهداف رئيسية للتطوير القيادي (وفق معايير </w:t>
      </w:r>
      <w:r w:rsidRPr="00F05BBF">
        <w:t>SMART</w:t>
      </w:r>
      <w:r w:rsidRPr="00F05BBF">
        <w:rPr>
          <w:rtl/>
        </w:rPr>
        <w:t>).</w:t>
      </w:r>
    </w:p>
    <w:p w14:paraId="1E1F6908" w14:textId="77777777" w:rsidR="006B59BE" w:rsidRPr="00F05BBF" w:rsidRDefault="006B59BE" w:rsidP="004F50BE">
      <w:pPr>
        <w:rPr>
          <w:rtl/>
        </w:rPr>
      </w:pPr>
      <w:r w:rsidRPr="00F05BBF">
        <w:rPr>
          <w:rtl/>
        </w:rPr>
        <w:t>- تحديد مؤشّرات نجاح واضحة لكل هدف.</w:t>
      </w:r>
    </w:p>
    <w:p w14:paraId="360D0B02" w14:textId="77777777" w:rsidR="006B59BE" w:rsidRDefault="006B59BE" w:rsidP="004F50BE">
      <w:pPr>
        <w:rPr>
          <w:rtl/>
        </w:rPr>
      </w:pPr>
      <w:r w:rsidRPr="00F05BBF">
        <w:rPr>
          <w:rtl/>
        </w:rPr>
        <w:t>- وضع إطار زمني واقعي لتحقيق كل هدف.</w:t>
      </w:r>
    </w:p>
    <w:p w14:paraId="59DB3DC8" w14:textId="6A40E727" w:rsidR="00F621FA" w:rsidRPr="00F05BBF" w:rsidRDefault="00F621FA" w:rsidP="004F50BE">
      <w:pPr>
        <w:rPr>
          <w:rtl/>
        </w:rPr>
      </w:pPr>
      <w:r w:rsidRPr="002A078C">
        <w:rPr>
          <w:rFonts w:ascii="Sakkal Majalla" w:hAnsi="Sakkal Majalla"/>
          <w:noProof/>
          <w:sz w:val="34"/>
        </w:rPr>
        <mc:AlternateContent>
          <mc:Choice Requires="wpg">
            <w:drawing>
              <wp:inline distT="0" distB="0" distL="0" distR="0" wp14:anchorId="56F0AADE" wp14:editId="525B103E">
                <wp:extent cx="5731510" cy="891540"/>
                <wp:effectExtent l="0" t="0" r="2540" b="22860"/>
                <wp:docPr id="1608697358"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59" name="مجموعة 47"/>
                        <wpg:cNvGrpSpPr/>
                        <wpg:grpSpPr>
                          <a:xfrm>
                            <a:off x="0" y="0"/>
                            <a:ext cx="5731510" cy="895351"/>
                            <a:chOff x="0" y="0"/>
                            <a:chExt cx="5878196" cy="918845"/>
                          </a:xfrm>
                        </wpg:grpSpPr>
                        <wpg:grpSp>
                          <wpg:cNvPr id="1608697360" name="مجموعة 48"/>
                          <wpg:cNvGrpSpPr/>
                          <wpg:grpSpPr>
                            <a:xfrm>
                              <a:off x="0" y="0"/>
                              <a:ext cx="5878196" cy="918845"/>
                              <a:chOff x="0" y="0"/>
                              <a:chExt cx="6240348" cy="919070"/>
                            </a:xfrm>
                          </wpg:grpSpPr>
                          <wpg:grpSp>
                            <wpg:cNvPr id="1608697361" name="مجموعة 49"/>
                            <wpg:cNvGrpSpPr/>
                            <wpg:grpSpPr>
                              <a:xfrm>
                                <a:off x="0" y="169208"/>
                                <a:ext cx="5433072" cy="580613"/>
                                <a:chOff x="0" y="169208"/>
                                <a:chExt cx="5433072" cy="580613"/>
                              </a:xfrm>
                            </wpg:grpSpPr>
                            <wps:wsp>
                              <wps:cNvPr id="1608697362"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63"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64"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65" name="مربع نص 41"/>
                          <wps:cNvSpPr txBox="1"/>
                          <wps:spPr>
                            <a:xfrm>
                              <a:off x="204466" y="256651"/>
                              <a:ext cx="4615440" cy="389397"/>
                            </a:xfrm>
                            <a:prstGeom prst="rect">
                              <a:avLst/>
                            </a:prstGeom>
                            <a:noFill/>
                          </wps:spPr>
                          <wps:txbx>
                            <w:txbxContent>
                              <w:p w14:paraId="4ADE0097" w14:textId="62FD00D7" w:rsidR="00F621FA" w:rsidRDefault="004A64BB" w:rsidP="004A64BB">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تحديد استراتيجيات التعلّم والتطوير:</w:t>
                                </w:r>
                              </w:p>
                            </w:txbxContent>
                          </wps:txbx>
                          <wps:bodyPr wrap="square" rtlCol="1">
                            <a:spAutoFit/>
                          </wps:bodyPr>
                        </wps:wsp>
                      </wpg:grpSp>
                      <pic:pic xmlns:pic="http://schemas.openxmlformats.org/drawingml/2006/picture">
                        <pic:nvPicPr>
                          <pic:cNvPr id="1608697366"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56F0AADE" id="_x0000_s3752"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">
                <v:group id="مجموعة 47" o:spid="_x0000_s3753"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">
                  <v:group id="مجموعة 48" o:spid="_x0000_s3754"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">
                    <v:group id="مجموعة 49" o:spid="_x0000_s3755"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">
                      <v:shape id="شكل حر 50" o:spid="_x0000_s3756"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57"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" fillcolor="#a5a5a5 [2092]" stroked="f" strokeweight="1pt">
                        <v:stroke joinstyle="miter"/>
                      </v:roundrect>
                    </v:group>
                    <v:oval id="شكل بيضاوي 52" o:spid="_x0000_s3758"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" filled="f" strokecolor="#168489" strokeweight="1pt">
                      <v:stroke joinstyle="miter"/>
                    </v:oval>
                  </v:group>
                  <v:shape id="مربع نص 41" o:spid="_x0000_s3759" type="#_x0000_t202" style="position:absolute;left:2044;top:2566;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" filled="f" stroked="f">
                    <v:textbox style="mso-fit-shape-to-text:t">
                      <w:txbxContent>
                        <w:p w14:paraId="4ADE0097" w14:textId="62FD00D7" w:rsidR="00F621FA" w:rsidRDefault="004A64BB" w:rsidP="004A64BB">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تحديد استراتيجيات التعلّم والتطوير:</w:t>
                          </w:r>
                        </w:p>
                      </w:txbxContent>
                    </v:textbox>
                  </v:shape>
                </v:group>
                <v:shape id="صورة 54" o:spid="_x0000_s3760"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">
                  <v:imagedata r:id="rId117" o:title=""/>
                </v:shape>
                <w10:anchorlock/>
              </v:group>
            </w:pict>
          </mc:Fallback>
        </mc:AlternateContent>
      </w:r>
    </w:p>
    <w:p w14:paraId="2837C55E" w14:textId="77777777" w:rsidR="006B59BE" w:rsidRPr="00F05BBF" w:rsidRDefault="006B59BE" w:rsidP="004F50BE">
      <w:pPr>
        <w:rPr>
          <w:rtl/>
        </w:rPr>
      </w:pPr>
      <w:r w:rsidRPr="00F05BBF">
        <w:rPr>
          <w:rtl/>
        </w:rPr>
        <w:t>- التعلّم الرسمي (دورات، شهادات مهنية، برامج تعليمية).</w:t>
      </w:r>
    </w:p>
    <w:p w14:paraId="7E9B737F" w14:textId="77777777" w:rsidR="006B59BE" w:rsidRPr="00F05BBF" w:rsidRDefault="006B59BE" w:rsidP="004F50BE">
      <w:pPr>
        <w:rPr>
          <w:rtl/>
        </w:rPr>
      </w:pPr>
      <w:r w:rsidRPr="00F05BBF">
        <w:rPr>
          <w:rtl/>
        </w:rPr>
        <w:t>- التعلّم التجريبي (مشاريع، مهام جديدة، تجارب قيادية).</w:t>
      </w:r>
    </w:p>
    <w:p w14:paraId="2CAAD2DD" w14:textId="77777777" w:rsidR="006B59BE" w:rsidRPr="00F05BBF" w:rsidRDefault="006B59BE" w:rsidP="004F50BE">
      <w:pPr>
        <w:rPr>
          <w:rtl/>
        </w:rPr>
      </w:pPr>
      <w:r w:rsidRPr="00F05BBF">
        <w:rPr>
          <w:rtl/>
        </w:rPr>
        <w:t>- التعلّم الاجتماعي (التوجيه، الإرشاد، مجموعات التعلّم).</w:t>
      </w:r>
    </w:p>
    <w:p w14:paraId="3068285A" w14:textId="77777777" w:rsidR="006B59BE" w:rsidRDefault="006B59BE" w:rsidP="004F50BE">
      <w:pPr>
        <w:rPr>
          <w:rtl/>
        </w:rPr>
      </w:pPr>
      <w:r w:rsidRPr="00F05BBF">
        <w:rPr>
          <w:rtl/>
        </w:rPr>
        <w:t>- التعلّم الذاتي (القراءة، البودكاست، الموارد الرقمية).</w:t>
      </w:r>
    </w:p>
    <w:p w14:paraId="0F1E0D59" w14:textId="01E3E81E" w:rsidR="00F621FA" w:rsidRPr="00F05BBF" w:rsidRDefault="00F621FA" w:rsidP="004F50BE">
      <w:pPr>
        <w:rPr>
          <w:rtl/>
        </w:rPr>
      </w:pPr>
      <w:r w:rsidRPr="002A078C">
        <w:rPr>
          <w:rFonts w:ascii="Sakkal Majalla" w:hAnsi="Sakkal Majalla"/>
          <w:noProof/>
          <w:sz w:val="34"/>
        </w:rPr>
        <w:lastRenderedPageBreak/>
        <mc:AlternateContent>
          <mc:Choice Requires="wpg">
            <w:drawing>
              <wp:inline distT="0" distB="0" distL="0" distR="0" wp14:anchorId="1F4C89D0" wp14:editId="7E65B656">
                <wp:extent cx="5731510" cy="891540"/>
                <wp:effectExtent l="0" t="0" r="2540" b="22860"/>
                <wp:docPr id="1608697367"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68" name="مجموعة 47"/>
                        <wpg:cNvGrpSpPr/>
                        <wpg:grpSpPr>
                          <a:xfrm>
                            <a:off x="0" y="0"/>
                            <a:ext cx="5731510" cy="895351"/>
                            <a:chOff x="0" y="0"/>
                            <a:chExt cx="5878196" cy="918845"/>
                          </a:xfrm>
                        </wpg:grpSpPr>
                        <wpg:grpSp>
                          <wpg:cNvPr id="1608697369" name="مجموعة 48"/>
                          <wpg:cNvGrpSpPr/>
                          <wpg:grpSpPr>
                            <a:xfrm>
                              <a:off x="0" y="0"/>
                              <a:ext cx="5878196" cy="918845"/>
                              <a:chOff x="0" y="0"/>
                              <a:chExt cx="6240348" cy="919070"/>
                            </a:xfrm>
                          </wpg:grpSpPr>
                          <wpg:grpSp>
                            <wpg:cNvPr id="1608697370" name="مجموعة 49"/>
                            <wpg:cNvGrpSpPr/>
                            <wpg:grpSpPr>
                              <a:xfrm>
                                <a:off x="0" y="169208"/>
                                <a:ext cx="5433072" cy="580613"/>
                                <a:chOff x="0" y="169208"/>
                                <a:chExt cx="5433072" cy="580613"/>
                              </a:xfrm>
                            </wpg:grpSpPr>
                            <wps:wsp>
                              <wps:cNvPr id="1608697371"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72"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73"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74" name="مربع نص 41"/>
                          <wps:cNvSpPr txBox="1"/>
                          <wps:spPr>
                            <a:xfrm>
                              <a:off x="204466" y="256739"/>
                              <a:ext cx="4615440" cy="389397"/>
                            </a:xfrm>
                            <a:prstGeom prst="rect">
                              <a:avLst/>
                            </a:prstGeom>
                            <a:noFill/>
                          </wps:spPr>
                          <wps:txbx>
                            <w:txbxContent>
                              <w:p w14:paraId="0EF2D791" w14:textId="06DBA893"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بناء شبكة الدعم والموارد:</w:t>
                                </w:r>
                              </w:p>
                            </w:txbxContent>
                          </wps:txbx>
                          <wps:bodyPr wrap="square" rtlCol="1">
                            <a:spAutoFit/>
                          </wps:bodyPr>
                        </wps:wsp>
                      </wpg:grpSp>
                      <pic:pic xmlns:pic="http://schemas.openxmlformats.org/drawingml/2006/picture">
                        <pic:nvPicPr>
                          <pic:cNvPr id="1608697375"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1F4C89D0" id="_x0000_s3761"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">
                <v:group id="مجموعة 47" o:spid="_x0000_s3762"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">
                  <v:group id="مجموعة 48" o:spid="_x0000_s3763"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">
                    <v:group id="مجموعة 49" o:spid="_x0000_s3764"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">
                      <v:shape id="شكل حر 50" o:spid="_x0000_s3765"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66"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" fillcolor="#a5a5a5 [2092]" stroked="f" strokeweight="1pt">
                        <v:stroke joinstyle="miter"/>
                      </v:roundrect>
                    </v:group>
                    <v:oval id="شكل بيضاوي 52" o:spid="_x0000_s3767"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" filled="f" strokecolor="#168489" strokeweight="1pt">
                      <v:stroke joinstyle="miter"/>
                    </v:oval>
                  </v:group>
                  <v:shape id="مربع نص 41" o:spid="_x0000_s3768"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" filled="f" stroked="f">
                    <v:textbox style="mso-fit-shape-to-text:t">
                      <w:txbxContent>
                        <w:p w14:paraId="0EF2D791" w14:textId="06DBA893"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بناء شبكة الدعم والموارد:</w:t>
                          </w:r>
                        </w:p>
                      </w:txbxContent>
                    </v:textbox>
                  </v:shape>
                </v:group>
                <v:shape id="صورة 54" o:spid="_x0000_s3769"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">
                  <v:imagedata r:id="rId117" o:title=""/>
                </v:shape>
                <w10:anchorlock/>
              </v:group>
            </w:pict>
          </mc:Fallback>
        </mc:AlternateContent>
      </w:r>
    </w:p>
    <w:p w14:paraId="17C3CD9D" w14:textId="77777777" w:rsidR="006B59BE" w:rsidRPr="00F05BBF" w:rsidRDefault="006B59BE" w:rsidP="004F50BE">
      <w:pPr>
        <w:rPr>
          <w:rtl/>
        </w:rPr>
      </w:pPr>
      <w:r w:rsidRPr="00F05BBF">
        <w:rPr>
          <w:rtl/>
        </w:rPr>
        <w:t>- تحديد الموجّهين والمرشدين المحتملين.</w:t>
      </w:r>
    </w:p>
    <w:p w14:paraId="4DB3C079" w14:textId="77777777" w:rsidR="006B59BE" w:rsidRPr="00F05BBF" w:rsidRDefault="006B59BE" w:rsidP="004F50BE">
      <w:pPr>
        <w:rPr>
          <w:rtl/>
        </w:rPr>
      </w:pPr>
      <w:r w:rsidRPr="00F05BBF">
        <w:rPr>
          <w:rtl/>
        </w:rPr>
        <w:t>- الانضمام إلى مجتمعات التعلّم والممارسة.</w:t>
      </w:r>
    </w:p>
    <w:p w14:paraId="03EBC3E4" w14:textId="77777777" w:rsidR="006B59BE" w:rsidRDefault="006B59BE" w:rsidP="004F50BE">
      <w:pPr>
        <w:rPr>
          <w:rtl/>
        </w:rPr>
      </w:pPr>
      <w:r w:rsidRPr="00F05BBF">
        <w:rPr>
          <w:rtl/>
        </w:rPr>
        <w:t>- تحديد الموارد اللازمة (وقت، تمويل، تكنولوجيا).</w:t>
      </w:r>
    </w:p>
    <w:p w14:paraId="6760878A" w14:textId="611E4F83" w:rsidR="00F621FA" w:rsidRPr="00F05BBF" w:rsidRDefault="00F621FA" w:rsidP="004F50BE">
      <w:pPr>
        <w:rPr>
          <w:rtl/>
        </w:rPr>
      </w:pPr>
      <w:r w:rsidRPr="002A078C">
        <w:rPr>
          <w:rFonts w:ascii="Sakkal Majalla" w:hAnsi="Sakkal Majalla"/>
          <w:noProof/>
          <w:sz w:val="34"/>
        </w:rPr>
        <mc:AlternateContent>
          <mc:Choice Requires="wpg">
            <w:drawing>
              <wp:inline distT="0" distB="0" distL="0" distR="0" wp14:anchorId="62DD38B1" wp14:editId="355B6194">
                <wp:extent cx="5731510" cy="891540"/>
                <wp:effectExtent l="0" t="0" r="2540" b="22860"/>
                <wp:docPr id="1608697376" name="مجموعة 22"/>
                <wp:cNvGraphicFramePr/>
                <a:graphic xmlns:a="http://schemas.openxmlformats.org/drawingml/2006/main">
                  <a:graphicData uri="http://schemas.microsoft.com/office/word/2010/wordprocessingGroup">
                    <wpg:wgp>
                      <wpg:cNvGrpSpPr/>
                      <wpg:grpSpPr>
                        <a:xfrm>
                          <a:off x="0" y="0"/>
                          <a:ext cx="5731510" cy="891540"/>
                          <a:chOff x="0" y="0"/>
                          <a:chExt cx="5753456" cy="895351"/>
                        </a:xfrm>
                      </wpg:grpSpPr>
                      <wpg:grpSp>
                        <wpg:cNvPr id="1608697377" name="مجموعة 47"/>
                        <wpg:cNvGrpSpPr/>
                        <wpg:grpSpPr>
                          <a:xfrm>
                            <a:off x="0" y="0"/>
                            <a:ext cx="5731510" cy="895351"/>
                            <a:chOff x="0" y="0"/>
                            <a:chExt cx="5878196" cy="918845"/>
                          </a:xfrm>
                        </wpg:grpSpPr>
                        <wpg:grpSp>
                          <wpg:cNvPr id="1608697378" name="مجموعة 48"/>
                          <wpg:cNvGrpSpPr/>
                          <wpg:grpSpPr>
                            <a:xfrm>
                              <a:off x="0" y="0"/>
                              <a:ext cx="5878196" cy="918845"/>
                              <a:chOff x="0" y="0"/>
                              <a:chExt cx="6240348" cy="919070"/>
                            </a:xfrm>
                          </wpg:grpSpPr>
                          <wpg:grpSp>
                            <wpg:cNvPr id="1608697379" name="مجموعة 49"/>
                            <wpg:cNvGrpSpPr/>
                            <wpg:grpSpPr>
                              <a:xfrm>
                                <a:off x="0" y="169208"/>
                                <a:ext cx="5433072" cy="580613"/>
                                <a:chOff x="0" y="169208"/>
                                <a:chExt cx="5433072" cy="580613"/>
                              </a:xfrm>
                            </wpg:grpSpPr>
                            <wps:wsp>
                              <wps:cNvPr id="1608697380" name="شكل حر 50"/>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08697381" name="مستطيل مستدير الزوايا 51"/>
                              <wps:cNvSpPr/>
                              <wps:spPr>
                                <a:xfrm>
                                  <a:off x="0" y="169208"/>
                                  <a:ext cx="5117024" cy="580572"/>
                                </a:xfrm>
                                <a:prstGeom prst="round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82" name="شكل بيضاوي 52"/>
                            <wps:cNvSpPr/>
                            <wps:spPr>
                              <a:xfrm>
                                <a:off x="5321278" y="0"/>
                                <a:ext cx="919070" cy="919070"/>
                              </a:xfrm>
                              <a:prstGeom prst="ellipse">
                                <a:avLst/>
                              </a:prstGeom>
                              <a:no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1608697383" name="مربع نص 41"/>
                          <wps:cNvSpPr txBox="1"/>
                          <wps:spPr>
                            <a:xfrm>
                              <a:off x="204466" y="256739"/>
                              <a:ext cx="4615440" cy="389397"/>
                            </a:xfrm>
                            <a:prstGeom prst="rect">
                              <a:avLst/>
                            </a:prstGeom>
                            <a:noFill/>
                          </wps:spPr>
                          <wps:txbx>
                            <w:txbxContent>
                              <w:p w14:paraId="7D3CACF8" w14:textId="038EAE76"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وضع آلي</w:t>
                                </w:r>
                                <w:r w:rsidRPr="004A64BB">
                                  <w:rPr>
                                    <w:rFonts w:eastAsia="Calibri" w:hAnsi="Adobe Arabic" w:cs="Adobe Arabic" w:hint="cs"/>
                                    <w:b/>
                                    <w:bCs/>
                                    <w:color w:val="FFFFFF"/>
                                    <w:kern w:val="24"/>
                                    <w:sz w:val="36"/>
                                    <w:szCs w:val="36"/>
                                    <w:rtl/>
                                    <w:lang w:bidi="ar-EG"/>
                                  </w:rPr>
                                  <w:t>ّ</w:t>
                                </w:r>
                                <w:r w:rsidRPr="004A64BB">
                                  <w:rPr>
                                    <w:rFonts w:eastAsia="Calibri" w:hAnsi="Adobe Arabic" w:cs="Adobe Arabic"/>
                                    <w:b/>
                                    <w:bCs/>
                                    <w:color w:val="FFFFFF"/>
                                    <w:kern w:val="24"/>
                                    <w:sz w:val="36"/>
                                    <w:szCs w:val="36"/>
                                    <w:rtl/>
                                    <w:lang w:bidi="ar-EG"/>
                                  </w:rPr>
                                  <w:t>ات للمتابعة والتقييم:</w:t>
                                </w:r>
                              </w:p>
                            </w:txbxContent>
                          </wps:txbx>
                          <wps:bodyPr wrap="square" rtlCol="1">
                            <a:spAutoFit/>
                          </wps:bodyPr>
                        </wps:wsp>
                      </wpg:grpSp>
                      <pic:pic xmlns:pic="http://schemas.openxmlformats.org/drawingml/2006/picture">
                        <pic:nvPicPr>
                          <pic:cNvPr id="1608697384" name="صورة 54"/>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4910006" y="34780"/>
                            <a:ext cx="843450" cy="843450"/>
                          </a:xfrm>
                          <a:prstGeom prst="rect">
                            <a:avLst/>
                          </a:prstGeom>
                        </pic:spPr>
                      </pic:pic>
                    </wpg:wgp>
                  </a:graphicData>
                </a:graphic>
              </wp:inline>
            </w:drawing>
          </mc:Choice>
          <mc:Fallback>
            <w:pict>
              <v:group w14:anchorId="62DD38B1" id="_x0000_s3770" style="width:451.3pt;height:70.2pt;mso-position-horizontal-relative:char;mso-position-vertical-relative:line" coordsize="57534,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">
                <v:group id="مجموعة 47" o:spid="_x0000_s377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">
                  <v:group id="مجموعة 48" o:spid="_x0000_s377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">
                    <v:group id="مجموعة 49" o:spid="_x0000_s377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">
                      <v:shape id="شكل حر 50" o:spid="_x0000_s377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" path="m,l1447994,r-1443,1434c1395923,64034,1362637,170046,1362637,290286v,120241,33286,226252,83914,288852l1447994,580572,,580572,,xe" fillcolor="#a5a5a5 [2092]" stroked="f" strokeweight="1pt">
                        <v:stroke joinstyle="miter"/>
                        <v:path arrowok="t" o:connecttype="custom" o:connectlocs="0,0;1827179,0;1825358,1434;1719470,290286;1825358,579138;1827179,580572;0,580572;0,0" o:connectangles="0,0,0,0,0,0,0,0"/>
                      </v:shape>
                      <v:roundrect id="مستطيل مستدير الزوايا 51" o:spid="_x0000_s377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" fillcolor="#a5a5a5 [2092]" stroked="f" strokeweight="1pt">
                        <v:stroke joinstyle="miter"/>
                      </v:roundrect>
                    </v:group>
                    <v:oval id="شكل بيضاوي 52" o:spid="_x0000_s377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" filled="f" strokecolor="#168489" strokeweight="1pt">
                      <v:stroke joinstyle="miter"/>
                    </v:oval>
                  </v:group>
                  <v:shape id="مربع نص 41" o:spid="_x0000_s3777" type="#_x0000_t202" style="position:absolute;left:2044;top:2567;width:46155;height:38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" filled="f" stroked="f">
                    <v:textbox style="mso-fit-shape-to-text:t">
                      <w:txbxContent>
                        <w:p w14:paraId="7D3CACF8" w14:textId="038EAE76" w:rsidR="00F621FA" w:rsidRDefault="004A64BB" w:rsidP="00F621FA">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وضع آلي</w:t>
                          </w:r>
                          <w:r w:rsidRPr="004A64BB">
                            <w:rPr>
                              <w:rFonts w:eastAsia="Calibri" w:hAnsi="Adobe Arabic" w:cs="Adobe Arabic" w:hint="cs"/>
                              <w:b/>
                              <w:bCs/>
                              <w:color w:val="FFFFFF"/>
                              <w:kern w:val="24"/>
                              <w:sz w:val="36"/>
                              <w:szCs w:val="36"/>
                              <w:rtl/>
                              <w:lang w:bidi="ar-EG"/>
                            </w:rPr>
                            <w:t>ّ</w:t>
                          </w:r>
                          <w:r w:rsidRPr="004A64BB">
                            <w:rPr>
                              <w:rFonts w:eastAsia="Calibri" w:hAnsi="Adobe Arabic" w:cs="Adobe Arabic"/>
                              <w:b/>
                              <w:bCs/>
                              <w:color w:val="FFFFFF"/>
                              <w:kern w:val="24"/>
                              <w:sz w:val="36"/>
                              <w:szCs w:val="36"/>
                              <w:rtl/>
                              <w:lang w:bidi="ar-EG"/>
                            </w:rPr>
                            <w:t>ات للمتابعة والتقييم:</w:t>
                          </w:r>
                        </w:p>
                      </w:txbxContent>
                    </v:textbox>
                  </v:shape>
                </v:group>
                <v:shape id="صورة 54" o:spid="_x0000_s3778" type="#_x0000_t75" style="position:absolute;left:49100;top:347;width:8434;height: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">
                  <v:imagedata r:id="rId117" o:title=""/>
                </v:shape>
                <w10:anchorlock/>
              </v:group>
            </w:pict>
          </mc:Fallback>
        </mc:AlternateContent>
      </w:r>
    </w:p>
    <w:p w14:paraId="1279483E" w14:textId="77777777" w:rsidR="006B59BE" w:rsidRPr="00F05BBF" w:rsidRDefault="006B59BE" w:rsidP="004F50BE">
      <w:pPr>
        <w:rPr>
          <w:rtl/>
        </w:rPr>
      </w:pPr>
      <w:r w:rsidRPr="00F05BBF">
        <w:rPr>
          <w:rtl/>
        </w:rPr>
        <w:t>- تحديد نقاط تحقّق دورية لمراجعة التقدّم.</w:t>
      </w:r>
    </w:p>
    <w:p w14:paraId="51D51C7C" w14:textId="77777777" w:rsidR="006B59BE" w:rsidRPr="00F05BBF" w:rsidRDefault="006B59BE" w:rsidP="004F50BE">
      <w:pPr>
        <w:rPr>
          <w:rtl/>
        </w:rPr>
      </w:pPr>
      <w:r w:rsidRPr="00F05BBF">
        <w:rPr>
          <w:rtl/>
        </w:rPr>
        <w:t>- تطوير مؤشّرات أداء شخصية لقياس التطوّر القيادي.</w:t>
      </w:r>
    </w:p>
    <w:p w14:paraId="77B29018" w14:textId="77777777" w:rsidR="006B59BE" w:rsidRPr="00F05BBF" w:rsidRDefault="006B59BE" w:rsidP="004F50BE">
      <w:pPr>
        <w:rPr>
          <w:rtl/>
        </w:rPr>
      </w:pPr>
      <w:r w:rsidRPr="00F05BBF">
        <w:rPr>
          <w:rtl/>
        </w:rPr>
        <w:t>- التخطيط للتغذية الراجعة المنتظمة من الزملاء والمرؤوسين.</w:t>
      </w:r>
    </w:p>
    <w:p w14:paraId="184EDAC3" w14:textId="77777777" w:rsidR="006B59BE" w:rsidRPr="00F05BBF" w:rsidRDefault="006B59BE" w:rsidP="004F50BE">
      <w:pPr>
        <w:rPr>
          <w:rtl/>
        </w:rPr>
      </w:pPr>
      <w:r>
        <w:rPr>
          <w:rFonts w:hint="cs"/>
          <w:rtl/>
        </w:rPr>
        <w:t>و</w:t>
      </w:r>
      <w:r w:rsidRPr="00F05BBF">
        <w:rPr>
          <w:rtl/>
        </w:rPr>
        <w:t>كما يقول ستيفن كوفي: "تبدأ القيادة الفعّالة بالعمل على النفس - رؤية شخصية واضحة، وانضباط ذاتي، وحماس."</w:t>
      </w:r>
    </w:p>
    <w:p w14:paraId="242B3000" w14:textId="7ACABEFF" w:rsidR="006B59BE" w:rsidRDefault="004F50BE" w:rsidP="004F50BE">
      <w:pPr>
        <w:rPr>
          <w:rtl/>
        </w:rPr>
      </w:pPr>
      <w:r w:rsidRPr="002A078C">
        <w:rPr>
          <w:rFonts w:ascii="Sakkal Majalla" w:hAnsi="Sakkal Majalla"/>
          <w:noProof/>
          <w:color w:val="002060"/>
          <w:sz w:val="34"/>
        </w:rPr>
        <mc:AlternateContent>
          <mc:Choice Requires="wpg">
            <w:drawing>
              <wp:inline distT="0" distB="0" distL="0" distR="0" wp14:anchorId="4F0E472E" wp14:editId="77FDC486">
                <wp:extent cx="5731510" cy="895350"/>
                <wp:effectExtent l="0" t="0" r="21590" b="19050"/>
                <wp:docPr id="4101" name="مجموعة 11"/>
                <wp:cNvGraphicFramePr/>
                <a:graphic xmlns:a="http://schemas.openxmlformats.org/drawingml/2006/main">
                  <a:graphicData uri="http://schemas.microsoft.com/office/word/2010/wordprocessingGroup">
                    <wpg:wgp>
                      <wpg:cNvGrpSpPr/>
                      <wpg:grpSpPr>
                        <a:xfrm>
                          <a:off x="0" y="0"/>
                          <a:ext cx="5731510" cy="895350"/>
                          <a:chOff x="0" y="0"/>
                          <a:chExt cx="5731510" cy="895350"/>
                        </a:xfrm>
                      </wpg:grpSpPr>
                      <pic:pic xmlns:pic="http://schemas.openxmlformats.org/drawingml/2006/picture">
                        <pic:nvPicPr>
                          <pic:cNvPr id="4102" name="صورة 38"/>
                          <pic:cNvPicPr/>
                        </pic:nvPicPr>
                        <pic:blipFill>
                          <a:blip r:embed="rId94" cstate="print">
                            <a:extLst>
                              <a:ext uri="{28A0092B-C50C-407E-A947-70E740481C1C}">
                                <a14:useLocalDpi xmlns:a14="http://schemas.microsoft.com/office/drawing/2010/main" val="0"/>
                              </a:ext>
                            </a:extLst>
                          </a:blip>
                          <a:stretch>
                            <a:fillRect/>
                          </a:stretch>
                        </pic:blipFill>
                        <pic:spPr>
                          <a:xfrm>
                            <a:off x="4968767" y="112078"/>
                            <a:ext cx="681355" cy="722630"/>
                          </a:xfrm>
                          <a:prstGeom prst="rect">
                            <a:avLst/>
                          </a:prstGeom>
                        </pic:spPr>
                      </pic:pic>
                      <wpg:grpSp>
                        <wpg:cNvPr id="4103" name="مجموعة 39"/>
                        <wpg:cNvGrpSpPr/>
                        <wpg:grpSpPr>
                          <a:xfrm>
                            <a:off x="0" y="0"/>
                            <a:ext cx="5731510" cy="895350"/>
                            <a:chOff x="0" y="0"/>
                            <a:chExt cx="5878196" cy="918845"/>
                          </a:xfrm>
                        </wpg:grpSpPr>
                        <wpg:grpSp>
                          <wpg:cNvPr id="4104" name="مجموعة 40"/>
                          <wpg:cNvGrpSpPr/>
                          <wpg:grpSpPr>
                            <a:xfrm>
                              <a:off x="0" y="0"/>
                              <a:ext cx="5878196" cy="918845"/>
                              <a:chOff x="0" y="0"/>
                              <a:chExt cx="6240348" cy="919070"/>
                            </a:xfrm>
                          </wpg:grpSpPr>
                          <wpg:grpSp>
                            <wpg:cNvPr id="4105" name="مجموعة 41"/>
                            <wpg:cNvGrpSpPr/>
                            <wpg:grpSpPr>
                              <a:xfrm>
                                <a:off x="0" y="169208"/>
                                <a:ext cx="5433072" cy="580613"/>
                                <a:chOff x="0" y="169208"/>
                                <a:chExt cx="5433072" cy="580613"/>
                              </a:xfrm>
                            </wpg:grpSpPr>
                            <wps:wsp>
                              <wps:cNvPr id="4106" name="شكل حر 42"/>
                              <wps:cNvSpPr/>
                              <wps:spPr>
                                <a:xfrm>
                                  <a:off x="3605893" y="169249"/>
                                  <a:ext cx="1827179" cy="580572"/>
                                </a:xfrm>
                                <a:custGeom>
                                  <a:avLst/>
                                  <a:gdLst>
                                    <a:gd name="connsiteX0" fmla="*/ 0 w 1447994"/>
                                    <a:gd name="connsiteY0" fmla="*/ 0 h 580572"/>
                                    <a:gd name="connsiteX1" fmla="*/ 1447994 w 1447994"/>
                                    <a:gd name="connsiteY1" fmla="*/ 0 h 580572"/>
                                    <a:gd name="connsiteX2" fmla="*/ 1446551 w 1447994"/>
                                    <a:gd name="connsiteY2" fmla="*/ 1434 h 580572"/>
                                    <a:gd name="connsiteX3" fmla="*/ 1362637 w 1447994"/>
                                    <a:gd name="connsiteY3" fmla="*/ 290286 h 580572"/>
                                    <a:gd name="connsiteX4" fmla="*/ 1446551 w 1447994"/>
                                    <a:gd name="connsiteY4" fmla="*/ 579138 h 580572"/>
                                    <a:gd name="connsiteX5" fmla="*/ 1447994 w 1447994"/>
                                    <a:gd name="connsiteY5" fmla="*/ 580572 h 580572"/>
                                    <a:gd name="connsiteX6" fmla="*/ 0 w 1447994"/>
                                    <a:gd name="connsiteY6" fmla="*/ 580572 h 580572"/>
                                    <a:gd name="connsiteX7" fmla="*/ 0 w 1447994"/>
                                    <a:gd name="connsiteY7" fmla="*/ 0 h 58057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447994" h="580572">
                                      <a:moveTo>
                                        <a:pt x="0" y="0"/>
                                      </a:moveTo>
                                      <a:lnTo>
                                        <a:pt x="1447994" y="0"/>
                                      </a:lnTo>
                                      <a:lnTo>
                                        <a:pt x="1446551" y="1434"/>
                                      </a:lnTo>
                                      <a:cubicBezTo>
                                        <a:pt x="1395923" y="64034"/>
                                        <a:pt x="1362637" y="170046"/>
                                        <a:pt x="1362637" y="290286"/>
                                      </a:cubicBezTo>
                                      <a:cubicBezTo>
                                        <a:pt x="1362637" y="410527"/>
                                        <a:pt x="1395923" y="516538"/>
                                        <a:pt x="1446551" y="579138"/>
                                      </a:cubicBezTo>
                                      <a:lnTo>
                                        <a:pt x="1447994" y="580572"/>
                                      </a:lnTo>
                                      <a:lnTo>
                                        <a:pt x="0" y="580572"/>
                                      </a:lnTo>
                                      <a:lnTo>
                                        <a:pt x="0" y="0"/>
                                      </a:lnTo>
                                      <a:close/>
                                    </a:path>
                                  </a:pathLst>
                                </a:cu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4107" name="مستطيل مستدير الزوايا 43"/>
                              <wps:cNvSpPr/>
                              <wps:spPr>
                                <a:xfrm>
                                  <a:off x="0" y="169208"/>
                                  <a:ext cx="5117024" cy="580572"/>
                                </a:xfrm>
                                <a:prstGeom prst="round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08" name="شكل بيضاوي 44"/>
                            <wps:cNvSpPr/>
                            <wps:spPr>
                              <a:xfrm>
                                <a:off x="5321278" y="0"/>
                                <a:ext cx="919070" cy="919070"/>
                              </a:xfrm>
                              <a:prstGeom prst="ellipse">
                                <a:avLst/>
                              </a:prstGeom>
                              <a:noFill/>
                              <a:ln>
                                <a:solidFill>
                                  <a:schemeClr val="bg1">
                                    <a:lumMod val="6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wps:wsp>
                          <wps:cNvPr id="4109" name="مربع نص 41"/>
                          <wps:cNvSpPr txBox="1"/>
                          <wps:spPr>
                            <a:xfrm>
                              <a:off x="204484" y="257055"/>
                              <a:ext cx="4616071" cy="387740"/>
                            </a:xfrm>
                            <a:prstGeom prst="rect">
                              <a:avLst/>
                            </a:prstGeom>
                            <a:noFill/>
                          </wps:spPr>
                          <wps:txbx>
                            <w:txbxContent>
                              <w:p w14:paraId="4FC41973" w14:textId="6F006B31" w:rsidR="004F50BE" w:rsidRDefault="004A64BB" w:rsidP="004F50BE">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استخلاص الدروس وبناء خارطة طريق للتطبيق العملي</w:t>
                                </w:r>
                              </w:p>
                            </w:txbxContent>
                          </wps:txbx>
                          <wps:bodyPr wrap="square" rtlCol="1">
                            <a:spAutoFit/>
                          </wps:bodyPr>
                        </wps:wsp>
                      </wpg:grpSp>
                    </wpg:wgp>
                  </a:graphicData>
                </a:graphic>
              </wp:inline>
            </w:drawing>
          </mc:Choice>
          <mc:Fallback>
            <w:pict>
              <v:group w14:anchorId="4F0E472E" id="_x0000_s3779" style="width:451.3pt;height:70.5pt;mso-position-horizontal-relative:char;mso-position-vertical-relative:line" coordsize="57315,8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">
                <v:shape id="صورة 38" o:spid="_x0000_s3780" type="#_x0000_t75" style="position:absolute;left:49687;top:1120;width:6814;height:7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">
                  <v:imagedata r:id="rId95" o:title=""/>
                </v:shape>
                <v:group id="مجموعة 39" o:spid="_x0000_s3781" style="position:absolute;width:57315;height:8953" coordsize="58781,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">
                  <v:group id="مجموعة 40" o:spid="_x0000_s3782" style="position:absolute;width:58781;height:9188" coordsize="62403,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">
                    <v:group id="مجموعة 41" o:spid="_x0000_s3783" style="position:absolute;top:1692;width:54330;height:5806" coordorigin=",1692" coordsize="54330,5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">
                      <v:shape id="شكل حر 42" o:spid="_x0000_s3784" style="position:absolute;left:36058;top:1692;width:18272;height:5806;visibility:visible;mso-wrap-style:square;v-text-anchor:middle" coordsize="1447994,5805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" path="m,l1447994,r-1443,1434c1395923,64034,1362637,170046,1362637,290286v,120241,33286,226252,83914,288852l1447994,580572,,580572,,xe" fillcolor="#168489" stroked="f" strokeweight="1pt">
                        <v:stroke joinstyle="miter"/>
                        <v:path arrowok="t" o:connecttype="custom" o:connectlocs="0,0;1827179,0;1825358,1434;1719470,290286;1825358,579138;1827179,580572;0,580572;0,0" o:connectangles="0,0,0,0,0,0,0,0"/>
                      </v:shape>
                      <v:roundrect id="مستطيل مستدير الزوايا 43" o:spid="_x0000_s3785" style="position:absolute;top:1692;width:51170;height:580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" fillcolor="#168489" stroked="f" strokeweight="1pt">
                        <v:stroke joinstyle="miter"/>
                      </v:roundrect>
                    </v:group>
                    <v:oval id="شكل بيضاوي 44" o:spid="_x0000_s3786" style="position:absolute;left:53212;width:9191;height:91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" filled="f" strokecolor="#a5a5a5 [2092]" strokeweight="1pt">
                      <v:stroke joinstyle="miter"/>
                    </v:oval>
                  </v:group>
                  <v:shape id="مربع نص 41" o:spid="_x0000_s3787" type="#_x0000_t202" style="position:absolute;left:2044;top:2570;width:46161;height:3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" filled="f" stroked="f">
                    <v:textbox style="mso-fit-shape-to-text:t">
                      <w:txbxContent>
                        <w:p w14:paraId="4FC41973" w14:textId="6F006B31" w:rsidR="004F50BE" w:rsidRDefault="004A64BB" w:rsidP="004F50BE">
                          <w:pPr>
                            <w:rPr>
                              <w:rFonts w:eastAsia="Calibri" w:hAnsi="Adobe Arabic" w:cs="Adobe Arabic"/>
                              <w:b/>
                              <w:bCs/>
                              <w:color w:val="FFFFFF"/>
                              <w:kern w:val="24"/>
                              <w:sz w:val="36"/>
                              <w:szCs w:val="36"/>
                              <w:lang w:bidi="ar-EG"/>
                            </w:rPr>
                          </w:pPr>
                          <w:r w:rsidRPr="004A64BB">
                            <w:rPr>
                              <w:rFonts w:eastAsia="Calibri" w:hAnsi="Adobe Arabic" w:cs="Adobe Arabic"/>
                              <w:b/>
                              <w:bCs/>
                              <w:color w:val="FFFFFF"/>
                              <w:kern w:val="24"/>
                              <w:sz w:val="36"/>
                              <w:szCs w:val="36"/>
                              <w:rtl/>
                              <w:lang w:bidi="ar-EG"/>
                            </w:rPr>
                            <w:t>استخلاص الدروس وبناء خارطة طريق للتطبيق العملي</w:t>
                          </w:r>
                        </w:p>
                      </w:txbxContent>
                    </v:textbox>
                  </v:shape>
                </v:group>
                <w10:anchorlock/>
              </v:group>
            </w:pict>
          </mc:Fallback>
        </mc:AlternateContent>
      </w:r>
    </w:p>
    <w:p w14:paraId="6D69C5AA" w14:textId="77777777" w:rsidR="006B59BE" w:rsidRPr="00F05BBF" w:rsidRDefault="006B59BE" w:rsidP="004F50BE">
      <w:pPr>
        <w:rPr>
          <w:rtl/>
        </w:rPr>
      </w:pPr>
      <w:r w:rsidRPr="00F05BBF">
        <w:rPr>
          <w:rtl/>
        </w:rPr>
        <w:t>لتحقيق أقصى استفادة من هذه الدورة التدريبية، من الضروري استخلاص الدروس الرئيسية وتحويلها إلى خارطة طريق عملية.</w:t>
      </w:r>
    </w:p>
    <w:p w14:paraId="61444282" w14:textId="11CBBF5B" w:rsidR="00F621FA" w:rsidRPr="004A64BB" w:rsidRDefault="00722CCE" w:rsidP="004A64BB">
      <w:pPr>
        <w:pStyle w:val="ad"/>
        <w:rPr>
          <w:b w:val="0"/>
          <w:bCs/>
          <w:color w:val="168489"/>
          <w:rtl/>
        </w:rPr>
      </w:pPr>
      <w:r>
        <w:rPr>
          <w:noProof/>
        </w:rPr>
        <w:drawing>
          <wp:anchor distT="0" distB="0" distL="114300" distR="114300" simplePos="0" relativeHeight="252984320" behindDoc="0" locked="0" layoutInCell="1" allowOverlap="1" wp14:anchorId="08F95A3A" wp14:editId="35E1DFD8">
            <wp:simplePos x="0" y="0"/>
            <wp:positionH relativeFrom="margin">
              <wp:align>left</wp:align>
            </wp:positionH>
            <wp:positionV relativeFrom="paragraph">
              <wp:posOffset>298952</wp:posOffset>
            </wp:positionV>
            <wp:extent cx="1031240" cy="1031240"/>
            <wp:effectExtent l="0" t="0" r="0" b="0"/>
            <wp:wrapSquare wrapText="bothSides"/>
            <wp:docPr id="1973968842" name="Picture 1973968842" descr="Less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Lesson "/>
                    <pic:cNvPicPr>
                      <a:picLocks noChangeAspect="1" noChangeArrowheads="1"/>
                    </pic:cNvPicPr>
                  </pic:nvPicPr>
                  <pic:blipFill>
                    <a:blip r:embed="rId678">
                      <a:extLst>
                        <a:ext uri="{28A0092B-C50C-407E-A947-70E740481C1C}">
                          <a14:useLocalDpi xmlns:a14="http://schemas.microsoft.com/office/drawing/2010/main" val="0"/>
                        </a:ext>
                      </a:extLst>
                    </a:blip>
                    <a:srcRect/>
                    <a:stretch>
                      <a:fillRect/>
                    </a:stretch>
                  </pic:blipFill>
                  <pic:spPr bwMode="auto">
                    <a:xfrm>
                      <a:off x="0" y="0"/>
                      <a:ext cx="1033201" cy="103320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4A64BB">
        <w:rPr>
          <w:b w:val="0"/>
          <w:bCs/>
          <w:color w:val="168489"/>
          <w:rtl/>
        </w:rPr>
        <w:t>الدروس الرئيسية المستخلصة من البرنامج</w:t>
      </w:r>
    </w:p>
    <w:p w14:paraId="27A130E9" w14:textId="32AF7FEF" w:rsidR="006B59BE" w:rsidRPr="004A64BB" w:rsidRDefault="006B59BE" w:rsidP="004A64BB">
      <w:pPr>
        <w:pStyle w:val="ad"/>
        <w:rPr>
          <w:color w:val="168489"/>
          <w:rtl/>
        </w:rPr>
      </w:pPr>
      <w:r w:rsidRPr="004A64BB">
        <w:rPr>
          <w:color w:val="168489"/>
          <w:rtl/>
        </w:rPr>
        <w:t>1. القيادة المستقبلية تتطلّب توازناً بين:</w:t>
      </w:r>
      <w:r w:rsidR="00722CCE" w:rsidRPr="00722CCE">
        <w:t xml:space="preserve"> </w:t>
      </w:r>
    </w:p>
    <w:p w14:paraId="6DDE2FE9" w14:textId="77777777" w:rsidR="006B59BE" w:rsidRPr="00F05BBF" w:rsidRDefault="006B59BE" w:rsidP="004F50BE">
      <w:pPr>
        <w:rPr>
          <w:rtl/>
        </w:rPr>
      </w:pPr>
      <w:r w:rsidRPr="00F05BBF">
        <w:rPr>
          <w:rtl/>
        </w:rPr>
        <w:t>- الاستشراف الاستراتيجي بعيد المدى والتنفيذ العملي قصير المدى.</w:t>
      </w:r>
    </w:p>
    <w:p w14:paraId="7FE0F29B" w14:textId="77777777" w:rsidR="006B59BE" w:rsidRPr="00F05BBF" w:rsidRDefault="006B59BE" w:rsidP="004F50BE">
      <w:pPr>
        <w:rPr>
          <w:rtl/>
        </w:rPr>
      </w:pPr>
      <w:r w:rsidRPr="00F05BBF">
        <w:rPr>
          <w:rtl/>
        </w:rPr>
        <w:t>- الاستفادة من التكنولوجيا والحفاظ على العنصر الإنساني.</w:t>
      </w:r>
    </w:p>
    <w:p w14:paraId="652C608B" w14:textId="7E0D9D55" w:rsidR="00F621FA" w:rsidRPr="00F05BBF" w:rsidRDefault="006B59BE" w:rsidP="004A64BB">
      <w:pPr>
        <w:rPr>
          <w:rtl/>
        </w:rPr>
      </w:pPr>
      <w:r w:rsidRPr="00F05BBF">
        <w:rPr>
          <w:rtl/>
        </w:rPr>
        <w:t>- المرونة والاستجابة للتغيير والاستقرار والتركيز الاستراتيجي.</w:t>
      </w:r>
    </w:p>
    <w:p w14:paraId="5D8CE599" w14:textId="1BE2368C" w:rsidR="006B59BE" w:rsidRPr="004A64BB" w:rsidRDefault="00722CCE" w:rsidP="00722CCE">
      <w:pPr>
        <w:pStyle w:val="ad"/>
        <w:pageBreakBefore/>
        <w:rPr>
          <w:color w:val="168489"/>
          <w:rtl/>
        </w:rPr>
      </w:pPr>
      <w:r>
        <w:rPr>
          <w:noProof/>
        </w:rPr>
        <w:lastRenderedPageBreak/>
        <w:drawing>
          <wp:anchor distT="0" distB="0" distL="114300" distR="114300" simplePos="0" relativeHeight="252985344" behindDoc="0" locked="0" layoutInCell="1" allowOverlap="1" wp14:anchorId="4EFA5AD1" wp14:editId="5C6D9CB4">
            <wp:simplePos x="0" y="0"/>
            <wp:positionH relativeFrom="margin">
              <wp:align>left</wp:align>
            </wp:positionH>
            <wp:positionV relativeFrom="paragraph">
              <wp:posOffset>0</wp:posOffset>
            </wp:positionV>
            <wp:extent cx="988828" cy="988828"/>
            <wp:effectExtent l="0" t="0" r="0" b="1905"/>
            <wp:wrapSquare wrapText="bothSides"/>
            <wp:docPr id="1973968843" name="Picture 1973968843" descr="Go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Goal "/>
                    <pic:cNvPicPr>
                      <a:picLocks noChangeAspect="1" noChangeArrowheads="1"/>
                    </pic:cNvPicPr>
                  </pic:nvPicPr>
                  <pic:blipFill>
                    <a:blip r:embed="rId679">
                      <a:extLst>
                        <a:ext uri="{28A0092B-C50C-407E-A947-70E740481C1C}">
                          <a14:useLocalDpi xmlns:a14="http://schemas.microsoft.com/office/drawing/2010/main" val="0"/>
                        </a:ext>
                      </a:extLst>
                    </a:blip>
                    <a:srcRect/>
                    <a:stretch>
                      <a:fillRect/>
                    </a:stretch>
                  </pic:blipFill>
                  <pic:spPr bwMode="auto">
                    <a:xfrm>
                      <a:off x="0" y="0"/>
                      <a:ext cx="991441" cy="991441"/>
                    </a:xfrm>
                    <a:prstGeom prst="rect">
                      <a:avLst/>
                    </a:prstGeom>
                    <a:noFill/>
                    <a:ln>
                      <a:noFill/>
                    </a:ln>
                  </pic:spPr>
                </pic:pic>
              </a:graphicData>
            </a:graphic>
            <wp14:sizeRelH relativeFrom="margin">
              <wp14:pctWidth>0</wp14:pctWidth>
            </wp14:sizeRelH>
            <wp14:sizeRelV relativeFrom="margin">
              <wp14:pctHeight>0</wp14:pctHeight>
            </wp14:sizeRelV>
          </wp:anchor>
        </w:drawing>
      </w:r>
      <w:r>
        <w:rPr>
          <w:color w:val="168489"/>
          <w:rtl/>
        </w:rPr>
        <w:t xml:space="preserve">2. دمج </w:t>
      </w:r>
      <w:hyperlink r:id="rId680">
        <w:r>
          <w:rPr>
            <w:rStyle w:val="Hyperlink"/>
            <w:color w:val="168489"/>
            <w:rtl/>
          </w:rPr>
          <w:t>الذكاء الاصطناعي</w:t>
        </w:r>
      </w:hyperlink>
      <w:r>
        <w:rPr>
          <w:color w:val="168489"/>
          <w:rtl/>
        </w:rPr>
        <w:t xml:space="preserve"> في القيادة يحتاج إلى:</w:t>
      </w:r>
      <w:r>
        <w:t xml:space="preserve"> </w:t>
      </w:r>
    </w:p>
    <w:p w14:paraId="01510444" w14:textId="77777777" w:rsidR="006B59BE" w:rsidRPr="00F05BBF" w:rsidRDefault="006B59BE" w:rsidP="004F50BE">
      <w:pPr>
        <w:rPr>
          <w:rtl/>
        </w:rPr>
      </w:pPr>
      <w:r w:rsidRPr="00F05BBF">
        <w:rPr>
          <w:rtl/>
        </w:rPr>
        <w:t>- فهم واقعي لإمكانيات التكنولوجيا وحدودها.</w:t>
      </w:r>
    </w:p>
    <w:p w14:paraId="1C1D447A" w14:textId="77777777" w:rsidR="006B59BE" w:rsidRPr="00F05BBF" w:rsidRDefault="006B59BE" w:rsidP="004F50BE">
      <w:pPr>
        <w:rPr>
          <w:rtl/>
        </w:rPr>
      </w:pPr>
      <w:r>
        <w:rPr>
          <w:rtl/>
        </w:rPr>
        <w:t xml:space="preserve">- تطوير مهارات استخدام وتوجيه أدوات </w:t>
      </w:r>
      <w:hyperlink r:id="rId681">
        <w:r>
          <w:rPr>
            <w:rStyle w:val="Hyperlink"/>
            <w:rtl/>
          </w:rPr>
          <w:t>الذكاء الاصطناعي</w:t>
        </w:r>
      </w:hyperlink>
      <w:r>
        <w:rPr>
          <w:rtl/>
        </w:rPr>
        <w:t>.</w:t>
      </w:r>
    </w:p>
    <w:p w14:paraId="0F8C02B9" w14:textId="6AA9EC7C" w:rsidR="00F621FA" w:rsidRPr="00F05BBF" w:rsidRDefault="006B59BE" w:rsidP="004A64BB">
      <w:pPr>
        <w:rPr>
          <w:rtl/>
        </w:rPr>
      </w:pPr>
      <w:r w:rsidRPr="00F05BBF">
        <w:rPr>
          <w:rtl/>
        </w:rPr>
        <w:t>- إطار أخلاقي وقيمي يوجّه استخدام التكنولوجيا.</w:t>
      </w:r>
    </w:p>
    <w:p w14:paraId="78F4013F" w14:textId="68F13C7F" w:rsidR="006B59BE" w:rsidRPr="004A64BB" w:rsidRDefault="00722CCE" w:rsidP="004A64BB">
      <w:pPr>
        <w:pStyle w:val="ad"/>
        <w:rPr>
          <w:color w:val="168489"/>
          <w:rtl/>
        </w:rPr>
      </w:pPr>
      <w:r>
        <w:rPr>
          <w:noProof/>
        </w:rPr>
        <w:drawing>
          <wp:anchor distT="0" distB="0" distL="114300" distR="114300" simplePos="0" relativeHeight="252986368" behindDoc="0" locked="0" layoutInCell="1" allowOverlap="1" wp14:anchorId="3B91D6D5" wp14:editId="74218320">
            <wp:simplePos x="0" y="0"/>
            <wp:positionH relativeFrom="margin">
              <wp:align>left</wp:align>
            </wp:positionH>
            <wp:positionV relativeFrom="paragraph">
              <wp:posOffset>32503</wp:posOffset>
            </wp:positionV>
            <wp:extent cx="988828" cy="988828"/>
            <wp:effectExtent l="0" t="0" r="1905" b="1905"/>
            <wp:wrapSquare wrapText="bothSides"/>
            <wp:docPr id="1973968844" name="Picture 1973968844" descr="Find clipboa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Find clipboard "/>
                    <pic:cNvPicPr>
                      <a:picLocks noChangeAspect="1"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991441" cy="99144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4A64BB">
        <w:rPr>
          <w:color w:val="168489"/>
          <w:rtl/>
        </w:rPr>
        <w:t>3. بناء المرونة الاستراتيجية من خلال:</w:t>
      </w:r>
    </w:p>
    <w:p w14:paraId="43E0BB52" w14:textId="36A4BCF1" w:rsidR="006B59BE" w:rsidRPr="00F05BBF" w:rsidRDefault="006B59BE" w:rsidP="004F50BE">
      <w:pPr>
        <w:rPr>
          <w:rtl/>
        </w:rPr>
      </w:pPr>
      <w:r w:rsidRPr="00F05BBF">
        <w:rPr>
          <w:rtl/>
        </w:rPr>
        <w:t>- استخدام منهجية السيناريوهات لاستكشاف مستقبلات متعدّدة.</w:t>
      </w:r>
      <w:r w:rsidR="00722CCE" w:rsidRPr="00722CCE">
        <w:t xml:space="preserve"> </w:t>
      </w:r>
    </w:p>
    <w:p w14:paraId="1F7F0A8A" w14:textId="77777777" w:rsidR="006B59BE" w:rsidRPr="00F05BBF" w:rsidRDefault="006B59BE" w:rsidP="004F50BE">
      <w:pPr>
        <w:rPr>
          <w:rtl/>
        </w:rPr>
      </w:pPr>
      <w:r w:rsidRPr="00F05BBF">
        <w:rPr>
          <w:rtl/>
        </w:rPr>
        <w:t>- تطوير استراتيجيات مرنة تستجيب لمختلف السيناريوهات.</w:t>
      </w:r>
    </w:p>
    <w:p w14:paraId="69366F8E" w14:textId="69AD7471" w:rsidR="00F621FA" w:rsidRPr="00F05BBF" w:rsidRDefault="006B59BE" w:rsidP="004A64BB">
      <w:pPr>
        <w:rPr>
          <w:rtl/>
        </w:rPr>
      </w:pPr>
      <w:r w:rsidRPr="00F05BBF">
        <w:rPr>
          <w:rtl/>
        </w:rPr>
        <w:t>- بناء ثقافة تنظيمية تشجّع على التجريب والتعلّم المستمر.</w:t>
      </w:r>
    </w:p>
    <w:p w14:paraId="66C55E17" w14:textId="2CCACD00" w:rsidR="006B59BE" w:rsidRPr="004A64BB" w:rsidRDefault="00722CCE" w:rsidP="004A64BB">
      <w:pPr>
        <w:pStyle w:val="ad"/>
        <w:rPr>
          <w:color w:val="168489"/>
          <w:rtl/>
        </w:rPr>
      </w:pPr>
      <w:r>
        <w:rPr>
          <w:noProof/>
        </w:rPr>
        <w:drawing>
          <wp:anchor distT="0" distB="0" distL="114300" distR="114300" simplePos="0" relativeHeight="252987392" behindDoc="0" locked="0" layoutInCell="1" allowOverlap="1" wp14:anchorId="2282F891" wp14:editId="44B04561">
            <wp:simplePos x="0" y="0"/>
            <wp:positionH relativeFrom="margin">
              <wp:align>left</wp:align>
            </wp:positionH>
            <wp:positionV relativeFrom="paragraph">
              <wp:posOffset>75669</wp:posOffset>
            </wp:positionV>
            <wp:extent cx="988828" cy="988828"/>
            <wp:effectExtent l="0" t="0" r="1905" b="1905"/>
            <wp:wrapSquare wrapText="bothSides"/>
            <wp:docPr id="1973968845" name="Picture 1973968845" descr="Online less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Online lesson "/>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991441" cy="991441"/>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4A64BB">
        <w:rPr>
          <w:color w:val="168489"/>
          <w:rtl/>
        </w:rPr>
        <w:t>4. تمكين القيادة الموزّعة:</w:t>
      </w:r>
    </w:p>
    <w:p w14:paraId="3CB78AD9" w14:textId="6AFDFC74" w:rsidR="006B59BE" w:rsidRPr="00F05BBF" w:rsidRDefault="006B59BE" w:rsidP="004F50BE">
      <w:pPr>
        <w:rPr>
          <w:rtl/>
        </w:rPr>
      </w:pPr>
      <w:r w:rsidRPr="00F05BBF">
        <w:rPr>
          <w:rtl/>
        </w:rPr>
        <w:t>- تمكين فرق العمل من اتّخاذ القرارات.</w:t>
      </w:r>
      <w:r w:rsidR="00722CCE" w:rsidRPr="00722CCE">
        <w:t xml:space="preserve"> </w:t>
      </w:r>
    </w:p>
    <w:p w14:paraId="68566F49" w14:textId="77777777" w:rsidR="006B59BE" w:rsidRPr="00F05BBF" w:rsidRDefault="006B59BE" w:rsidP="004F50BE">
      <w:pPr>
        <w:rPr>
          <w:rtl/>
        </w:rPr>
      </w:pPr>
      <w:r w:rsidRPr="00F05BBF">
        <w:rPr>
          <w:rtl/>
        </w:rPr>
        <w:t>- بناء قدرات قيادية على جميع المستويات.</w:t>
      </w:r>
    </w:p>
    <w:p w14:paraId="56F83629" w14:textId="77777777" w:rsidR="006B59BE" w:rsidRPr="00F05BBF" w:rsidRDefault="006B59BE" w:rsidP="004F50BE">
      <w:pPr>
        <w:rPr>
          <w:rtl/>
        </w:rPr>
      </w:pPr>
      <w:r w:rsidRPr="00F05BBF">
        <w:rPr>
          <w:rtl/>
        </w:rPr>
        <w:t>- تشجيع التنوّع في الأفكار والخبرات والمنظورات.</w:t>
      </w:r>
    </w:p>
    <w:p w14:paraId="0B42994A" w14:textId="77777777" w:rsidR="006B59BE" w:rsidRPr="004A64BB" w:rsidRDefault="006B59BE" w:rsidP="004A64BB">
      <w:pPr>
        <w:pStyle w:val="ad"/>
        <w:rPr>
          <w:b w:val="0"/>
          <w:bCs/>
          <w:color w:val="168489"/>
          <w:rtl/>
        </w:rPr>
      </w:pPr>
      <w:r w:rsidRPr="004A64BB">
        <w:rPr>
          <w:b w:val="0"/>
          <w:bCs/>
          <w:color w:val="168489"/>
          <w:rtl/>
        </w:rPr>
        <w:t>خارطة طريق التطبيق العملي</w:t>
      </w:r>
    </w:p>
    <w:p w14:paraId="14FF6FEC" w14:textId="077CF832" w:rsidR="006B59BE" w:rsidRPr="004A64BB" w:rsidRDefault="00722CCE" w:rsidP="004A64BB">
      <w:pPr>
        <w:pStyle w:val="ad"/>
        <w:rPr>
          <w:color w:val="168489"/>
          <w:rtl/>
        </w:rPr>
      </w:pPr>
      <w:r>
        <w:rPr>
          <w:noProof/>
        </w:rPr>
        <w:drawing>
          <wp:anchor distT="0" distB="0" distL="114300" distR="114300" simplePos="0" relativeHeight="252988416" behindDoc="0" locked="0" layoutInCell="1" allowOverlap="1" wp14:anchorId="23F2F5A7" wp14:editId="0579399E">
            <wp:simplePos x="0" y="0"/>
            <wp:positionH relativeFrom="margin">
              <wp:align>left</wp:align>
            </wp:positionH>
            <wp:positionV relativeFrom="paragraph">
              <wp:posOffset>11238</wp:posOffset>
            </wp:positionV>
            <wp:extent cx="1020445" cy="1020445"/>
            <wp:effectExtent l="0" t="0" r="8255" b="8255"/>
            <wp:wrapSquare wrapText="bothSides"/>
            <wp:docPr id="1973968846" name="Picture 1973968846" descr="Less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Lesson "/>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1021616" cy="102161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9BE" w:rsidRPr="004A64BB">
        <w:rPr>
          <w:color w:val="168489"/>
          <w:rtl/>
        </w:rPr>
        <w:t>المرحلة الأولى (1-30 يوماً): البداية والتهيئة</w:t>
      </w:r>
    </w:p>
    <w:p w14:paraId="26756184" w14:textId="5773908B" w:rsidR="006B59BE" w:rsidRPr="00F05BBF" w:rsidRDefault="006B59BE" w:rsidP="004F50BE">
      <w:pPr>
        <w:rPr>
          <w:rtl/>
        </w:rPr>
      </w:pPr>
      <w:r w:rsidRPr="00F05BBF">
        <w:rPr>
          <w:rtl/>
        </w:rPr>
        <w:t>- إجراء تقييم ذاتي شامل للقدرات القيادية.</w:t>
      </w:r>
      <w:r w:rsidR="00722CCE" w:rsidRPr="00722CCE">
        <w:t xml:space="preserve"> </w:t>
      </w:r>
    </w:p>
    <w:p w14:paraId="002AC1F3" w14:textId="77777777" w:rsidR="006B59BE" w:rsidRPr="00F05BBF" w:rsidRDefault="006B59BE" w:rsidP="004F50BE">
      <w:pPr>
        <w:rPr>
          <w:rtl/>
        </w:rPr>
      </w:pPr>
      <w:r w:rsidRPr="00F05BBF">
        <w:rPr>
          <w:rtl/>
        </w:rPr>
        <w:t>- مشاركة أهم التعلّمات مع الفريق والزملاء.</w:t>
      </w:r>
    </w:p>
    <w:p w14:paraId="035F3536" w14:textId="77777777" w:rsidR="006B59BE" w:rsidRPr="00F05BBF" w:rsidRDefault="006B59BE" w:rsidP="004F50BE">
      <w:pPr>
        <w:rPr>
          <w:rtl/>
        </w:rPr>
      </w:pPr>
      <w:r w:rsidRPr="00F05BBF">
        <w:rPr>
          <w:rtl/>
        </w:rPr>
        <w:t>- تحديد 2-3 مجالات للتطبيق الفوري.</w:t>
      </w:r>
    </w:p>
    <w:p w14:paraId="7689195B" w14:textId="77777777" w:rsidR="006B59BE" w:rsidRPr="00F05BBF" w:rsidRDefault="006B59BE" w:rsidP="004F50BE">
      <w:pPr>
        <w:rPr>
          <w:rtl/>
        </w:rPr>
      </w:pPr>
      <w:r w:rsidRPr="00F05BBF">
        <w:rPr>
          <w:rtl/>
        </w:rPr>
        <w:t>- بدء ممارسة أسبوعية للتأمّل والتفكير الاستراتيجي.</w:t>
      </w:r>
    </w:p>
    <w:p w14:paraId="049E9DE0" w14:textId="2039D73E" w:rsidR="006B59BE" w:rsidRPr="004A64BB" w:rsidRDefault="006B59BE" w:rsidP="004A64BB">
      <w:pPr>
        <w:pStyle w:val="ad"/>
        <w:rPr>
          <w:color w:val="168489"/>
          <w:rtl/>
        </w:rPr>
      </w:pPr>
      <w:r w:rsidRPr="004A64BB">
        <w:rPr>
          <w:color w:val="168489"/>
          <w:rtl/>
        </w:rPr>
        <w:t>المرحلة الثانية (31-90 يوماً): التجريب والتعلّم</w:t>
      </w:r>
      <w:r w:rsidR="00722CCE" w:rsidRPr="00722CCE">
        <w:t xml:space="preserve"> </w:t>
      </w:r>
    </w:p>
    <w:p w14:paraId="541B5797" w14:textId="660324E9" w:rsidR="006B59BE" w:rsidRPr="00F05BBF" w:rsidRDefault="00722CCE" w:rsidP="004F50BE">
      <w:pPr>
        <w:rPr>
          <w:rtl/>
        </w:rPr>
      </w:pPr>
      <w:r>
        <w:rPr>
          <w:noProof/>
        </w:rPr>
        <w:drawing>
          <wp:anchor distT="0" distB="0" distL="114300" distR="114300" simplePos="0" relativeHeight="252989440" behindDoc="0" locked="0" layoutInCell="1" allowOverlap="1" wp14:anchorId="5DD3C3D7" wp14:editId="6358E882">
            <wp:simplePos x="0" y="0"/>
            <wp:positionH relativeFrom="margin">
              <wp:align>left</wp:align>
            </wp:positionH>
            <wp:positionV relativeFrom="paragraph">
              <wp:posOffset>14472</wp:posOffset>
            </wp:positionV>
            <wp:extent cx="967105" cy="967105"/>
            <wp:effectExtent l="0" t="0" r="4445" b="0"/>
            <wp:wrapSquare wrapText="bothSides"/>
            <wp:docPr id="1973968847" name="Picture 1973968847" descr="Video tutori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Video tutorial "/>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968608" cy="968608"/>
                    </a:xfrm>
                    <a:prstGeom prst="rect">
                      <a:avLst/>
                    </a:prstGeom>
                    <a:noFill/>
                    <a:ln>
                      <a:noFill/>
                    </a:ln>
                  </pic:spPr>
                </pic:pic>
              </a:graphicData>
            </a:graphic>
            <wp14:sizeRelH relativeFrom="margin">
              <wp14:pctWidth>0</wp14:pctWidth>
            </wp14:sizeRelH>
            <wp14:sizeRelV relativeFrom="margin">
              <wp14:pctHeight>0</wp14:pctHeight>
            </wp14:sizeRelV>
          </wp:anchor>
        </w:drawing>
      </w:r>
      <w:r>
        <w:rPr>
          <w:rtl/>
        </w:rPr>
        <w:t xml:space="preserve">- تنفيذ تجربة لاستخدام </w:t>
      </w:r>
      <w:hyperlink r:id="rId686">
        <w:r>
          <w:rPr>
            <w:rStyle w:val="Hyperlink"/>
            <w:rtl/>
          </w:rPr>
          <w:t>الذكاء الاصطناعي</w:t>
        </w:r>
      </w:hyperlink>
      <w:r>
        <w:rPr>
          <w:rtl/>
        </w:rPr>
        <w:t xml:space="preserve"> في مجال محدّد.</w:t>
      </w:r>
    </w:p>
    <w:p w14:paraId="37FC250E" w14:textId="77777777" w:rsidR="006B59BE" w:rsidRPr="00F05BBF" w:rsidRDefault="006B59BE" w:rsidP="004F50BE">
      <w:pPr>
        <w:rPr>
          <w:rtl/>
        </w:rPr>
      </w:pPr>
      <w:r w:rsidRPr="00F05BBF">
        <w:rPr>
          <w:rtl/>
        </w:rPr>
        <w:t>- تطبيق منهجية السيناريوهات على قضية استراتيجية.</w:t>
      </w:r>
    </w:p>
    <w:p w14:paraId="5F2664D3" w14:textId="77777777" w:rsidR="006B59BE" w:rsidRPr="00F05BBF" w:rsidRDefault="006B59BE" w:rsidP="004F50BE">
      <w:pPr>
        <w:rPr>
          <w:rtl/>
        </w:rPr>
      </w:pPr>
      <w:r w:rsidRPr="00F05BBF">
        <w:rPr>
          <w:rtl/>
        </w:rPr>
        <w:t>- تشكيل مجموعة تعلّم مع زملاء من المشاركين في الدورة.</w:t>
      </w:r>
    </w:p>
    <w:p w14:paraId="5EF6CB37" w14:textId="77777777" w:rsidR="006B59BE" w:rsidRPr="00F05BBF" w:rsidRDefault="006B59BE" w:rsidP="004F50BE">
      <w:pPr>
        <w:rPr>
          <w:rtl/>
        </w:rPr>
      </w:pPr>
      <w:r w:rsidRPr="00F05BBF">
        <w:rPr>
          <w:rtl/>
        </w:rPr>
        <w:t>- تقييم النتائج الأولية وضبط المسار.</w:t>
      </w:r>
    </w:p>
    <w:p w14:paraId="3CDEF1A5" w14:textId="77777777" w:rsidR="006B59BE" w:rsidRPr="004A64BB" w:rsidRDefault="006B59BE" w:rsidP="00722CCE">
      <w:pPr>
        <w:pStyle w:val="ad"/>
        <w:pageBreakBefore/>
        <w:rPr>
          <w:color w:val="168489"/>
          <w:rtl/>
        </w:rPr>
      </w:pPr>
      <w:r w:rsidRPr="004A64BB">
        <w:rPr>
          <w:color w:val="168489"/>
          <w:rtl/>
        </w:rPr>
        <w:lastRenderedPageBreak/>
        <w:t>المرحلة الثالثة (91-180 يوماً): التوسّع والتعميق</w:t>
      </w:r>
    </w:p>
    <w:p w14:paraId="4FE919A9" w14:textId="77777777" w:rsidR="006B59BE" w:rsidRPr="00F05BBF" w:rsidRDefault="006B59BE" w:rsidP="004F50BE">
      <w:pPr>
        <w:rPr>
          <w:rtl/>
        </w:rPr>
      </w:pPr>
      <w:r w:rsidRPr="00F05BBF">
        <w:rPr>
          <w:rtl/>
        </w:rPr>
        <w:t>- توسيع نطاق التطبيق ليشمل مبادرات أكبر.</w:t>
      </w:r>
    </w:p>
    <w:p w14:paraId="3C8A569D" w14:textId="77777777" w:rsidR="006B59BE" w:rsidRPr="00F05BBF" w:rsidRDefault="006B59BE" w:rsidP="004F50BE">
      <w:pPr>
        <w:rPr>
          <w:rtl/>
        </w:rPr>
      </w:pPr>
      <w:r w:rsidRPr="00F05BBF">
        <w:rPr>
          <w:rtl/>
        </w:rPr>
        <w:t>- بناء قدرات الفريق في مجالات القيادة المستقبلية.</w:t>
      </w:r>
    </w:p>
    <w:p w14:paraId="2229A64B" w14:textId="77777777" w:rsidR="006B59BE" w:rsidRPr="00F05BBF" w:rsidRDefault="006B59BE" w:rsidP="004F50BE">
      <w:pPr>
        <w:rPr>
          <w:rtl/>
        </w:rPr>
      </w:pPr>
      <w:r w:rsidRPr="00F05BBF">
        <w:rPr>
          <w:rtl/>
        </w:rPr>
        <w:t>- تطوير نموذج للقيادة الاستراتيجية خاص بالمؤسّسة.</w:t>
      </w:r>
    </w:p>
    <w:p w14:paraId="32DD5C3F" w14:textId="77777777" w:rsidR="006B59BE" w:rsidRPr="00F05BBF" w:rsidRDefault="006B59BE" w:rsidP="004F50BE">
      <w:pPr>
        <w:rPr>
          <w:rtl/>
        </w:rPr>
      </w:pPr>
      <w:r w:rsidRPr="00F05BBF">
        <w:rPr>
          <w:rtl/>
        </w:rPr>
        <w:t>- قياس التأثير وتوثيق قصص النجاح.</w:t>
      </w:r>
    </w:p>
    <w:p w14:paraId="71289DEC" w14:textId="77777777" w:rsidR="006B59BE" w:rsidRPr="004A64BB" w:rsidRDefault="006B59BE" w:rsidP="004A64BB">
      <w:pPr>
        <w:pStyle w:val="ad"/>
        <w:rPr>
          <w:color w:val="168489"/>
          <w:rtl/>
        </w:rPr>
      </w:pPr>
      <w:r w:rsidRPr="004A64BB">
        <w:rPr>
          <w:color w:val="168489"/>
          <w:rtl/>
        </w:rPr>
        <w:t>المرحلة الرابعة (181-365 يوماً): المأسسة والاستدامة</w:t>
      </w:r>
    </w:p>
    <w:p w14:paraId="3E3F5A0D" w14:textId="77777777" w:rsidR="006B59BE" w:rsidRPr="00F05BBF" w:rsidRDefault="006B59BE" w:rsidP="004F50BE">
      <w:pPr>
        <w:rPr>
          <w:rtl/>
        </w:rPr>
      </w:pPr>
      <w:r w:rsidRPr="00F05BBF">
        <w:rPr>
          <w:rtl/>
        </w:rPr>
        <w:t>- دمج الممارسات الجديدة في العمليات والأنظمة المؤسّسية.</w:t>
      </w:r>
    </w:p>
    <w:p w14:paraId="1F6E6D2E" w14:textId="77777777" w:rsidR="006B59BE" w:rsidRPr="00F05BBF" w:rsidRDefault="006B59BE" w:rsidP="004F50BE">
      <w:pPr>
        <w:rPr>
          <w:rtl/>
        </w:rPr>
      </w:pPr>
      <w:r w:rsidRPr="00F05BBF">
        <w:rPr>
          <w:rtl/>
        </w:rPr>
        <w:t>- قيادة مراجعة استراتيجية شاملة باستخدام المنهجيات الجديدة.</w:t>
      </w:r>
    </w:p>
    <w:p w14:paraId="6A5F49FC" w14:textId="77777777" w:rsidR="006B59BE" w:rsidRPr="00F05BBF" w:rsidRDefault="006B59BE" w:rsidP="004F50BE">
      <w:pPr>
        <w:rPr>
          <w:rtl/>
        </w:rPr>
      </w:pPr>
      <w:r w:rsidRPr="00F05BBF">
        <w:rPr>
          <w:rtl/>
        </w:rPr>
        <w:t>- تطوير آلية مستدامة لاستشراف المستقبل داخل المؤسّسة.</w:t>
      </w:r>
    </w:p>
    <w:p w14:paraId="64A6454D" w14:textId="77777777" w:rsidR="006B59BE" w:rsidRDefault="006B59BE" w:rsidP="004F50BE">
      <w:pPr>
        <w:rPr>
          <w:rtl/>
        </w:rPr>
      </w:pPr>
      <w:r w:rsidRPr="00F05BBF">
        <w:rPr>
          <w:rtl/>
        </w:rPr>
        <w:t>- المشاركة في منتديات وشبكات القيادة المستقبلية.</w:t>
      </w:r>
    </w:p>
    <w:p w14:paraId="3B8FEE49" w14:textId="77777777" w:rsidR="00722CCE" w:rsidRDefault="00722CCE" w:rsidP="004F50BE">
      <w:pPr>
        <w:rPr>
          <w:rtl/>
        </w:rPr>
      </w:pPr>
    </w:p>
    <w:p w14:paraId="1133F4F6" w14:textId="77777777" w:rsidR="00722CCE" w:rsidRDefault="00722CCE" w:rsidP="004F50BE">
      <w:pPr>
        <w:rPr>
          <w:rtl/>
        </w:rPr>
      </w:pPr>
    </w:p>
    <w:p w14:paraId="4334B4D8" w14:textId="0D6F9CC6" w:rsidR="00722CCE" w:rsidRPr="00F05BBF" w:rsidRDefault="00722CCE" w:rsidP="00722CCE">
      <w:pPr>
        <w:jc w:val="center"/>
        <w:rPr>
          <w:rtl/>
        </w:rPr>
      </w:pPr>
      <w:r>
        <w:rPr>
          <w:noProof/>
        </w:rPr>
        <w:drawing>
          <wp:inline distT="0" distB="0" distL="0" distR="0" wp14:anchorId="7B4CAD31" wp14:editId="75E5D6D5">
            <wp:extent cx="1223010" cy="1223010"/>
            <wp:effectExtent l="0" t="0" r="0" b="0"/>
            <wp:docPr id="1973968848" name="Picture 1973968848" descr="Less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Lesson "/>
                    <pic:cNvPicPr>
                      <a:picLocks noChangeAspect="1" noChangeArrowheads="1"/>
                    </pic:cNvPicPr>
                  </pic:nvPicPr>
                  <pic:blipFill>
                    <a:blip r:embed="rId687">
                      <a:extLst>
                        <a:ext uri="{28A0092B-C50C-407E-A947-70E740481C1C}">
                          <a14:useLocalDpi xmlns:a14="http://schemas.microsoft.com/office/drawing/2010/main" val="0"/>
                        </a:ext>
                      </a:extLst>
                    </a:blip>
                    <a:srcRect/>
                    <a:stretch>
                      <a:fillRect/>
                    </a:stretch>
                  </pic:blipFill>
                  <pic:spPr bwMode="auto">
                    <a:xfrm>
                      <a:off x="0" y="0"/>
                      <a:ext cx="1223010" cy="1223010"/>
                    </a:xfrm>
                    <a:prstGeom prst="rect">
                      <a:avLst/>
                    </a:prstGeom>
                    <a:noFill/>
                    <a:ln>
                      <a:noFill/>
                    </a:ln>
                  </pic:spPr>
                </pic:pic>
              </a:graphicData>
            </a:graphic>
          </wp:inline>
        </w:drawing>
      </w:r>
    </w:p>
    <w:tbl>
      <w:tblPr>
        <w:tblStyle w:val="a6"/>
        <w:bidiVisual/>
        <w:tblW w:w="9628" w:type="dxa"/>
        <w:tblInd w:w="-3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7506"/>
      </w:tblGrid>
      <w:tr w:rsidR="004A64BB" w14:paraId="7069F98A" w14:textId="77777777" w:rsidTr="00CF55E9">
        <w:trPr>
          <w:trHeight w:val="2152"/>
        </w:trPr>
        <w:tc>
          <w:tcPr>
            <w:tcW w:w="2122" w:type="dxa"/>
            <w:tcBorders>
              <w:right w:val="single" w:sz="36" w:space="0" w:color="808080" w:themeColor="background1" w:themeShade="80"/>
            </w:tcBorders>
            <w:shd w:val="clear" w:color="auto" w:fill="F2F2F2" w:themeFill="background1" w:themeFillShade="F2"/>
            <w:vAlign w:val="center"/>
          </w:tcPr>
          <w:p w14:paraId="3BE3EDE5" w14:textId="77777777" w:rsidR="004A64BB" w:rsidRPr="00B45CE2" w:rsidRDefault="004A64BB" w:rsidP="00CF55E9">
            <w:pPr>
              <w:pStyle w:val="ac"/>
              <w:pageBreakBefore/>
              <w:jc w:val="center"/>
              <w:rPr>
                <w:color w:val="168489"/>
                <w:sz w:val="44"/>
                <w:szCs w:val="44"/>
                <w:rtl/>
                <w:lang w:bidi="ar-EG"/>
              </w:rPr>
            </w:pPr>
            <w:r w:rsidRPr="00B45CE2">
              <w:rPr>
                <w:noProof/>
                <w:color w:val="168489"/>
                <w:sz w:val="44"/>
                <w:szCs w:val="44"/>
                <w:rtl/>
              </w:rPr>
              <w:lastRenderedPageBreak/>
              <w:drawing>
                <wp:inline distT="0" distB="0" distL="0" distR="0" wp14:anchorId="4BC926BB" wp14:editId="392C6A7B">
                  <wp:extent cx="485140" cy="485140"/>
                  <wp:effectExtent l="0" t="0" r="0" b="0"/>
                  <wp:docPr id="1973967368" name="Picture 1973967368" descr="Puzzl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Puzzle "/>
                          <pic:cNvPicPr>
                            <a:picLocks noChangeAspect="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85140" cy="485140"/>
                          </a:xfrm>
                          <a:prstGeom prst="rect">
                            <a:avLst/>
                          </a:prstGeom>
                          <a:noFill/>
                        </pic:spPr>
                      </pic:pic>
                    </a:graphicData>
                  </a:graphic>
                </wp:inline>
              </w:drawing>
            </w:r>
          </w:p>
          <w:p w14:paraId="322A514B" w14:textId="77777777" w:rsidR="004A64BB" w:rsidRPr="00B45CE2" w:rsidRDefault="004A64BB" w:rsidP="00CF55E9">
            <w:pPr>
              <w:pStyle w:val="ac"/>
              <w:jc w:val="center"/>
              <w:rPr>
                <w:color w:val="168489"/>
                <w:sz w:val="44"/>
                <w:szCs w:val="44"/>
                <w:rtl/>
                <w:lang w:bidi="ar-EG"/>
              </w:rPr>
            </w:pPr>
            <w:r w:rsidRPr="00B45CE2">
              <w:rPr>
                <w:rFonts w:hint="cs"/>
                <w:color w:val="168489"/>
                <w:sz w:val="44"/>
                <w:szCs w:val="44"/>
                <w:rtl/>
                <w:lang w:bidi="ar-EG"/>
              </w:rPr>
              <w:t>نشاط تدريبي</w:t>
            </w:r>
          </w:p>
        </w:tc>
        <w:tc>
          <w:tcPr>
            <w:tcW w:w="7506" w:type="dxa"/>
            <w:tcBorders>
              <w:left w:val="single" w:sz="36" w:space="0" w:color="808080" w:themeColor="background1" w:themeShade="80"/>
            </w:tcBorders>
            <w:shd w:val="clear" w:color="auto" w:fill="F2F2F2" w:themeFill="background1" w:themeFillShade="F2"/>
          </w:tcPr>
          <w:p w14:paraId="1C7D81B1" w14:textId="77777777" w:rsidR="004A64BB" w:rsidRDefault="004A64BB" w:rsidP="00CF55E9">
            <w:pPr>
              <w:jc w:val="center"/>
              <w:rPr>
                <w:rFonts w:ascii="Adobe Arabic" w:hAnsi="Adobe Arabic" w:cs="Adobe Arabic"/>
                <w:bCs/>
                <w:color w:val="168489"/>
                <w:sz w:val="52"/>
                <w:szCs w:val="52"/>
                <w:rtl/>
                <w:lang w:bidi="ar-EG"/>
              </w:rPr>
            </w:pPr>
          </w:p>
          <w:p w14:paraId="108243A6" w14:textId="69B19171" w:rsidR="004A64BB" w:rsidRPr="00AB5D47" w:rsidRDefault="004A64BB" w:rsidP="00CF55E9">
            <w:pPr>
              <w:jc w:val="center"/>
              <w:rPr>
                <w:rFonts w:ascii="Adobe Arabic" w:hAnsi="Adobe Arabic" w:cs="Adobe Arabic"/>
                <w:bCs/>
                <w:color w:val="168489"/>
                <w:sz w:val="52"/>
                <w:szCs w:val="52"/>
                <w:rtl/>
                <w:lang w:bidi="ar-EG"/>
              </w:rPr>
            </w:pPr>
            <w:r w:rsidRPr="004A64BB">
              <w:rPr>
                <w:rFonts w:ascii="Adobe Arabic" w:hAnsi="Adobe Arabic" w:cs="Adobe Arabic"/>
                <w:bCs/>
                <w:color w:val="168489"/>
                <w:sz w:val="52"/>
                <w:szCs w:val="52"/>
                <w:rtl/>
                <w:lang w:bidi="ar-EG"/>
              </w:rPr>
              <w:t>خطة العمل الشخصية للقيادة المستقبلية (30-60-90 يوم)</w:t>
            </w:r>
          </w:p>
        </w:tc>
      </w:tr>
    </w:tbl>
    <w:p w14:paraId="2C9712DA" w14:textId="77777777" w:rsidR="004A64BB" w:rsidRPr="008D39CE" w:rsidRDefault="004A64BB" w:rsidP="004A64BB">
      <w:r w:rsidRPr="00853909">
        <w:rPr>
          <w:noProof/>
        </w:rPr>
        <mc:AlternateContent>
          <mc:Choice Requires="wpg">
            <w:drawing>
              <wp:inline distT="0" distB="0" distL="0" distR="0" wp14:anchorId="681FBF52" wp14:editId="24FB9FCE">
                <wp:extent cx="4406692" cy="545009"/>
                <wp:effectExtent l="0" t="0" r="0" b="26670"/>
                <wp:docPr id="1973967349" name="Group 26"/>
                <wp:cNvGraphicFramePr/>
                <a:graphic xmlns:a="http://schemas.openxmlformats.org/drawingml/2006/main">
                  <a:graphicData uri="http://schemas.microsoft.com/office/word/2010/wordprocessingGroup">
                    <wpg:wgp>
                      <wpg:cNvGrpSpPr/>
                      <wpg:grpSpPr>
                        <a:xfrm>
                          <a:off x="0" y="0"/>
                          <a:ext cx="4406692" cy="545009"/>
                          <a:chOff x="0" y="0"/>
                          <a:chExt cx="4406692" cy="545009"/>
                        </a:xfrm>
                      </wpg:grpSpPr>
                      <wpg:grpSp>
                        <wpg:cNvPr id="1973967350" name="Group 1973967350"/>
                        <wpg:cNvGrpSpPr/>
                        <wpg:grpSpPr>
                          <a:xfrm>
                            <a:off x="3797654" y="0"/>
                            <a:ext cx="609038" cy="545009"/>
                            <a:chOff x="3797654" y="0"/>
                            <a:chExt cx="609038" cy="545009"/>
                          </a:xfrm>
                        </wpg:grpSpPr>
                        <pic:pic xmlns:pic="http://schemas.openxmlformats.org/drawingml/2006/picture">
                          <pic:nvPicPr>
                            <pic:cNvPr id="1973967351" name="Picture 1973967351" descr="Clock "/>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3974644" y="11296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3967352" name="Rectangle: Rounded Corners 1973967352"/>
                          <wps:cNvSpPr/>
                          <wps:spPr>
                            <a:xfrm>
                              <a:off x="3797654"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73967353" name="TextBox 19"/>
                        <wps:cNvSpPr txBox="1"/>
                        <wps:spPr>
                          <a:xfrm>
                            <a:off x="0" y="113532"/>
                            <a:ext cx="3597910" cy="395605"/>
                          </a:xfrm>
                          <a:prstGeom prst="rect">
                            <a:avLst/>
                          </a:prstGeom>
                          <a:noFill/>
                        </wps:spPr>
                        <wps:txbx>
                          <w:txbxContent>
                            <w:p w14:paraId="6ED5C11B" w14:textId="77777777" w:rsidR="004A64BB" w:rsidRPr="00B45CE2" w:rsidRDefault="004A64BB" w:rsidP="004A64BB">
                              <w:pPr>
                                <w:pStyle w:val="ac"/>
                                <w:rPr>
                                  <w:color w:val="168489"/>
                                  <w:sz w:val="44"/>
                                  <w:szCs w:val="44"/>
                                  <w:lang w:bidi="ar-EG"/>
                                </w:rPr>
                              </w:pPr>
                              <w:r w:rsidRPr="00B45CE2">
                                <w:rPr>
                                  <w:color w:val="168489"/>
                                  <w:sz w:val="44"/>
                                  <w:szCs w:val="44"/>
                                  <w:rtl/>
                                  <w:lang w:bidi="ar-EG"/>
                                </w:rPr>
                                <w:t>مدة النشاط:</w:t>
                              </w:r>
                            </w:p>
                          </w:txbxContent>
                        </wps:txbx>
                        <wps:bodyPr wrap="square">
                          <a:spAutoFit/>
                        </wps:bodyPr>
                      </wps:wsp>
                    </wpg:wgp>
                  </a:graphicData>
                </a:graphic>
              </wp:inline>
            </w:drawing>
          </mc:Choice>
          <mc:Fallback>
            <w:pict>
              <v:group w14:anchorId="681FBF52" id="_x0000_s3788" style="width:347pt;height:42.9pt;mso-position-horizontal-relative:char;mso-position-vertical-relative:line" coordsize="44066,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">
                <v:group id="Group 1973967350" o:spid="_x0000_s3789" style="position:absolute;left:37976;width:6090;height:5450" coordorigin="37976" coordsize="6090,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">
                  <v:shape id="Picture 1973967351" o:spid="_x0000_s3790" type="#_x0000_t75" alt="Clock " style="position:absolute;left:39746;top:1129;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">
                    <v:imagedata r:id="rId130" o:title="Clock "/>
                  </v:shape>
                  <v:roundrect id="Rectangle: Rounded Corners 1973967352" o:spid="_x0000_s3791" style="position:absolute;left:37976;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" fillcolor="#7a8696" strokecolor="#7a8696" strokeweight="1pt">
                    <v:stroke joinstyle="miter"/>
                  </v:roundrect>
                </v:group>
                <v:shape id="TextBox 19" o:spid="_x0000_s3792" type="#_x0000_t202" style="position:absolute;top:1135;width:35979;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" filled="f" stroked="f">
                  <v:textbox style="mso-fit-shape-to-text:t">
                    <w:txbxContent>
                      <w:p w14:paraId="6ED5C11B" w14:textId="77777777" w:rsidR="004A64BB" w:rsidRPr="00B45CE2" w:rsidRDefault="004A64BB" w:rsidP="004A64BB">
                        <w:pPr>
                          <w:pStyle w:val="ac"/>
                          <w:rPr>
                            <w:color w:val="168489"/>
                            <w:sz w:val="44"/>
                            <w:szCs w:val="44"/>
                            <w:lang w:bidi="ar-EG"/>
                          </w:rPr>
                        </w:pPr>
                        <w:r w:rsidRPr="00B45CE2">
                          <w:rPr>
                            <w:color w:val="168489"/>
                            <w:sz w:val="44"/>
                            <w:szCs w:val="44"/>
                            <w:rtl/>
                            <w:lang w:bidi="ar-EG"/>
                          </w:rPr>
                          <w:t>مدة النشاط:</w:t>
                        </w:r>
                      </w:p>
                    </w:txbxContent>
                  </v:textbox>
                </v:shape>
                <w10:anchorlock/>
              </v:group>
            </w:pict>
          </mc:Fallback>
        </mc:AlternateContent>
      </w:r>
    </w:p>
    <w:p w14:paraId="3ABB0871" w14:textId="77777777" w:rsidR="004A64BB" w:rsidRPr="0024372F" w:rsidRDefault="004A64BB" w:rsidP="004A64BB">
      <w:pPr>
        <w:rPr>
          <w:rtl/>
          <w:lang w:bidi="ar-EG"/>
        </w:rPr>
      </w:pPr>
      <w:r>
        <w:rPr>
          <w:rFonts w:hint="cs"/>
          <w:rtl/>
          <w:lang w:bidi="ar-EG"/>
        </w:rPr>
        <w:t>30</w:t>
      </w:r>
      <w:r w:rsidRPr="0024372F">
        <w:rPr>
          <w:rFonts w:hint="cs"/>
          <w:rtl/>
          <w:lang w:bidi="ar-EG"/>
        </w:rPr>
        <w:t xml:space="preserve"> دقيقة</w:t>
      </w:r>
      <w:r w:rsidRPr="0024372F">
        <w:rPr>
          <w:lang w:bidi="ar-EG"/>
        </w:rPr>
        <w:t xml:space="preserve"> </w:t>
      </w:r>
    </w:p>
    <w:p w14:paraId="343FA953" w14:textId="77777777" w:rsidR="004A64BB" w:rsidRPr="008D39CE" w:rsidRDefault="004A64BB" w:rsidP="004A64BB">
      <w:r w:rsidRPr="00853909">
        <w:rPr>
          <w:noProof/>
        </w:rPr>
        <mc:AlternateContent>
          <mc:Choice Requires="wpg">
            <w:drawing>
              <wp:inline distT="0" distB="0" distL="0" distR="0" wp14:anchorId="642E74B4" wp14:editId="6540198B">
                <wp:extent cx="4435062" cy="545009"/>
                <wp:effectExtent l="0" t="0" r="3810" b="26670"/>
                <wp:docPr id="1973967354" name="Group 28"/>
                <wp:cNvGraphicFramePr/>
                <a:graphic xmlns:a="http://schemas.openxmlformats.org/drawingml/2006/main">
                  <a:graphicData uri="http://schemas.microsoft.com/office/word/2010/wordprocessingGroup">
                    <wpg:wgp>
                      <wpg:cNvGrpSpPr/>
                      <wpg:grpSpPr>
                        <a:xfrm>
                          <a:off x="0" y="0"/>
                          <a:ext cx="4435062" cy="545009"/>
                          <a:chOff x="0" y="0"/>
                          <a:chExt cx="4435062" cy="545009"/>
                        </a:xfrm>
                      </wpg:grpSpPr>
                      <pic:pic xmlns:pic="http://schemas.openxmlformats.org/drawingml/2006/picture">
                        <pic:nvPicPr>
                          <pic:cNvPr id="1973967355" name="Picture 1973967355" descr="Goal "/>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4003014" y="56481"/>
                            <a:ext cx="432048" cy="432048"/>
                          </a:xfrm>
                          <a:prstGeom prst="rect">
                            <a:avLst/>
                          </a:prstGeom>
                          <a:noFill/>
                          <a:extLst>
                            <a:ext uri="{909E8E84-426E-40DD-AFC4-6F175D3DCCD1}">
                              <a14:hiddenFill xmlns:a14="http://schemas.microsoft.com/office/drawing/2010/main">
                                <a:solidFill>
                                  <a:srgbClr val="FFFFFF"/>
                                </a:solidFill>
                              </a14:hiddenFill>
                            </a:ext>
                          </a:extLst>
                        </pic:spPr>
                      </pic:pic>
                      <wps:wsp>
                        <wps:cNvPr id="1973967356" name="Rectangle: Rounded Corners 1973967356"/>
                        <wps:cNvSpPr/>
                        <wps:spPr>
                          <a:xfrm>
                            <a:off x="3833339" y="0"/>
                            <a:ext cx="45719" cy="545009"/>
                          </a:xfrm>
                          <a:prstGeom prst="roundRect">
                            <a:avLst/>
                          </a:prstGeom>
                          <a:solidFill>
                            <a:srgbClr val="7A8696"/>
                          </a:solidFill>
                          <a:ln>
                            <a:solidFill>
                              <a:srgbClr val="7A8696"/>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3967357" name="TextBox 23"/>
                        <wps:cNvSpPr txBox="1"/>
                        <wps:spPr>
                          <a:xfrm>
                            <a:off x="0" y="64202"/>
                            <a:ext cx="3600450" cy="395605"/>
                          </a:xfrm>
                          <a:prstGeom prst="rect">
                            <a:avLst/>
                          </a:prstGeom>
                          <a:noFill/>
                        </wps:spPr>
                        <wps:txbx>
                          <w:txbxContent>
                            <w:p w14:paraId="195E14DC" w14:textId="77777777" w:rsidR="004A64BB" w:rsidRPr="00B45CE2" w:rsidRDefault="004A64BB" w:rsidP="004A64BB">
                              <w:pPr>
                                <w:pStyle w:val="ac"/>
                                <w:rPr>
                                  <w:color w:val="168489"/>
                                  <w:sz w:val="44"/>
                                  <w:szCs w:val="44"/>
                                  <w:lang w:bidi="ar-EG"/>
                                </w:rPr>
                              </w:pPr>
                              <w:r w:rsidRPr="00B45CE2">
                                <w:rPr>
                                  <w:color w:val="168489"/>
                                  <w:sz w:val="44"/>
                                  <w:szCs w:val="44"/>
                                  <w:rtl/>
                                  <w:lang w:bidi="ar-EG"/>
                                </w:rPr>
                                <w:t>أهداف النشاط:</w:t>
                              </w:r>
                            </w:p>
                          </w:txbxContent>
                        </wps:txbx>
                        <wps:bodyPr wrap="square">
                          <a:spAutoFit/>
                        </wps:bodyPr>
                      </wps:wsp>
                    </wpg:wgp>
                  </a:graphicData>
                </a:graphic>
              </wp:inline>
            </w:drawing>
          </mc:Choice>
          <mc:Fallback>
            <w:pict>
              <v:group w14:anchorId="642E74B4" id="_x0000_s3793" style="width:349.2pt;height:42.9pt;mso-position-horizontal-relative:char;mso-position-vertical-relative:line" coordsize="44350,5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">
                <v:shape id="Picture 1973967355" o:spid="_x0000_s3794" type="#_x0000_t75" alt="Goal " style="position:absolute;left:40030;top:564;width:4320;height:43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">
                  <v:imagedata r:id="rId132" o:title="Goal "/>
                </v:shape>
                <v:roundrect id="Rectangle: Rounded Corners 1973967356" o:spid="_x0000_s3795" style="position:absolute;left:38333;width:457;height:545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" fillcolor="#7a8696" strokecolor="#7a8696" strokeweight="1pt">
                  <v:stroke joinstyle="miter"/>
                </v:roundrect>
                <v:shape id="TextBox 23" o:spid="_x0000_s3796" type="#_x0000_t202" style="position:absolute;top:642;width:36004;height:3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" filled="f" stroked="f">
                  <v:textbox style="mso-fit-shape-to-text:t">
                    <w:txbxContent>
                      <w:p w14:paraId="195E14DC" w14:textId="77777777" w:rsidR="004A64BB" w:rsidRPr="00B45CE2" w:rsidRDefault="004A64BB" w:rsidP="004A64BB">
                        <w:pPr>
                          <w:pStyle w:val="ac"/>
                          <w:rPr>
                            <w:color w:val="168489"/>
                            <w:sz w:val="44"/>
                            <w:szCs w:val="44"/>
                            <w:lang w:bidi="ar-EG"/>
                          </w:rPr>
                        </w:pPr>
                        <w:r w:rsidRPr="00B45CE2">
                          <w:rPr>
                            <w:color w:val="168489"/>
                            <w:sz w:val="44"/>
                            <w:szCs w:val="44"/>
                            <w:rtl/>
                            <w:lang w:bidi="ar-EG"/>
                          </w:rPr>
                          <w:t>أهداف النشاط:</w:t>
                        </w:r>
                      </w:p>
                    </w:txbxContent>
                  </v:textbox>
                </v:shape>
                <w10:anchorlock/>
              </v:group>
            </w:pict>
          </mc:Fallback>
        </mc:AlternateContent>
      </w:r>
    </w:p>
    <w:p w14:paraId="224EF7D3" w14:textId="77777777" w:rsidR="004A64BB" w:rsidRPr="00F05BBF" w:rsidRDefault="004A64BB" w:rsidP="004A64BB">
      <w:pPr>
        <w:rPr>
          <w:rtl/>
        </w:rPr>
      </w:pPr>
      <w:r w:rsidRPr="00F05BBF">
        <w:rPr>
          <w:rtl/>
        </w:rPr>
        <w:t>1. ترجمة التعلّم النظري إلى خطة عمل قابلة للتنفيذ.</w:t>
      </w:r>
    </w:p>
    <w:p w14:paraId="4A86270E" w14:textId="77777777" w:rsidR="004A64BB" w:rsidRPr="00F05BBF" w:rsidRDefault="004A64BB" w:rsidP="004A64BB">
      <w:pPr>
        <w:rPr>
          <w:rtl/>
        </w:rPr>
      </w:pPr>
      <w:r w:rsidRPr="00F05BBF">
        <w:rPr>
          <w:rtl/>
        </w:rPr>
        <w:t>2. تحديد أولويات التطبيق العملي لمفاهيم القيادة المستقبلية.</w:t>
      </w:r>
    </w:p>
    <w:p w14:paraId="17950FEB" w14:textId="77777777" w:rsidR="004A64BB" w:rsidRPr="00F05BBF" w:rsidRDefault="004A64BB" w:rsidP="004A64BB">
      <w:pPr>
        <w:rPr>
          <w:rtl/>
        </w:rPr>
      </w:pPr>
      <w:r w:rsidRPr="00F05BBF">
        <w:rPr>
          <w:rtl/>
        </w:rPr>
        <w:t>3. بناء آلية للمتابعة والتقييم الذاتي.</w:t>
      </w:r>
    </w:p>
    <w:p w14:paraId="4C9056F4" w14:textId="77777777" w:rsidR="004A64BB" w:rsidRDefault="004A64BB" w:rsidP="004A64BB">
      <w:pPr>
        <w:rPr>
          <w:rtl/>
        </w:rPr>
      </w:pPr>
      <w:r w:rsidRPr="00F05BBF">
        <w:rPr>
          <w:rtl/>
        </w:rPr>
        <w:t>4. تعزيز الالتزام بالتطوير المستمر للمهارات القيادية.</w:t>
      </w:r>
    </w:p>
    <w:p w14:paraId="5DA2B25C" w14:textId="577AA051" w:rsidR="00D55D9B" w:rsidRDefault="00D55D9B" w:rsidP="00D55D9B">
      <w:pPr>
        <w:ind w:left="-755"/>
        <w:rPr>
          <w:rtl/>
        </w:rPr>
      </w:pPr>
      <w:r>
        <w:rPr>
          <w:noProof/>
        </w:rPr>
        <mc:AlternateContent>
          <mc:Choice Requires="wps">
            <w:drawing>
              <wp:inline distT="0" distB="0" distL="0" distR="0" wp14:anchorId="16652091" wp14:editId="6A4250AC">
                <wp:extent cx="6518910" cy="4267200"/>
                <wp:effectExtent l="0" t="0" r="15240" b="19050"/>
                <wp:docPr id="2110237293"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18910" cy="4267200"/>
                        </a:xfrm>
                        <a:prstGeom prst="roundRect">
                          <a:avLst>
                            <a:gd name="adj" fmla="val 16667"/>
                          </a:avLst>
                        </a:prstGeom>
                        <a:solidFill>
                          <a:srgbClr val="EAF4E4"/>
                        </a:solidFill>
                        <a:ln w="12700">
                          <a:solidFill>
                            <a:schemeClr val="accent6"/>
                          </a:solidFill>
                          <a:miter lim="800000"/>
                          <a:headEnd/>
                          <a:tailEnd/>
                        </a:ln>
                      </wps:spPr>
                      <wps:txbx>
                        <w:txbxContent>
                          <w:p w14:paraId="45A1514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8B90E0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E5C039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B0200D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6E7C55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489CCF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5898C2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8D1AAC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E905CA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33EF81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1BF5AA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5056E2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C60359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1F5F20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35395B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8A47CA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94E07D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18F139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8EFCEA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2D73F4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6A418A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052BAE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0D9008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FF6990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25A8FB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748535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CB14396" w14:textId="77777777" w:rsidR="00D55D9B" w:rsidRDefault="00D55D9B" w:rsidP="00D55D9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6652091" id="_x0000_s3797" style="width:513.3pt;height:336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" fillcolor="#eaf4e4" strokecolor="#70ad47 [3209]" strokeweight="1pt">
                <v:stroke joinstyle="miter"/>
                <v:textbox inset="0,3mm,0">
                  <w:txbxContent>
                    <w:p w14:paraId="45A1514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8B90E0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E5C039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B0200D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6E7C55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489CCF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5898C2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8D1AAC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E905CA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33EF81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1BF5AA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5056E2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C60359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1F5F20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35395B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8A47CA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94E07D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18F139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8EFCEA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2D73F4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6A418A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052BAE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0D9008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FF6990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25A8FB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748535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CB14396" w14:textId="77777777" w:rsidR="00D55D9B" w:rsidRDefault="00D55D9B" w:rsidP="00D55D9B">
                      <w:pPr>
                        <w:jc w:val="center"/>
                        <w:rPr>
                          <w:sz w:val="22"/>
                          <w:szCs w:val="28"/>
                          <w:rtl/>
                          <w:lang w:bidi="ar-SY"/>
                        </w:rPr>
                      </w:pPr>
                    </w:p>
                  </w:txbxContent>
                </v:textbox>
                <w10:anchorlock/>
              </v:roundrect>
            </w:pict>
          </mc:Fallback>
        </mc:AlternateContent>
      </w:r>
    </w:p>
    <w:p w14:paraId="2E65C34C" w14:textId="035843BF" w:rsidR="00D55D9B" w:rsidRPr="00F05BBF" w:rsidRDefault="00D55D9B" w:rsidP="00D55D9B">
      <w:pPr>
        <w:ind w:left="-897"/>
        <w:rPr>
          <w:rtl/>
        </w:rPr>
      </w:pPr>
      <w:r>
        <w:rPr>
          <w:noProof/>
        </w:rPr>
        <w:lastRenderedPageBreak/>
        <mc:AlternateContent>
          <mc:Choice Requires="wps">
            <w:drawing>
              <wp:inline distT="0" distB="0" distL="0" distR="0" wp14:anchorId="6C2BA49D" wp14:editId="1F2A8C03">
                <wp:extent cx="6766560" cy="8426450"/>
                <wp:effectExtent l="0" t="0" r="15240" b="12700"/>
                <wp:docPr id="1034374491"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6560" cy="8426450"/>
                        </a:xfrm>
                        <a:prstGeom prst="roundRect">
                          <a:avLst>
                            <a:gd name="adj" fmla="val 16667"/>
                          </a:avLst>
                        </a:prstGeom>
                        <a:solidFill>
                          <a:srgbClr val="EAF4E4"/>
                        </a:solidFill>
                        <a:ln w="12700">
                          <a:solidFill>
                            <a:schemeClr val="accent6"/>
                          </a:solidFill>
                          <a:miter lim="800000"/>
                          <a:headEnd/>
                          <a:tailEnd/>
                        </a:ln>
                      </wps:spPr>
                      <wps:txbx>
                        <w:txbxContent>
                          <w:p w14:paraId="1102142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7CBD1F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142DA9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CC9390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E9DE81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ADE577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ECE02D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04EC13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856A0F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E6ACD1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24BF57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71533A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36B111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D7C6D0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96EE00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D94975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87F1D6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F96E96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B84119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4A3C88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A5030C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16BAD9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AF034C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C25A0D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A983D2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D700F3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F03797B" w14:textId="77777777" w:rsidR="00D55D9B" w:rsidRDefault="00D55D9B" w:rsidP="00D55D9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6C2BA49D" id="_x0000_s3798" style="width:532.8pt;height:66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" fillcolor="#eaf4e4" strokecolor="#70ad47 [3209]" strokeweight="1pt">
                <v:stroke joinstyle="miter"/>
                <v:textbox inset="0,3mm,0">
                  <w:txbxContent>
                    <w:p w14:paraId="1102142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7CBD1F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142DA9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CC9390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E9DE81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ADE577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ECE02D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04EC13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856A0F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E6ACD1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24BF57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71533A5"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36B111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D7C6D02"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96EE00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D94975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87F1D6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F96E96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B84119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4A3C88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A5030C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16BAD9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AF034C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C25A0D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A983D2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D700F3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F03797B" w14:textId="77777777" w:rsidR="00D55D9B" w:rsidRDefault="00D55D9B" w:rsidP="00D55D9B">
                      <w:pPr>
                        <w:jc w:val="center"/>
                        <w:rPr>
                          <w:sz w:val="22"/>
                          <w:szCs w:val="28"/>
                          <w:rtl/>
                          <w:lang w:bidi="ar-SY"/>
                        </w:rPr>
                      </w:pPr>
                    </w:p>
                  </w:txbxContent>
                </v:textbox>
                <w10:anchorlock/>
              </v:roundrect>
            </w:pict>
          </mc:Fallback>
        </mc:AlternateContent>
      </w:r>
    </w:p>
    <w:p w14:paraId="27C073E3" w14:textId="3967A561" w:rsidR="004A64BB" w:rsidRPr="00F05BBF" w:rsidRDefault="004A64BB" w:rsidP="004F50BE">
      <w:pPr>
        <w:rPr>
          <w:rtl/>
        </w:rPr>
      </w:pPr>
      <w:r w:rsidRPr="00B9790F">
        <w:rPr>
          <w:noProof/>
        </w:rPr>
        <w:lastRenderedPageBreak/>
        <mc:AlternateContent>
          <mc:Choice Requires="wpg">
            <w:drawing>
              <wp:inline distT="0" distB="0" distL="0" distR="0" wp14:anchorId="58404637" wp14:editId="34D28CDD">
                <wp:extent cx="5711825" cy="737619"/>
                <wp:effectExtent l="0" t="0" r="22225" b="24765"/>
                <wp:docPr id="1973967370" name="Group 66"/>
                <wp:cNvGraphicFramePr/>
                <a:graphic xmlns:a="http://schemas.openxmlformats.org/drawingml/2006/main">
                  <a:graphicData uri="http://schemas.microsoft.com/office/word/2010/wordprocessingGroup">
                    <wpg:wgp>
                      <wpg:cNvGrpSpPr/>
                      <wpg:grpSpPr>
                        <a:xfrm>
                          <a:off x="0" y="0"/>
                          <a:ext cx="5711825" cy="737619"/>
                          <a:chOff x="0" y="0"/>
                          <a:chExt cx="5711825" cy="737619"/>
                        </a:xfrm>
                      </wpg:grpSpPr>
                      <wpg:grpSp>
                        <wpg:cNvPr id="1973967371" name="مجموعة 881967268"/>
                        <wpg:cNvGrpSpPr/>
                        <wpg:grpSpPr>
                          <a:xfrm>
                            <a:off x="0" y="165473"/>
                            <a:ext cx="5711825" cy="572146"/>
                            <a:chOff x="0" y="165446"/>
                            <a:chExt cx="6312597" cy="633543"/>
                          </a:xfrm>
                        </wpg:grpSpPr>
                        <wps:wsp>
                          <wps:cNvPr id="1973967372" name="مستطيل مستدير الزوايا 769901"/>
                          <wps:cNvSpPr/>
                          <wps:spPr>
                            <a:xfrm>
                              <a:off x="529983"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373" name="مربع نص 2043426344"/>
                          <wps:cNvSpPr txBox="1"/>
                          <wps:spPr>
                            <a:xfrm>
                              <a:off x="3184368" y="165446"/>
                              <a:ext cx="2073788" cy="453527"/>
                            </a:xfrm>
                            <a:prstGeom prst="rect">
                              <a:avLst/>
                            </a:prstGeom>
                            <a:noFill/>
                          </wps:spPr>
                          <wps:txbx>
                            <w:txbxContent>
                              <w:p w14:paraId="138CED1E" w14:textId="77777777" w:rsidR="004A64BB" w:rsidRDefault="004A64BB" w:rsidP="004A64BB">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wps:txbx>
                          <wps:bodyPr wrap="square" rtlCol="1">
                            <a:spAutoFit/>
                          </wps:bodyPr>
                        </wps:wsp>
                        <wps:wsp>
                          <wps:cNvPr id="1973967374" name="مستطيل مستدير الزوايا 769903"/>
                          <wps:cNvSpPr/>
                          <wps:spPr>
                            <a:xfrm>
                              <a:off x="0" y="753246"/>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375" name="Picture 1973967375" descr="Submission "/>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4860855" y="0"/>
                            <a:ext cx="674643" cy="67464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8404637" id="_x0000_s3799" style="width:449.75pt;height:58.1pt;mso-position-horizontal-relative:char;mso-position-vertical-relative:line" coordsize="57118,73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">
                <v:group id="مجموعة 881967268" o:spid="_x0000_s3800" style="position:absolute;top:1654;width:57118;height:5722" coordorigin=",1654" coordsize="63125,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">
                  <v:roundrect id="مستطيل مستدير الزوايا 769901" o:spid="_x0000_s3801" style="position:absolute;left:5299;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" fillcolor="#168489" strokecolor="#168489" strokeweight="1pt">
                    <v:stroke joinstyle="miter"/>
                  </v:roundrect>
                  <v:shape id="مربع نص 2043426344" o:spid="_x0000_s3802" type="#_x0000_t202" style="position:absolute;left:31843;top:1654;width:20738;height:4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" filled="f" stroked="f">
                    <v:textbox style="mso-fit-shape-to-text:t">
                      <w:txbxContent>
                        <w:p w14:paraId="138CED1E" w14:textId="77777777" w:rsidR="004A64BB" w:rsidRDefault="004A64BB" w:rsidP="004A64BB">
                          <w:pPr>
                            <w:rPr>
                              <w:rFonts w:eastAsia="Times New Roman" w:hAnsi="Adobe Arabic" w:cs="Adobe Arabic"/>
                              <w:b/>
                              <w:bCs/>
                              <w:color w:val="000000"/>
                              <w:kern w:val="24"/>
                              <w:sz w:val="40"/>
                              <w:szCs w:val="40"/>
                            </w:rPr>
                          </w:pPr>
                          <w:r>
                            <w:rPr>
                              <w:rFonts w:eastAsia="Times New Roman" w:hAnsi="Adobe Arabic" w:cs="Adobe Arabic" w:hint="cs"/>
                              <w:b/>
                              <w:bCs/>
                              <w:color w:val="000000"/>
                              <w:kern w:val="24"/>
                              <w:sz w:val="40"/>
                              <w:szCs w:val="40"/>
                              <w:rtl/>
                            </w:rPr>
                            <w:t>التقويم</w:t>
                          </w:r>
                        </w:p>
                      </w:txbxContent>
                    </v:textbox>
                  </v:shape>
                  <v:roundrect id="مستطيل مستدير الزوايا 769903" o:spid="_x0000_s3803" style="position:absolute;top:7532;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" fillcolor="#168489" strokecolor="#168489" strokeweight="1pt">
                    <v:stroke joinstyle="miter"/>
                  </v:roundrect>
                </v:group>
                <v:shape id="Picture 1973967375" o:spid="_x0000_s3804" type="#_x0000_t75" alt="Submission " style="position:absolute;left:48608;width:6746;height:6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">
                  <v:imagedata r:id="rId135" o:title="Submission "/>
                </v:shape>
                <w10:anchorlock/>
              </v:group>
            </w:pict>
          </mc:Fallback>
        </mc:AlternateContent>
      </w:r>
    </w:p>
    <w:p w14:paraId="20830342" w14:textId="77777777" w:rsidR="006B59BE" w:rsidRPr="004A64BB" w:rsidRDefault="006B59BE" w:rsidP="004A64BB">
      <w:pPr>
        <w:pStyle w:val="ad"/>
        <w:rPr>
          <w:b w:val="0"/>
          <w:bCs/>
          <w:rtl/>
        </w:rPr>
      </w:pPr>
      <w:r w:rsidRPr="004A64BB">
        <w:rPr>
          <w:rFonts w:hint="cs"/>
          <w:b w:val="0"/>
          <w:bCs/>
          <w:rtl/>
        </w:rPr>
        <w:t>اقرأ الحالة الآتية، ثم أجب عن الأسئلة الواردة:</w:t>
      </w:r>
    </w:p>
    <w:p w14:paraId="5D20C408" w14:textId="77777777" w:rsidR="006B59BE" w:rsidRPr="004A64BB" w:rsidRDefault="006B59BE" w:rsidP="004A64BB">
      <w:pPr>
        <w:pStyle w:val="ad"/>
        <w:rPr>
          <w:b w:val="0"/>
          <w:bCs/>
          <w:color w:val="168489"/>
          <w:rtl/>
        </w:rPr>
      </w:pPr>
      <w:r w:rsidRPr="004A64BB">
        <w:rPr>
          <w:b w:val="0"/>
          <w:bCs/>
          <w:color w:val="168489"/>
          <w:rtl/>
        </w:rPr>
        <w:t>شركة "الريادة للتطوير العقاري"</w:t>
      </w:r>
    </w:p>
    <w:p w14:paraId="4D0D4491" w14:textId="77777777" w:rsidR="006B59BE" w:rsidRPr="00F05BBF" w:rsidRDefault="006B59BE" w:rsidP="004F50BE">
      <w:pPr>
        <w:rPr>
          <w:rtl/>
        </w:rPr>
      </w:pPr>
      <w:r w:rsidRPr="00F05BBF">
        <w:rPr>
          <w:rtl/>
        </w:rPr>
        <w:t>شركة "الريادة للتطوير العقاري" هي شركة متوسّطة الحجم تأسّست قبل 15 عاماً، وتعمل في مجال تطوير وإدارة المشاريع العقارية السكنية والتجارية. تواجه الشركة تحدّيات كبيرة في ظلّ التحوّلات المتسارعة في القطاع العقاري، أبرزها:</w:t>
      </w:r>
    </w:p>
    <w:p w14:paraId="110C4A77" w14:textId="77777777" w:rsidR="006B59BE" w:rsidRPr="00F05BBF" w:rsidRDefault="006B59BE" w:rsidP="004F50BE">
      <w:pPr>
        <w:rPr>
          <w:rtl/>
        </w:rPr>
      </w:pPr>
      <w:r w:rsidRPr="00F05BBF">
        <w:rPr>
          <w:rtl/>
        </w:rPr>
        <w:t>- التحوّل نحو المباني الذكية والمستدامة بيئياً.</w:t>
      </w:r>
    </w:p>
    <w:p w14:paraId="1F917E44" w14:textId="77777777" w:rsidR="006B59BE" w:rsidRPr="00F05BBF" w:rsidRDefault="006B59BE" w:rsidP="004F50BE">
      <w:pPr>
        <w:rPr>
          <w:rtl/>
        </w:rPr>
      </w:pPr>
      <w:r w:rsidRPr="00F05BBF">
        <w:rPr>
          <w:rtl/>
        </w:rPr>
        <w:t>- تغيّر تفضيلات العملاء بعد جائحة كورونا (مساحات عمل مرنة، مساحات خارجية أكبر).</w:t>
      </w:r>
    </w:p>
    <w:p w14:paraId="2BA5B1AC" w14:textId="77777777" w:rsidR="006B59BE" w:rsidRPr="00F05BBF" w:rsidRDefault="006B59BE" w:rsidP="004F50BE">
      <w:pPr>
        <w:rPr>
          <w:rtl/>
        </w:rPr>
      </w:pPr>
      <w:r w:rsidRPr="00F05BBF">
        <w:rPr>
          <w:rtl/>
        </w:rPr>
        <w:t>- دخول شركات ناشئة تستخدم التكنولوجيا المتقدّمة (</w:t>
      </w:r>
      <w:r w:rsidRPr="00F05BBF">
        <w:t>PropTech</w:t>
      </w:r>
      <w:r w:rsidRPr="00F05BBF">
        <w:rPr>
          <w:rtl/>
        </w:rPr>
        <w:t>) إلى السوق.</w:t>
      </w:r>
    </w:p>
    <w:p w14:paraId="0E9DEB74" w14:textId="77777777" w:rsidR="006B59BE" w:rsidRPr="00F05BBF" w:rsidRDefault="006B59BE" w:rsidP="004F50BE">
      <w:pPr>
        <w:rPr>
          <w:rtl/>
        </w:rPr>
      </w:pPr>
      <w:r w:rsidRPr="00F05BBF">
        <w:rPr>
          <w:rtl/>
        </w:rPr>
        <w:t>- التحدّيات الاقتصادية والتضخّم وارتفاع أسعار مواد البناء.</w:t>
      </w:r>
    </w:p>
    <w:p w14:paraId="5B5E7E0E" w14:textId="77777777" w:rsidR="006B59BE" w:rsidRPr="00F05BBF" w:rsidRDefault="006B59BE" w:rsidP="004F50BE">
      <w:pPr>
        <w:rPr>
          <w:rtl/>
        </w:rPr>
      </w:pPr>
      <w:r w:rsidRPr="00F05BBF">
        <w:rPr>
          <w:rtl/>
        </w:rPr>
        <w:t>- صعوبة جذب الكفاءات الشابة للعمل في قطاع العقارات التقليدي.</w:t>
      </w:r>
    </w:p>
    <w:p w14:paraId="5316D2C6" w14:textId="77777777" w:rsidR="006B59BE" w:rsidRPr="00F05BBF" w:rsidRDefault="006B59BE" w:rsidP="004F50BE">
      <w:pPr>
        <w:rPr>
          <w:rtl/>
        </w:rPr>
      </w:pPr>
      <w:r w:rsidRPr="00F05BBF">
        <w:rPr>
          <w:rtl/>
        </w:rPr>
        <w:t>أنت مدير تطوير الأعمال في الشركة، وقد تمّ تكليفك بقيادة مبادرة استراتيجية لتحويل الشركة إلى مؤسّسة مستقبلية قادرة على المنافسة في العصر الرقمي. أنت للتوّ انتهيت من دورة "القائد المستقبلي والاستدامة الاستراتيجية" وترغب في تطبيق ما تعلّمته.</w:t>
      </w:r>
    </w:p>
    <w:p w14:paraId="2DA0E127" w14:textId="77777777" w:rsidR="006B59BE" w:rsidRPr="004A64BB" w:rsidRDefault="006B59BE" w:rsidP="004A64BB">
      <w:pPr>
        <w:pStyle w:val="ad"/>
        <w:rPr>
          <w:b w:val="0"/>
          <w:bCs/>
          <w:rtl/>
        </w:rPr>
      </w:pPr>
      <w:r w:rsidRPr="004A64BB">
        <w:rPr>
          <w:rFonts w:hint="cs"/>
          <w:b w:val="0"/>
          <w:bCs/>
          <w:rtl/>
        </w:rPr>
        <w:t>المطلوب:</w:t>
      </w:r>
    </w:p>
    <w:p w14:paraId="0FEA6C3D" w14:textId="77777777" w:rsidR="006B59BE" w:rsidRPr="004A64BB" w:rsidRDefault="006B59BE" w:rsidP="004A64BB">
      <w:pPr>
        <w:pStyle w:val="ad"/>
        <w:rPr>
          <w:b w:val="0"/>
          <w:bCs/>
          <w:color w:val="168489"/>
          <w:rtl/>
        </w:rPr>
      </w:pPr>
      <w:r w:rsidRPr="004A64BB">
        <w:rPr>
          <w:b w:val="0"/>
          <w:bCs/>
          <w:color w:val="168489"/>
          <w:rtl/>
        </w:rPr>
        <w:t>1. كيف يمكنك تطبيق منهجية السيناريوهات المستقبلية في التخطيط الاستراتيجي للشركة؟ وما المحاور الرئيسية التي ستختارها لبناء السيناريوهات؟</w:t>
      </w:r>
    </w:p>
    <w:p w14:paraId="269892C2" w14:textId="77777777" w:rsidR="006B59BE" w:rsidRPr="004A64BB" w:rsidRDefault="006B59BE" w:rsidP="004A64BB">
      <w:pPr>
        <w:pStyle w:val="ad"/>
        <w:rPr>
          <w:b w:val="0"/>
          <w:bCs/>
          <w:color w:val="168489"/>
          <w:rtl/>
        </w:rPr>
      </w:pPr>
      <w:r>
        <w:rPr>
          <w:b w:val="0"/>
          <w:bCs/>
          <w:color w:val="168489"/>
          <w:rtl/>
        </w:rPr>
        <w:t xml:space="preserve">2. كيف يمكنك الاستفادة من تطبيقات </w:t>
      </w:r>
      <w:hyperlink r:id="rId688">
        <w:r>
          <w:rPr>
            <w:rStyle w:val="Hyperlink"/>
            <w:b w:val="0"/>
            <w:bCs/>
            <w:color w:val="168489"/>
            <w:rtl/>
          </w:rPr>
          <w:t>الذكاء الاصطناعي</w:t>
        </w:r>
      </w:hyperlink>
      <w:r>
        <w:rPr>
          <w:b w:val="0"/>
          <w:bCs/>
          <w:color w:val="168489"/>
          <w:rtl/>
        </w:rPr>
        <w:t xml:space="preserve"> في تعزيز القدرة التنافسية للشركة؟ قدّم ثلاثة أمثلة محدّدة.</w:t>
      </w:r>
    </w:p>
    <w:p w14:paraId="499C8F07" w14:textId="77777777" w:rsidR="006B59BE" w:rsidRPr="004A64BB" w:rsidRDefault="006B59BE" w:rsidP="004A64BB">
      <w:pPr>
        <w:pStyle w:val="ad"/>
        <w:rPr>
          <w:b w:val="0"/>
          <w:bCs/>
          <w:color w:val="168489"/>
          <w:rtl/>
        </w:rPr>
      </w:pPr>
      <w:r w:rsidRPr="004A64BB">
        <w:rPr>
          <w:rFonts w:hint="cs"/>
          <w:b w:val="0"/>
          <w:bCs/>
          <w:color w:val="168489"/>
          <w:rtl/>
        </w:rPr>
        <w:t>3</w:t>
      </w:r>
      <w:r w:rsidRPr="004A64BB">
        <w:rPr>
          <w:b w:val="0"/>
          <w:bCs/>
          <w:color w:val="168489"/>
          <w:rtl/>
        </w:rPr>
        <w:t>. ما التحدّيات الرئيسية التي قد تواجهها في تنفيذ خطتك، وكيف يمكنك التغلّب عليها؟</w:t>
      </w:r>
    </w:p>
    <w:p w14:paraId="7468F532" w14:textId="27163F34" w:rsidR="004A64BB" w:rsidRDefault="00D55D9B" w:rsidP="00D55D9B">
      <w:pPr>
        <w:ind w:left="-897"/>
        <w:rPr>
          <w:rtl/>
        </w:rPr>
      </w:pPr>
      <w:r>
        <w:rPr>
          <w:noProof/>
        </w:rPr>
        <w:lastRenderedPageBreak/>
        <mc:AlternateContent>
          <mc:Choice Requires="wps">
            <w:drawing>
              <wp:inline distT="0" distB="0" distL="0" distR="0" wp14:anchorId="1B8367AA" wp14:editId="00640495">
                <wp:extent cx="6772910" cy="8813800"/>
                <wp:effectExtent l="0" t="0" r="27940" b="25400"/>
                <wp:docPr id="1208007680" name="Rectangle: Rounded Corners 18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72910" cy="8813800"/>
                        </a:xfrm>
                        <a:prstGeom prst="roundRect">
                          <a:avLst>
                            <a:gd name="adj" fmla="val 16667"/>
                          </a:avLst>
                        </a:prstGeom>
                        <a:solidFill>
                          <a:srgbClr val="EAF4E4"/>
                        </a:solidFill>
                        <a:ln w="12700">
                          <a:solidFill>
                            <a:schemeClr val="accent6"/>
                          </a:solidFill>
                          <a:miter lim="800000"/>
                          <a:headEnd/>
                          <a:tailEnd/>
                        </a:ln>
                      </wps:spPr>
                      <wps:txbx>
                        <w:txbxContent>
                          <w:p w14:paraId="3E4A160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B3CA4B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088294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2A5052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FC37A0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92CC4E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58B409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A38C26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E85FCE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544C2F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9F8B11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4AF532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51663D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70163C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B5CE0D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52A905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CF12E1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B819D7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683B7B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62C230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6488FD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8C241D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F645A5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7EAFDB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D15541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646D52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66D5127" w14:textId="77777777" w:rsidR="00D55D9B" w:rsidRDefault="00D55D9B" w:rsidP="00D55D9B">
                            <w:pPr>
                              <w:jc w:val="center"/>
                              <w:rPr>
                                <w:sz w:val="22"/>
                                <w:szCs w:val="28"/>
                                <w:rtl/>
                                <w:lang w:bidi="ar-SY"/>
                              </w:rPr>
                            </w:pPr>
                          </w:p>
                        </w:txbxContent>
                      </wps:txbx>
                      <wps:bodyPr rot="0" vert="horz" wrap="square" lIns="0" tIns="108000" rIns="0" bIns="45720" anchor="ctr" anchorCtr="0" upright="1">
                        <a:noAutofit/>
                      </wps:bodyPr>
                    </wps:wsp>
                  </a:graphicData>
                </a:graphic>
              </wp:inline>
            </w:drawing>
          </mc:Choice>
          <mc:Fallback>
            <w:pict>
              <v:roundrect w14:anchorId="1B8367AA" id="_x0000_s3805" style="width:533.3pt;height:69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" fillcolor="#eaf4e4" strokecolor="#70ad47 [3209]" strokeweight="1pt">
                <v:stroke joinstyle="miter"/>
                <v:textbox inset="0,3mm,0">
                  <w:txbxContent>
                    <w:p w14:paraId="3E4A160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B3CA4B9"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088294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2A50527"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FC37A0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92CC4E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58B4091"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0A38C26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E85FCE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544C2F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9F8B11C"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4AF532B"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51663D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70163C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B5CE0D8"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252A905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CF12E1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B819D7D"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3683B7B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62C2306"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16488FD3"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78C241D4"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F645A5A"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57EAFDBE"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D155410"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6646D52F" w14:textId="77777777" w:rsidR="00D55D9B" w:rsidRDefault="00D55D9B" w:rsidP="00D55D9B">
                      <w:pPr>
                        <w:spacing w:line="480" w:lineRule="auto"/>
                        <w:jc w:val="center"/>
                        <w:rPr>
                          <w:sz w:val="22"/>
                          <w:szCs w:val="28"/>
                          <w:lang w:bidi="ar-SY"/>
                        </w:rPr>
                      </w:pPr>
                      <w:r>
                        <w:rPr>
                          <w:rFonts w:asciiTheme="majorBidi" w:hAnsiTheme="majorBidi" w:cstheme="majorBidi" w:hint="cs"/>
                          <w:szCs w:val="28"/>
                          <w:rtl/>
                          <w:lang w:bidi="ar-SY"/>
                        </w:rPr>
                        <w:t>.........................................................................................................................................</w:t>
                      </w:r>
                    </w:p>
                    <w:p w14:paraId="466D5127" w14:textId="77777777" w:rsidR="00D55D9B" w:rsidRDefault="00D55D9B" w:rsidP="00D55D9B">
                      <w:pPr>
                        <w:jc w:val="center"/>
                        <w:rPr>
                          <w:sz w:val="22"/>
                          <w:szCs w:val="28"/>
                          <w:rtl/>
                          <w:lang w:bidi="ar-SY"/>
                        </w:rPr>
                      </w:pPr>
                    </w:p>
                  </w:txbxContent>
                </v:textbox>
                <w10:anchorlock/>
              </v:roundrect>
            </w:pict>
          </mc:Fallback>
        </mc:AlternateContent>
      </w:r>
    </w:p>
    <w:p w14:paraId="0D158EC0" w14:textId="0A6C203A" w:rsidR="004A64BB" w:rsidRPr="00F05BBF" w:rsidRDefault="004A64BB" w:rsidP="004A64BB">
      <w:pPr>
        <w:keepNext/>
        <w:jc w:val="center"/>
        <w:rPr>
          <w:rtl/>
        </w:rPr>
      </w:pPr>
      <w:r w:rsidRPr="00DC1945">
        <w:rPr>
          <w:noProof/>
        </w:rPr>
        <w:lastRenderedPageBreak/>
        <mc:AlternateContent>
          <mc:Choice Requires="wpg">
            <w:drawing>
              <wp:inline distT="0" distB="0" distL="0" distR="0" wp14:anchorId="711D0ECF" wp14:editId="02CE0ED1">
                <wp:extent cx="5711825" cy="852877"/>
                <wp:effectExtent l="0" t="0" r="22225" b="23495"/>
                <wp:docPr id="1973967377" name="Group 7"/>
                <wp:cNvGraphicFramePr/>
                <a:graphic xmlns:a="http://schemas.openxmlformats.org/drawingml/2006/main">
                  <a:graphicData uri="http://schemas.microsoft.com/office/word/2010/wordprocessingGroup">
                    <wpg:wgp>
                      <wpg:cNvGrpSpPr/>
                      <wpg:grpSpPr>
                        <a:xfrm>
                          <a:off x="0" y="0"/>
                          <a:ext cx="5711825" cy="852877"/>
                          <a:chOff x="0" y="0"/>
                          <a:chExt cx="5711825" cy="852887"/>
                        </a:xfrm>
                      </wpg:grpSpPr>
                      <wpg:grpSp>
                        <wpg:cNvPr id="1973967378" name="مجموعة 881967268"/>
                        <wpg:cNvGrpSpPr/>
                        <wpg:grpSpPr>
                          <a:xfrm>
                            <a:off x="0" y="280937"/>
                            <a:ext cx="5711825" cy="571950"/>
                            <a:chOff x="0" y="280925"/>
                            <a:chExt cx="6312597" cy="633649"/>
                          </a:xfrm>
                        </wpg:grpSpPr>
                        <wps:wsp>
                          <wps:cNvPr id="1973967379" name="مستطيل مستدير الزوايا 769901"/>
                          <wps:cNvSpPr/>
                          <wps:spPr>
                            <a:xfrm>
                              <a:off x="529983"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973967380" name="مربع نص 2043426344"/>
                          <wps:cNvSpPr txBox="1"/>
                          <wps:spPr>
                            <a:xfrm>
                              <a:off x="3184368" y="280925"/>
                              <a:ext cx="2073788" cy="453764"/>
                            </a:xfrm>
                            <a:prstGeom prst="rect">
                              <a:avLst/>
                            </a:prstGeom>
                            <a:noFill/>
                          </wps:spPr>
                          <wps:txbx>
                            <w:txbxContent>
                              <w:p w14:paraId="0F120BEF" w14:textId="77777777" w:rsidR="004A64BB" w:rsidRDefault="004A64BB" w:rsidP="004A64BB">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wps:txbx>
                          <wps:bodyPr wrap="square" rtlCol="1">
                            <a:spAutoFit/>
                          </wps:bodyPr>
                        </wps:wsp>
                        <wps:wsp>
                          <wps:cNvPr id="1973967381" name="مستطيل مستدير الزوايا 769903"/>
                          <wps:cNvSpPr/>
                          <wps:spPr>
                            <a:xfrm>
                              <a:off x="0" y="868831"/>
                              <a:ext cx="5782614" cy="45743"/>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1973967382" name="Picture 1973967382" descr="Conclusion "/>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4990849" y="0"/>
                            <a:ext cx="716136" cy="7161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11D0ECF" id="_x0000_s3806" style="width:449.75pt;height:67.15pt;mso-position-horizontal-relative:char;mso-position-vertical-relative:line" coordsize="57118,8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">
                <v:group id="مجموعة 881967268" o:spid="_x0000_s3807" style="position:absolute;top:2809;width:57118;height:5719" coordorigin=",2809" coordsize="63125,6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">
                  <v:roundrect id="مستطيل مستدير الزوايا 769901" o:spid="_x0000_s3808" style="position:absolute;left:5299;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" fillcolor="#168489" strokecolor="#168489" strokeweight="1pt">
                    <v:stroke joinstyle="miter"/>
                  </v:roundrect>
                  <v:shape id="مربع نص 2043426344" o:spid="_x0000_s3809" type="#_x0000_t202" style="position:absolute;left:31843;top:2809;width:20738;height:4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" filled="f" stroked="f">
                    <v:textbox style="mso-fit-shape-to-text:t">
                      <w:txbxContent>
                        <w:p w14:paraId="0F120BEF" w14:textId="77777777" w:rsidR="004A64BB" w:rsidRDefault="004A64BB" w:rsidP="004A64BB">
                          <w:pPr>
                            <w:rPr>
                              <w:rFonts w:eastAsia="Times New Roman" w:hAnsi="Adobe Arabic" w:cs="Adobe Arabic"/>
                              <w:b/>
                              <w:bCs/>
                              <w:color w:val="000000"/>
                              <w:kern w:val="24"/>
                              <w:sz w:val="40"/>
                              <w:szCs w:val="40"/>
                            </w:rPr>
                          </w:pPr>
                          <w:r w:rsidRPr="00DC1945">
                            <w:rPr>
                              <w:rFonts w:eastAsia="Times New Roman" w:hAnsi="Adobe Arabic" w:cs="Adobe Arabic" w:hint="cs"/>
                              <w:b/>
                              <w:bCs/>
                              <w:color w:val="000000"/>
                              <w:kern w:val="24"/>
                              <w:sz w:val="40"/>
                              <w:szCs w:val="40"/>
                              <w:rtl/>
                            </w:rPr>
                            <w:t xml:space="preserve">خاتمة </w:t>
                          </w:r>
                          <w:r>
                            <w:rPr>
                              <w:rFonts w:eastAsia="Times New Roman" w:hAnsi="Adobe Arabic" w:cs="Adobe Arabic" w:hint="cs"/>
                              <w:b/>
                              <w:bCs/>
                              <w:color w:val="000000"/>
                              <w:kern w:val="24"/>
                              <w:sz w:val="40"/>
                              <w:szCs w:val="40"/>
                              <w:rtl/>
                            </w:rPr>
                            <w:t>الجلسة</w:t>
                          </w:r>
                        </w:p>
                      </w:txbxContent>
                    </v:textbox>
                  </v:shape>
                  <v:roundrect id="مستطيل مستدير الزوايا 769903" o:spid="_x0000_s3810" style="position:absolute;top:8688;width:57826;height:45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" fillcolor="#168489" strokecolor="#168489" strokeweight="1pt">
                    <v:stroke joinstyle="miter"/>
                  </v:roundrect>
                </v:group>
                <v:shape id="Picture 1973967382" o:spid="_x0000_s3811" type="#_x0000_t75" alt="Conclusion " style="position:absolute;left:49908;width:7161;height:7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">
                  <v:imagedata r:id="rId137" o:title="Conclusion "/>
                </v:shape>
                <w10:anchorlock/>
              </v:group>
            </w:pict>
          </mc:Fallback>
        </mc:AlternateContent>
      </w:r>
    </w:p>
    <w:p w14:paraId="57D94C5C" w14:textId="77777777" w:rsidR="006B59BE" w:rsidRPr="00F05BBF" w:rsidRDefault="006B59BE" w:rsidP="004F50BE">
      <w:pPr>
        <w:rPr>
          <w:rtl/>
        </w:rPr>
      </w:pPr>
      <w:r w:rsidRPr="00F05BBF">
        <w:rPr>
          <w:rtl/>
        </w:rPr>
        <w:t>في ختام جلستنا الثانية والأخيرة من هذا البرنامج التدريبي، نكون قد استكملنا رحلتنا في عالم القيادة المستقبلية والاستدامة الاستراتيجية. انتقلنا من المفاهيم والنظريات إلى التطبيقات العملية وخارطة الطريق التنفيذية.</w:t>
      </w:r>
    </w:p>
    <w:p w14:paraId="46535391" w14:textId="77777777" w:rsidR="006B59BE" w:rsidRPr="00F05BBF" w:rsidRDefault="006B59BE" w:rsidP="004F50BE">
      <w:pPr>
        <w:rPr>
          <w:rtl/>
        </w:rPr>
      </w:pPr>
      <w:r>
        <w:rPr>
          <w:rtl/>
        </w:rPr>
        <w:t xml:space="preserve">لقد تعرّفنا على دراسات حالة ملهمة من شركات عالمية استطاعت أن تدمج بنجاح بين الرؤية الاستراتيجية المستقبلية وتقنيات </w:t>
      </w:r>
      <w:hyperlink r:id="rId689">
        <w:r>
          <w:rPr>
            <w:rStyle w:val="Hyperlink"/>
            <w:rtl/>
          </w:rPr>
          <w:t>الذكاء الاصطناعي</w:t>
        </w:r>
      </w:hyperlink>
      <w:r>
        <w:rPr>
          <w:rtl/>
        </w:rPr>
        <w:t>. واستكشفنا معاً كيفية تشخيص واقعنا القيادي الحالي، وتصميم خطة تطوير شخصية تترجم المعرفة إلى ممارسات عملية.</w:t>
      </w:r>
    </w:p>
    <w:p w14:paraId="05B9BBF8" w14:textId="77777777" w:rsidR="006B59BE" w:rsidRPr="00F05BBF" w:rsidRDefault="006B59BE" w:rsidP="004F50BE">
      <w:pPr>
        <w:rPr>
          <w:rtl/>
        </w:rPr>
      </w:pPr>
      <w:r w:rsidRPr="00F05BBF">
        <w:rPr>
          <w:rtl/>
        </w:rPr>
        <w:t>وتوّجنا هذه الرحلة التعليمية بتصميم خطة عمل شخصية تمتد لـ 90 يوماً، تضع اللبنات الأولى لتطبيق ما تعلّمناه وتحويله إلى واقع ملموس في مؤسّساتنا.</w:t>
      </w:r>
    </w:p>
    <w:p w14:paraId="416CC7D9" w14:textId="77777777" w:rsidR="006B59BE" w:rsidRPr="00F05BBF" w:rsidRDefault="006B59BE" w:rsidP="004F50BE">
      <w:pPr>
        <w:rPr>
          <w:rtl/>
        </w:rPr>
      </w:pPr>
      <w:r w:rsidRPr="00F05BBF">
        <w:rPr>
          <w:rtl/>
        </w:rPr>
        <w:t>كما قال جون ماكسويل: "القائد الحقيقي يدرك أن القيادة ليست عن مركزه، بل عن تأثيره." وهذا هو جوهر القيادة المستقبلية - القدرة على إحداث تأثير إيجابي ومستدام في عالم متغيّر.</w:t>
      </w:r>
    </w:p>
    <w:p w14:paraId="053BB6DD" w14:textId="77777777" w:rsidR="006B59BE" w:rsidRPr="00F05BBF" w:rsidRDefault="006B59BE" w:rsidP="004F50BE">
      <w:pPr>
        <w:rPr>
          <w:rtl/>
        </w:rPr>
      </w:pPr>
      <w:r w:rsidRPr="00F05BBF">
        <w:rPr>
          <w:rtl/>
        </w:rPr>
        <w:t>أدعوكم اليوم، مع انتهاء هذه الدورة، أن تكونوا روّاد التغيير في مؤسّساتكم، وأن تواصلوا مسيرة التعلّم والتطوير، وأن تبنوا مستقبلاً أفضل لمؤسّساتكم ومجتمعاتكم.</w:t>
      </w:r>
    </w:p>
    <w:p w14:paraId="5EE2E665" w14:textId="77777777" w:rsidR="006B59BE" w:rsidRPr="00F05BBF" w:rsidRDefault="006B59BE" w:rsidP="004F50BE">
      <w:pPr>
        <w:rPr>
          <w:rtl/>
        </w:rPr>
      </w:pPr>
      <w:r w:rsidRPr="00F05BBF">
        <w:rPr>
          <w:rtl/>
        </w:rPr>
        <w:t>تذكّروا دائماً أن القادة المستقبليين لا يستسلمون للتغيير، بل يصنعونه ويوجّهونه. وأن أعظم إرث يمكن أن يتركه القائد هو بناء جيل جديد من القادة القادرين على مواجهة تحدّيات المستقبل.</w:t>
      </w:r>
    </w:p>
    <w:p w14:paraId="41AD8DAD" w14:textId="77777777" w:rsidR="006B59BE" w:rsidRDefault="006B59BE" w:rsidP="004F50BE">
      <w:pPr>
        <w:rPr>
          <w:rtl/>
        </w:rPr>
      </w:pPr>
      <w:r w:rsidRPr="00F05BBF">
        <w:rPr>
          <w:rtl/>
        </w:rPr>
        <w:t>أشكركم على مشاركتكم الفاعلة والتزامكم طوال هذه الدورة، وأتمنّى لكم التوفيق في رحلتكم القيادية المستقبلية.</w:t>
      </w:r>
    </w:p>
    <w:p w14:paraId="0A22D479" w14:textId="77777777" w:rsidR="004A64BB" w:rsidRDefault="004A64BB" w:rsidP="004F50BE">
      <w:pPr>
        <w:rPr>
          <w:rtl/>
        </w:rPr>
      </w:pPr>
    </w:p>
    <w:p w14:paraId="77D3802F" w14:textId="475688E3" w:rsidR="00986395" w:rsidRPr="004A64BB" w:rsidRDefault="004A64BB" w:rsidP="004A64BB">
      <w:pPr>
        <w:jc w:val="center"/>
      </w:pPr>
      <w:r>
        <w:rPr>
          <w:noProof/>
        </w:rPr>
        <w:drawing>
          <wp:inline distT="0" distB="0" distL="0" distR="0" wp14:anchorId="2C10F04D" wp14:editId="20DF7698">
            <wp:extent cx="1816924" cy="1816924"/>
            <wp:effectExtent l="0" t="0" r="0" b="0"/>
            <wp:docPr id="1973967383" name="Picture 1973967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820598" cy="1820598"/>
                    </a:xfrm>
                    <a:prstGeom prst="rect">
                      <a:avLst/>
                    </a:prstGeom>
                    <a:noFill/>
                    <a:ln>
                      <a:noFill/>
                    </a:ln>
                  </pic:spPr>
                </pic:pic>
              </a:graphicData>
            </a:graphic>
          </wp:inline>
        </w:drawing>
      </w:r>
    </w:p>
    <w:p w14:paraId="07E976D3" w14:textId="77777777" w:rsidR="00ED3796" w:rsidRDefault="00ED3796" w:rsidP="00F01FA2">
      <w:pPr>
        <w:bidi w:val="0"/>
        <w:spacing w:after="160" w:line="259" w:lineRule="auto"/>
        <w:jc w:val="left"/>
        <w:rPr>
          <w:noProof/>
        </w:rPr>
      </w:pPr>
      <w:r w:rsidRPr="00ED3796">
        <w:rPr>
          <w:noProof/>
        </w:rPr>
        <w:lastRenderedPageBreak/>
        <mc:AlternateContent>
          <mc:Choice Requires="wpg">
            <w:drawing>
              <wp:inline distT="0" distB="0" distL="0" distR="0" wp14:anchorId="719A1C44" wp14:editId="403B4694">
                <wp:extent cx="5039833" cy="871870"/>
                <wp:effectExtent l="0" t="0" r="8890" b="4445"/>
                <wp:docPr id="141" name="Group 45"/>
                <wp:cNvGraphicFramePr/>
                <a:graphic xmlns:a="http://schemas.openxmlformats.org/drawingml/2006/main">
                  <a:graphicData uri="http://schemas.microsoft.com/office/word/2010/wordprocessingGroup">
                    <wpg:wgp>
                      <wpg:cNvGrpSpPr/>
                      <wpg:grpSpPr>
                        <a:xfrm>
                          <a:off x="0" y="0"/>
                          <a:ext cx="5039833" cy="871870"/>
                          <a:chOff x="2028826" y="0"/>
                          <a:chExt cx="5039833" cy="871870"/>
                        </a:xfrm>
                      </wpg:grpSpPr>
                      <wps:wsp>
                        <wps:cNvPr id="150" name="TextBox 65"/>
                        <wps:cNvSpPr txBox="1"/>
                        <wps:spPr>
                          <a:xfrm>
                            <a:off x="2028826" y="100082"/>
                            <a:ext cx="4066540" cy="473075"/>
                          </a:xfrm>
                          <a:prstGeom prst="rect">
                            <a:avLst/>
                          </a:prstGeom>
                          <a:noFill/>
                        </wps:spPr>
                        <wps:txbx>
                          <w:txbxContent>
                            <w:p w14:paraId="6F001DA8" w14:textId="3A5B272E"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w:t>
                              </w:r>
                              <w:r w:rsidR="0009673E">
                                <w:rPr>
                                  <w:rFonts w:ascii="Adobe Arabic" w:eastAsia="Times New Roman" w:hAnsi="Adobe Arabic" w:cs="Adobe Arabic" w:hint="cs"/>
                                  <w:b/>
                                  <w:bCs/>
                                  <w:color w:val="168489"/>
                                  <w:kern w:val="24"/>
                                  <w:sz w:val="48"/>
                                  <w:szCs w:val="48"/>
                                  <w:rtl/>
                                  <w:lang w:bidi="ar-SY"/>
                                </w:rPr>
                                <w:t>لهذه الدورة</w:t>
                              </w:r>
                              <w:r w:rsidRPr="00ED3796">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690"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inline>
            </w:drawing>
          </mc:Choice>
          <mc:Fallback>
            <w:pict>
              <v:group w14:anchorId="719A1C44" id="Group 45" o:spid="_x0000_s3812" style="width:396.85pt;height:68.65pt;mso-position-horizontal-relative:char;mso-position-vertical-relative:line"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">
                <v:shape id="TextBox 65" o:spid="_x0000_s3813" type="#_x0000_t202" style="position:absolute;left:20288;top:1000;width:40665;height:4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6F001DA8" w14:textId="3A5B272E" w:rsidR="00ED3796" w:rsidRPr="00ED3796" w:rsidRDefault="00ED3796" w:rsidP="00ED3796">
                        <w:pPr>
                          <w:rPr>
                            <w:rFonts w:ascii="Adobe Arabic" w:eastAsia="Times New Roman" w:hAnsi="Adobe Arabic" w:cs="Adobe Arabic"/>
                            <w:b/>
                            <w:bCs/>
                            <w:color w:val="168489"/>
                            <w:kern w:val="24"/>
                            <w:sz w:val="48"/>
                            <w:szCs w:val="48"/>
                            <w:lang w:bidi="ar-SY"/>
                          </w:rPr>
                        </w:pPr>
                        <w:r w:rsidRPr="00ED3796">
                          <w:rPr>
                            <w:rFonts w:ascii="Adobe Arabic" w:eastAsia="Times New Roman" w:hAnsi="Adobe Arabic" w:cs="Adobe Arabic"/>
                            <w:b/>
                            <w:bCs/>
                            <w:color w:val="168489"/>
                            <w:kern w:val="24"/>
                            <w:sz w:val="48"/>
                            <w:szCs w:val="48"/>
                            <w:rtl/>
                            <w:lang w:bidi="ar-SY"/>
                          </w:rPr>
                          <w:t xml:space="preserve">ما هو تقييمك </w:t>
                        </w:r>
                        <w:r w:rsidR="0009673E">
                          <w:rPr>
                            <w:rFonts w:ascii="Adobe Arabic" w:eastAsia="Times New Roman" w:hAnsi="Adobe Arabic" w:cs="Adobe Arabic" w:hint="cs"/>
                            <w:b/>
                            <w:bCs/>
                            <w:color w:val="168489"/>
                            <w:kern w:val="24"/>
                            <w:sz w:val="48"/>
                            <w:szCs w:val="48"/>
                            <w:rtl/>
                            <w:lang w:bidi="ar-SY"/>
                          </w:rPr>
                          <w:t>لهذه الدورة</w:t>
                        </w:r>
                        <w:r w:rsidRPr="00ED3796">
                          <w:rPr>
                            <w:rFonts w:ascii="Adobe Arabic" w:eastAsia="Times New Roman" w:hAnsi="Adobe Arabic" w:cs="Adobe Arabic"/>
                            <w:b/>
                            <w:bCs/>
                            <w:color w:val="168489"/>
                            <w:kern w:val="24"/>
                            <w:sz w:val="48"/>
                            <w:szCs w:val="48"/>
                            <w:rtl/>
                            <w:lang w:bidi="ar-SY"/>
                          </w:rPr>
                          <w:t xml:space="preserve"> التدريبي</w:t>
                        </w:r>
                        <w:r w:rsidR="0009673E">
                          <w:rPr>
                            <w:rFonts w:ascii="Adobe Arabic" w:eastAsia="Times New Roman" w:hAnsi="Adobe Arabic" w:cs="Adobe Arabic" w:hint="cs"/>
                            <w:b/>
                            <w:bCs/>
                            <w:color w:val="168489"/>
                            <w:kern w:val="24"/>
                            <w:sz w:val="48"/>
                            <w:szCs w:val="48"/>
                            <w:rtl/>
                            <w:lang w:bidi="ar-SY"/>
                          </w:rPr>
                          <w:t>ة</w:t>
                        </w:r>
                        <w:r w:rsidRPr="00ED3796">
                          <w:rPr>
                            <w:rFonts w:ascii="Adobe Arabic" w:eastAsia="Times New Roman" w:hAnsi="Adobe Arabic" w:cs="Adobe Arabic"/>
                            <w:b/>
                            <w:bCs/>
                            <w:color w:val="168489"/>
                            <w:kern w:val="24"/>
                            <w:sz w:val="48"/>
                            <w:szCs w:val="48"/>
                            <w:rtl/>
                            <w:lang w:bidi="ar-SY"/>
                          </w:rPr>
                          <w:t xml:space="preserve">؟ </w:t>
                        </w:r>
                      </w:p>
                    </w:txbxContent>
                  </v:textbox>
                </v:shape>
                <v:shape id="Picture 151" o:spid="_x0000_s3814"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691" o:title="Evaluation Icon Vector Art, Icons, and Graphics for Free Download" recolortarget="#494949 [1446]"/>
                </v:shape>
                <w10:anchorlock/>
              </v:group>
            </w:pict>
          </mc:Fallback>
        </mc:AlternateContent>
      </w:r>
    </w:p>
    <w:p w14:paraId="228037EC" w14:textId="77777777" w:rsidR="00A25AD3" w:rsidRDefault="00A25AD3" w:rsidP="00F01FA2">
      <w:pPr>
        <w:spacing w:after="160" w:line="600" w:lineRule="auto"/>
        <w:jc w:val="left"/>
        <w:rPr>
          <w:rFonts w:ascii="Adobe Arabic" w:hAnsi="Adobe Arabic" w:cs="Adobe Arabic"/>
          <w:sz w:val="36"/>
          <w:szCs w:val="40"/>
          <w:lang w:bidi="ar-SY"/>
        </w:rPr>
      </w:pPr>
    </w:p>
    <w:p w14:paraId="2BEE2636" w14:textId="77777777" w:rsidR="00A25AD3" w:rsidRDefault="00A25AD3" w:rsidP="00F01FA2">
      <w:pPr>
        <w:spacing w:after="160" w:line="600" w:lineRule="auto"/>
        <w:jc w:val="center"/>
        <w:rPr>
          <w:rFonts w:ascii="Adobe Arabic" w:hAnsi="Adobe Arabic" w:cs="Adobe Arabic"/>
          <w:sz w:val="36"/>
          <w:szCs w:val="40"/>
          <w:lang w:bidi="ar-SY"/>
        </w:rPr>
      </w:pPr>
      <w:r w:rsidRPr="00134CDB">
        <w:rPr>
          <w:rFonts w:ascii="Adobe Arabic" w:hAnsi="Adobe Arabic" w:cs="Adobe Arabic"/>
          <w:sz w:val="36"/>
          <w:szCs w:val="40"/>
          <w:lang w:bidi="ar-SY"/>
        </w:rPr>
        <w:t>………………………………………………………………………………………………………………………………………………………………………………………………………………………………………………………………………………………………………………………………………………………………………………………………………………………………………………………………………………………………………………………………………………………………………………</w:t>
      </w:r>
    </w:p>
    <w:p w14:paraId="6A3CB869" w14:textId="77777777" w:rsidR="008317F7" w:rsidRDefault="008317F7" w:rsidP="00A25AD3">
      <w:pPr>
        <w:spacing w:after="160" w:line="259" w:lineRule="auto"/>
        <w:jc w:val="center"/>
        <w:rPr>
          <w:sz w:val="40"/>
          <w:szCs w:val="44"/>
          <w:rtl/>
          <w:lang w:bidi="ar-SY"/>
        </w:rPr>
      </w:pPr>
    </w:p>
    <w:p w14:paraId="367B8955" w14:textId="77777777" w:rsidR="009F5DE0" w:rsidRDefault="00A25AD3" w:rsidP="00591ECD">
      <w:pPr>
        <w:bidi w:val="0"/>
        <w:spacing w:after="160" w:line="259" w:lineRule="auto"/>
        <w:jc w:val="center"/>
        <w:rPr>
          <w:sz w:val="40"/>
          <w:szCs w:val="44"/>
          <w:rtl/>
          <w:lang w:bidi="ar-SY"/>
        </w:rPr>
      </w:pPr>
      <w:r>
        <w:rPr>
          <w:noProof/>
        </w:rPr>
        <w:drawing>
          <wp:inline distT="0" distB="0" distL="0" distR="0" wp14:anchorId="3D0F6891" wp14:editId="132B637C">
            <wp:extent cx="1676400" cy="1676400"/>
            <wp:effectExtent l="0" t="0" r="0" b="0"/>
            <wp:docPr id="155" name="Picture 155" descr="Evaluation Icon PNG Images, Vectors Free Download - Pngt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valuation Icon PNG Images, Vectors Free Download - Pngtree"/>
                    <pic:cNvPicPr>
                      <a:picLocks noChangeAspect="1" noChangeArrowheads="1"/>
                    </pic:cNvPicPr>
                  </pic:nvPicPr>
                  <pic:blipFill>
                    <a:blip r:embed="rId692">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676400" cy="1676400"/>
                    </a:xfrm>
                    <a:prstGeom prst="rect">
                      <a:avLst/>
                    </a:prstGeom>
                    <a:noFill/>
                    <a:ln>
                      <a:noFill/>
                    </a:ln>
                  </pic:spPr>
                </pic:pic>
              </a:graphicData>
            </a:graphic>
          </wp:inline>
        </w:drawing>
      </w:r>
    </w:p>
    <w:p w14:paraId="7259EDD3" w14:textId="670603FE" w:rsidR="008741E1" w:rsidRPr="00722CCE" w:rsidRDefault="00C648CE" w:rsidP="00722CCE">
      <w:pPr>
        <w:pageBreakBefore/>
        <w:spacing w:after="160" w:line="259" w:lineRule="auto"/>
        <w:rPr>
          <w:sz w:val="48"/>
          <w:szCs w:val="52"/>
          <w:lang w:bidi="ar-SY"/>
          <w14:glow w14:rad="63500">
            <w14:schemeClr w14:val="accent1">
              <w14:alpha w14:val="60000"/>
              <w14:satMod w14:val="175000"/>
            </w14:schemeClr>
          </w14:glow>
        </w:rPr>
      </w:pPr>
      <w:r w:rsidRPr="0090459D">
        <w:rPr>
          <w:noProof/>
        </w:rPr>
        <w:lastRenderedPageBreak/>
        <mc:AlternateContent>
          <mc:Choice Requires="wpg">
            <w:drawing>
              <wp:inline distT="0" distB="0" distL="0" distR="0" wp14:anchorId="0294599A" wp14:editId="103E1C59">
                <wp:extent cx="5633504" cy="593062"/>
                <wp:effectExtent l="0" t="0" r="5715" b="0"/>
                <wp:docPr id="388507706"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88507707" name="Rectangle 388507707"/>
                        <wps:cNvSpPr/>
                        <wps:spPr>
                          <a:xfrm>
                            <a:off x="0" y="0"/>
                            <a:ext cx="7979822" cy="523514"/>
                          </a:xfrm>
                          <a:prstGeom prst="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8" name="Rectangle 388507708"/>
                        <wps:cNvSpPr/>
                        <wps:spPr>
                          <a:xfrm>
                            <a:off x="0" y="453967"/>
                            <a:ext cx="7979822" cy="139095"/>
                          </a:xfrm>
                          <a:prstGeom prst="rect">
                            <a:avLst/>
                          </a:prstGeom>
                          <a:solidFill>
                            <a:srgbClr val="168489"/>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8507709" name="TextBox 7"/>
                        <wps:cNvSpPr txBox="1"/>
                        <wps:spPr>
                          <a:xfrm>
                            <a:off x="1796583" y="0"/>
                            <a:ext cx="4386580" cy="536575"/>
                          </a:xfrm>
                          <a:prstGeom prst="rect">
                            <a:avLst/>
                          </a:prstGeom>
                          <a:noFill/>
                        </wps:spPr>
                        <wps:txbx>
                          <w:txbxContent>
                            <w:p w14:paraId="01477760"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wps:txbx>
                        <wps:bodyPr wrap="square" rtlCol="0">
                          <a:noAutofit/>
                        </wps:bodyPr>
                      </wps:wsp>
                    </wpg:wgp>
                  </a:graphicData>
                </a:graphic>
              </wp:inline>
            </w:drawing>
          </mc:Choice>
          <mc:Fallback>
            <w:pict>
              <v:group w14:anchorId="0294599A" id="_x0000_s3815"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">
                <v:rect id="Rectangle 388507707" o:spid="_x0000_s3816"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" fillcolor="#f2f2f2 [3052]" stroked="f" strokeweight="1pt"/>
                <v:rect id="Rectangle 388507708" o:spid="_x0000_s3817"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" fillcolor="#168489" stroked="f" strokeweight="1pt"/>
                <v:shape id="TextBox 7" o:spid="_x0000_s3818"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" filled="f" stroked="f">
                  <v:textbox>
                    <w:txbxContent>
                      <w:p w14:paraId="01477760" w14:textId="77777777" w:rsidR="00C648CE" w:rsidRDefault="00C648CE" w:rsidP="00C648CE">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المراجع</w:t>
                        </w:r>
                      </w:p>
                    </w:txbxContent>
                  </v:textbox>
                </v:shape>
                <w10:anchorlock/>
              </v:group>
            </w:pict>
          </mc:Fallback>
        </mc:AlternateContent>
      </w:r>
    </w:p>
    <w:p w14:paraId="1C94E6AE" w14:textId="77777777" w:rsidR="00722CCE" w:rsidRPr="00722CCE" w:rsidRDefault="00722CCE" w:rsidP="00722CCE">
      <w:pPr>
        <w:pStyle w:val="ad"/>
        <w:rPr>
          <w:b w:val="0"/>
          <w:bCs/>
          <w:color w:val="168489"/>
          <w:rtl/>
        </w:rPr>
      </w:pPr>
      <w:r w:rsidRPr="00722CCE">
        <w:rPr>
          <w:b w:val="0"/>
          <w:bCs/>
          <w:color w:val="168489"/>
          <w:rtl/>
        </w:rPr>
        <w:t>المراجع</w:t>
      </w:r>
      <w:r w:rsidRPr="00722CCE">
        <w:rPr>
          <w:rFonts w:hint="cs"/>
          <w:b w:val="0"/>
          <w:bCs/>
          <w:color w:val="168489"/>
          <w:rtl/>
        </w:rPr>
        <w:t xml:space="preserve"> "بتصرّف"</w:t>
      </w:r>
    </w:p>
    <w:p w14:paraId="176271FD" w14:textId="77777777" w:rsidR="00722CCE" w:rsidRPr="00D60320" w:rsidRDefault="00722CCE" w:rsidP="00722CCE">
      <w:pPr>
        <w:rPr>
          <w:rtl/>
        </w:rPr>
      </w:pPr>
      <w:r w:rsidRPr="00D60320">
        <w:rPr>
          <w:rtl/>
        </w:rPr>
        <w:t xml:space="preserve"> * نجم عبود نجم. (2020). القيادة الرقمية: القيادة في عصر التحول الرقمي. المملكة الأردنية الهاشمية: دار الوراق للنشر والتوزيع.</w:t>
      </w:r>
    </w:p>
    <w:p w14:paraId="36BBA30B" w14:textId="77777777" w:rsidR="00722CCE" w:rsidRPr="00D60320" w:rsidRDefault="00722CCE" w:rsidP="00722CCE">
      <w:pPr>
        <w:rPr>
          <w:rtl/>
        </w:rPr>
      </w:pPr>
      <w:r>
        <w:rPr>
          <w:rtl/>
        </w:rPr>
        <w:t xml:space="preserve"> * إيهاب خليفة. (2020). </w:t>
      </w:r>
      <w:hyperlink r:id="rId693">
        <w:r>
          <w:rPr>
            <w:rStyle w:val="Hyperlink"/>
            <w:rtl/>
          </w:rPr>
          <w:t>الذكاء الاصطناعي</w:t>
        </w:r>
      </w:hyperlink>
      <w:r>
        <w:rPr>
          <w:rtl/>
        </w:rPr>
        <w:t>: حرب المعلومات القادمة. جمهورية مصر العربية: العربي للنشر والتوزيع.</w:t>
      </w:r>
    </w:p>
    <w:p w14:paraId="576AB64F" w14:textId="77777777" w:rsidR="00722CCE" w:rsidRPr="00D60320" w:rsidRDefault="00722CCE" w:rsidP="00722CCE">
      <w:pPr>
        <w:rPr>
          <w:rtl/>
        </w:rPr>
      </w:pPr>
      <w:r w:rsidRPr="00D60320">
        <w:rPr>
          <w:rtl/>
        </w:rPr>
        <w:t xml:space="preserve"> * خضر مصباح الطيطي. (2022). التحول الرقمي: المفهوم، الاستراتيجيات، التطبيقات. المملكة الأردنية الهاشمية: دار الحامد للنشر والتوزيع.</w:t>
      </w:r>
    </w:p>
    <w:p w14:paraId="33E0E252" w14:textId="77777777" w:rsidR="00722CCE" w:rsidRPr="00D60320" w:rsidRDefault="00722CCE" w:rsidP="00722CCE">
      <w:pPr>
        <w:rPr>
          <w:rtl/>
        </w:rPr>
      </w:pPr>
      <w:r>
        <w:rPr>
          <w:rtl/>
        </w:rPr>
        <w:t xml:space="preserve"> * طارق عبد الرؤوف عامر. (2023). </w:t>
      </w:r>
      <w:hyperlink r:id="rId694">
        <w:r>
          <w:rPr>
            <w:rStyle w:val="Hyperlink"/>
            <w:rtl/>
          </w:rPr>
          <w:t>الذكاء الاصطناعي</w:t>
        </w:r>
      </w:hyperlink>
      <w:r>
        <w:rPr>
          <w:rtl/>
        </w:rPr>
        <w:t xml:space="preserve"> وتطبيقاته في العلوم الإدارية. جمهورية مصر العربية: دار السحاب للنشر والتوزيع.</w:t>
      </w:r>
    </w:p>
    <w:p w14:paraId="555733A9" w14:textId="77777777" w:rsidR="00722CCE" w:rsidRPr="00D60320" w:rsidRDefault="00722CCE" w:rsidP="00722CCE">
      <w:pPr>
        <w:rPr>
          <w:rtl/>
        </w:rPr>
      </w:pPr>
      <w:r w:rsidRPr="00D60320">
        <w:rPr>
          <w:rtl/>
        </w:rPr>
        <w:t xml:space="preserve"> * سعد غالب ياسين. (2021). إدارة الأعمال الذكية: نماذج أعمال في العصر الرقمي. المملكة الأردنية الهاشمية: دار اليازوري العلمية للنشر والتوزيع.</w:t>
      </w:r>
    </w:p>
    <w:p w14:paraId="60E04AA7" w14:textId="60A0B01A" w:rsidR="00337FA6" w:rsidRPr="00722CCE" w:rsidRDefault="00722CCE" w:rsidP="00722CCE">
      <w:r>
        <w:rPr>
          <w:rtl/>
        </w:rPr>
        <w:t xml:space="preserve"> * غادة عبد الوهاب اليماني. (2022). القيادة الاستراتيجية و</w:t>
      </w:r>
      <w:hyperlink r:id="rId695">
        <w:r>
          <w:rPr>
            <w:rStyle w:val="Hyperlink"/>
            <w:rtl/>
          </w:rPr>
          <w:t>الذكاء الاصطناعي</w:t>
        </w:r>
      </w:hyperlink>
      <w:r>
        <w:rPr>
          <w:rtl/>
        </w:rPr>
        <w:t>: رؤية مستقبلية. المملكة العربية السعودية: مكتبة المتنبي.</w:t>
      </w:r>
    </w:p>
    <w:p w14:paraId="179CC9B4" w14:textId="77777777" w:rsidR="00337FA6" w:rsidRDefault="00337FA6" w:rsidP="00F40E57">
      <w:pPr>
        <w:jc w:val="center"/>
        <w:rPr>
          <w:rFonts w:asciiTheme="majorBidi" w:hAnsiTheme="majorBidi" w:cstheme="majorBidi"/>
          <w:noProof/>
          <w:szCs w:val="28"/>
        </w:rPr>
      </w:pPr>
    </w:p>
    <w:p w14:paraId="74F2BA7B" w14:textId="77777777" w:rsidR="00337FA6" w:rsidRDefault="00337FA6" w:rsidP="00F40E57">
      <w:pPr>
        <w:jc w:val="center"/>
        <w:rPr>
          <w:rFonts w:asciiTheme="majorBidi" w:hAnsiTheme="majorBidi" w:cstheme="majorBidi"/>
          <w:noProof/>
          <w:szCs w:val="28"/>
        </w:rPr>
      </w:pPr>
    </w:p>
    <w:p w14:paraId="69F6ABAD" w14:textId="77777777" w:rsidR="00C648CE" w:rsidRDefault="00C648CE" w:rsidP="00722CCE">
      <w:pPr>
        <w:rPr>
          <w:rFonts w:asciiTheme="majorBidi" w:hAnsiTheme="majorBidi" w:cstheme="majorBidi"/>
          <w:noProof/>
          <w:szCs w:val="28"/>
        </w:rPr>
      </w:pPr>
    </w:p>
    <w:p w14:paraId="37250C20" w14:textId="703F0645" w:rsidR="00C648CE" w:rsidRPr="00F40E57" w:rsidRDefault="00332918" w:rsidP="00F40E57">
      <w:pPr>
        <w:jc w:val="center"/>
        <w:rPr>
          <w:rFonts w:asciiTheme="majorBidi" w:hAnsiTheme="majorBidi" w:cstheme="majorBidi"/>
          <w:szCs w:val="28"/>
          <w:lang w:bidi="ar-SY"/>
        </w:rPr>
      </w:pPr>
      <w:r w:rsidRPr="00332918">
        <w:rPr>
          <w:rFonts w:asciiTheme="majorBidi" w:hAnsiTheme="majorBidi" w:cs="Times New Roman"/>
          <w:noProof/>
          <w:szCs w:val="28"/>
          <w:rtl/>
          <w:lang w:bidi="ar-SY"/>
        </w:rPr>
        <mc:AlternateContent>
          <mc:Choice Requires="wps">
            <w:drawing>
              <wp:anchor distT="0" distB="0" distL="114300" distR="114300" simplePos="0" relativeHeight="253003776" behindDoc="0" locked="0" layoutInCell="1" allowOverlap="1" wp14:anchorId="1ECE1829" wp14:editId="3AC2D686">
                <wp:simplePos x="0" y="0"/>
                <wp:positionH relativeFrom="column">
                  <wp:posOffset>-864870</wp:posOffset>
                </wp:positionH>
                <wp:positionV relativeFrom="paragraph">
                  <wp:posOffset>3502025</wp:posOffset>
                </wp:positionV>
                <wp:extent cx="1462405" cy="254000"/>
                <wp:effectExtent l="0" t="0" r="0" b="0"/>
                <wp:wrapNone/>
                <wp:docPr id="32" name="مستطيل 2"/>
                <wp:cNvGraphicFramePr/>
                <a:graphic xmlns:a="http://schemas.openxmlformats.org/drawingml/2006/main">
                  <a:graphicData uri="http://schemas.microsoft.com/office/word/2010/wordprocessingShape">
                    <wps:wsp>
                      <wps:cNvSpPr/>
                      <wps:spPr>
                        <a:xfrm>
                          <a:off x="0" y="0"/>
                          <a:ext cx="1462405" cy="2540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6D415508" w14:textId="77777777" w:rsidR="00332918" w:rsidRPr="00332918" w:rsidRDefault="00332918" w:rsidP="00332918">
                            <w:pPr>
                              <w:bidi w:val="0"/>
                              <w:spacing w:line="240" w:lineRule="auto"/>
                              <w:rPr>
                                <w:rFonts w:asciiTheme="majorBidi" w:hAnsiTheme="majorBidi" w:cstheme="majorBidi"/>
                                <w:color w:val="538135" w:themeColor="accent6" w:themeShade="BF"/>
                                <w:sz w:val="22"/>
                                <w:szCs w:val="22"/>
                              </w:rPr>
                            </w:pPr>
                            <w:r w:rsidRPr="00332918">
                              <w:rPr>
                                <w:rFonts w:asciiTheme="majorBidi" w:hAnsiTheme="majorBidi" w:cstheme="majorBidi"/>
                                <w:color w:val="538135" w:themeColor="accent6" w:themeShade="BF"/>
                                <w:sz w:val="22"/>
                                <w:szCs w:val="22"/>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CE1829" id="مستطيل 2" o:spid="_x0000_s3819" style="position:absolute;left:0;text-align:left;margin-left:-68.1pt;margin-top:275.75pt;width:115.15pt;height:20pt;z-index:25300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" filled="f" stroked="f" strokeweight="1pt">
                <v:textbox>
                  <w:txbxContent>
                    <w:p w14:paraId="6D415508" w14:textId="77777777" w:rsidR="00332918" w:rsidRPr="00332918" w:rsidRDefault="00332918" w:rsidP="00332918">
                      <w:pPr>
                        <w:bidi w:val="0"/>
                        <w:spacing w:line="240" w:lineRule="auto"/>
                        <w:rPr>
                          <w:rFonts w:asciiTheme="majorBidi" w:hAnsiTheme="majorBidi" w:cstheme="majorBidi"/>
                          <w:color w:val="538135" w:themeColor="accent6" w:themeShade="BF"/>
                          <w:sz w:val="22"/>
                          <w:szCs w:val="22"/>
                        </w:rPr>
                      </w:pPr>
                      <w:r w:rsidRPr="00332918">
                        <w:rPr>
                          <w:rFonts w:asciiTheme="majorBidi" w:hAnsiTheme="majorBidi" w:cstheme="majorBidi"/>
                          <w:color w:val="538135" w:themeColor="accent6" w:themeShade="BF"/>
                          <w:sz w:val="22"/>
                          <w:szCs w:val="22"/>
                        </w:rPr>
                        <w:t>www.dawliatraining.com</w:t>
                      </w:r>
                    </w:p>
                  </w:txbxContent>
                </v:textbox>
              </v:rect>
            </w:pict>
          </mc:Fallback>
        </mc:AlternateContent>
      </w:r>
      <w:r w:rsidRPr="00332918">
        <w:rPr>
          <w:rFonts w:asciiTheme="majorBidi" w:hAnsiTheme="majorBidi" w:cs="Times New Roman"/>
          <w:noProof/>
          <w:szCs w:val="28"/>
          <w:rtl/>
          <w:lang w:bidi="ar-SY"/>
        </w:rPr>
        <mc:AlternateContent>
          <mc:Choice Requires="wps">
            <w:drawing>
              <wp:anchor distT="0" distB="0" distL="114300" distR="114300" simplePos="0" relativeHeight="253002752" behindDoc="0" locked="0" layoutInCell="1" allowOverlap="1" wp14:anchorId="1F60A1BB" wp14:editId="0F1B1581">
                <wp:simplePos x="0" y="0"/>
                <wp:positionH relativeFrom="column">
                  <wp:posOffset>1153160</wp:posOffset>
                </wp:positionH>
                <wp:positionV relativeFrom="paragraph">
                  <wp:posOffset>3476625</wp:posOffset>
                </wp:positionV>
                <wp:extent cx="1628775" cy="304800"/>
                <wp:effectExtent l="0" t="0" r="0" b="0"/>
                <wp:wrapNone/>
                <wp:docPr id="31" name="مربع نص 3"/>
                <wp:cNvGraphicFramePr/>
                <a:graphic xmlns:a="http://schemas.openxmlformats.org/drawingml/2006/main">
                  <a:graphicData uri="http://schemas.microsoft.com/office/word/2010/wordprocessingShape">
                    <wps:wsp>
                      <wps:cNvSpPr txBox="1"/>
                      <wps:spPr>
                        <a:xfrm>
                          <a:off x="0" y="0"/>
                          <a:ext cx="16287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7F0558B" w14:textId="77777777" w:rsidR="00332918" w:rsidRPr="00332918" w:rsidRDefault="00332918" w:rsidP="00332918">
                            <w:pPr>
                              <w:spacing w:line="240" w:lineRule="auto"/>
                              <w:jc w:val="center"/>
                              <w:rPr>
                                <w:rFonts w:ascii="Sakkal Majalla" w:hAnsi="Sakkal Majalla"/>
                                <w:b/>
                                <w:bCs/>
                                <w:color w:val="A8D08D" w:themeColor="accent6" w:themeTint="99"/>
                                <w:sz w:val="22"/>
                                <w:szCs w:val="22"/>
                                <w:lang w:bidi="ar-JO"/>
                              </w:rPr>
                            </w:pPr>
                            <w:r w:rsidRPr="00332918">
                              <w:rPr>
                                <w:rFonts w:ascii="Sakkal Majalla" w:hAnsi="Sakkal Majalla"/>
                                <w:b/>
                                <w:bCs/>
                                <w:color w:val="A8D08D" w:themeColor="accent6" w:themeTint="99"/>
                                <w:sz w:val="22"/>
                                <w:szCs w:val="22"/>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1F60A1BB" id="مربع نص 3" o:spid="_x0000_s3820" type="#_x0000_t202" style="position:absolute;left:0;text-align:left;margin-left:90.8pt;margin-top:273.75pt;width:128.25pt;height:24pt;z-index:25300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" filled="f" stroked="f" strokeweight=".5pt">
                <v:textbox>
                  <w:txbxContent>
                    <w:p w14:paraId="67F0558B" w14:textId="77777777" w:rsidR="00332918" w:rsidRPr="00332918" w:rsidRDefault="00332918" w:rsidP="00332918">
                      <w:pPr>
                        <w:spacing w:line="240" w:lineRule="auto"/>
                        <w:jc w:val="center"/>
                        <w:rPr>
                          <w:rFonts w:ascii="Sakkal Majalla" w:hAnsi="Sakkal Majalla"/>
                          <w:b/>
                          <w:bCs/>
                          <w:color w:val="A8D08D" w:themeColor="accent6" w:themeTint="99"/>
                          <w:sz w:val="22"/>
                          <w:szCs w:val="22"/>
                          <w:lang w:bidi="ar-JO"/>
                        </w:rPr>
                      </w:pPr>
                      <w:r w:rsidRPr="00332918">
                        <w:rPr>
                          <w:rFonts w:ascii="Sakkal Majalla" w:hAnsi="Sakkal Majalla"/>
                          <w:b/>
                          <w:bCs/>
                          <w:color w:val="A8D08D" w:themeColor="accent6" w:themeTint="99"/>
                          <w:sz w:val="22"/>
                          <w:szCs w:val="22"/>
                          <w:rtl/>
                          <w:lang w:bidi="ar-JO"/>
                        </w:rPr>
                        <w:t>مركز أبحاث الدولية للتدريب</w:t>
                      </w:r>
                    </w:p>
                  </w:txbxContent>
                </v:textbox>
              </v:shape>
            </w:pict>
          </mc:Fallback>
        </mc:AlternateContent>
      </w:r>
      <w:r w:rsidR="00C648CE">
        <w:rPr>
          <w:rFonts w:asciiTheme="majorBidi" w:hAnsiTheme="majorBidi" w:cstheme="majorBidi"/>
          <w:noProof/>
          <w:szCs w:val="28"/>
        </w:rPr>
        <w:drawing>
          <wp:inline distT="0" distB="0" distL="0" distR="0" wp14:anchorId="39D24D0A" wp14:editId="39EDAEC6">
            <wp:extent cx="2447925" cy="2447925"/>
            <wp:effectExtent l="0" t="0" r="0" b="0"/>
            <wp:docPr id="388507710" name="Picture 388507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96">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2447925" cy="2447925"/>
                    </a:xfrm>
                    <a:prstGeom prst="rect">
                      <a:avLst/>
                    </a:prstGeom>
                    <a:noFill/>
                    <a:ln>
                      <a:noFill/>
                    </a:ln>
                  </pic:spPr>
                </pic:pic>
              </a:graphicData>
            </a:graphic>
          </wp:inline>
        </w:drawing>
      </w:r>
    </w:p>
    <w:sectPr w:rsidR="00C648CE" w:rsidRPr="00F40E57" w:rsidSect="00163E49">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30FD0F" w14:textId="77777777" w:rsidR="004E603D" w:rsidRDefault="004E603D" w:rsidP="00F53D08">
      <w:pPr>
        <w:spacing w:line="240" w:lineRule="auto"/>
      </w:pPr>
      <w:r>
        <w:separator/>
      </w:r>
    </w:p>
  </w:endnote>
  <w:endnote w:type="continuationSeparator" w:id="0">
    <w:p w14:paraId="5DF502D4" w14:textId="77777777" w:rsidR="004E603D" w:rsidRDefault="004E603D"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rpt-Regular">
    <w:altName w:val="Courier New"/>
    <w:charset w:val="00"/>
    <w:family w:val="auto"/>
    <w:pitch w:val="variable"/>
    <w:sig w:usb0="80002003" w:usb1="80002042"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GE Dinar Two Medium">
    <w:altName w:val="Times New Roman"/>
    <w:panose1 w:val="00000000000000000000"/>
    <w:charset w:val="B2"/>
    <w:family w:val="roman"/>
    <w:notTrueType/>
    <w:pitch w:val="variable"/>
    <w:sig w:usb0="00002000"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altName w:val="Arial"/>
    <w:panose1 w:val="020B0503030403030204"/>
    <w:charset w:val="00"/>
    <w:family w:val="swiss"/>
    <w:pitch w:val="variable"/>
    <w:sig w:usb0="80002067" w:usb1="80000000" w:usb2="00000008" w:usb3="00000000" w:csb0="00000041" w:csb1="00000000"/>
  </w:font>
  <w:font w:name="SST Arabic Bold">
    <w:altName w:val="Cambria"/>
    <w:panose1 w:val="00000000000000000000"/>
    <w:charset w:val="00"/>
    <w:family w:val="roman"/>
    <w:notTrueType/>
    <w:pitch w:val="default"/>
  </w:font>
  <w:font w:name="ADLaM Display">
    <w:charset w:val="00"/>
    <w:family w:val="auto"/>
    <w:pitch w:val="variable"/>
    <w:sig w:usb0="8000206F" w:usb1="4200004A" w:usb2="00000000" w:usb3="00000000" w:csb0="00000001" w:csb1="00000000"/>
  </w:font>
  <w:font w:name="Aller">
    <w:altName w:val="Calibri"/>
    <w:charset w:val="00"/>
    <w:family w:val="auto"/>
    <w:pitch w:val="variable"/>
    <w:sig w:usb0="A00000AF" w:usb1="5000205B" w:usb2="00000000" w:usb3="00000000" w:csb0="00000093" w:csb1="00000000"/>
  </w:font>
  <w:font w:name="Activist Light">
    <w:panose1 w:val="00000000000000000000"/>
    <w:charset w:val="00"/>
    <w:family w:val="roman"/>
    <w:notTrueType/>
    <w:pitch w:val="default"/>
  </w:font>
  <w:font w:name="SST Arabic Medium">
    <w:altName w:val="Tahoma"/>
    <w:panose1 w:val="020B0604030504020204"/>
    <w:charset w:val="00"/>
    <w:family w:val="swiss"/>
    <w:pitch w:val="variable"/>
    <w:sig w:usb0="80002027"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2446C7" w14:textId="33C94EB1" w:rsidR="005E14CE" w:rsidRPr="00E42DAD" w:rsidRDefault="00E42DAD" w:rsidP="00E42DAD">
    <w:pPr>
      <w:pStyle w:val="a4"/>
      <w:bidi w:val="0"/>
      <w:spacing w:after="240"/>
      <w:rPr>
        <w:rFonts w:ascii="Adobe Arabic" w:hAnsi="Adobe Arabic" w:cs="Adobe Arabic"/>
        <w:color w:val="168489"/>
        <w:sz w:val="44"/>
        <w:szCs w:val="44"/>
      </w:rPr>
    </w:pPr>
    <w:r w:rsidRPr="00E42DAD">
      <w:rPr>
        <w:noProof/>
        <w:sz w:val="40"/>
        <w:szCs w:val="40"/>
      </w:rPr>
      <mc:AlternateContent>
        <mc:Choice Requires="wpg">
          <w:drawing>
            <wp:anchor distT="0" distB="0" distL="114300" distR="114300" simplePos="0" relativeHeight="251845631" behindDoc="0" locked="0" layoutInCell="1" allowOverlap="1" wp14:anchorId="0E56F205" wp14:editId="388F6CBA">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3877DDE3" id="Group 39" o:spid="_x0000_s1026" style="position:absolute;margin-left:0;margin-top:-274.25pt;width:326.5pt;height:328pt;z-index:25184563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5E14CE" w:rsidRPr="00E42DAD">
          <w:rPr>
            <w:rFonts w:ascii="Adobe Arabic" w:hAnsi="Adobe Arabic" w:cs="Adobe Arabic"/>
            <w:color w:val="168489"/>
            <w:sz w:val="44"/>
            <w:szCs w:val="44"/>
          </w:rPr>
          <w:fldChar w:fldCharType="begin"/>
        </w:r>
        <w:r w:rsidR="005E14CE" w:rsidRPr="00E42DAD">
          <w:rPr>
            <w:rFonts w:ascii="Adobe Arabic" w:hAnsi="Adobe Arabic" w:cs="Adobe Arabic"/>
            <w:color w:val="168489"/>
            <w:sz w:val="44"/>
            <w:szCs w:val="44"/>
          </w:rPr>
          <w:instrText>PAGE   \* MERGEFORMAT</w:instrText>
        </w:r>
        <w:r w:rsidR="005E14CE" w:rsidRPr="00E42DAD">
          <w:rPr>
            <w:rFonts w:ascii="Adobe Arabic" w:hAnsi="Adobe Arabic" w:cs="Adobe Arabic"/>
            <w:color w:val="168489"/>
            <w:sz w:val="44"/>
            <w:szCs w:val="44"/>
          </w:rPr>
          <w:fldChar w:fldCharType="separate"/>
        </w:r>
        <w:r w:rsidR="00332918" w:rsidRPr="00332918">
          <w:rPr>
            <w:rFonts w:ascii="Adobe Arabic" w:hAnsi="Adobe Arabic" w:cs="Adobe Arabic"/>
            <w:noProof/>
            <w:color w:val="168489"/>
            <w:sz w:val="44"/>
            <w:szCs w:val="44"/>
            <w:lang w:val="ar-SA"/>
          </w:rPr>
          <w:t>173</w:t>
        </w:r>
        <w:r w:rsidR="005E14CE" w:rsidRPr="00E42DAD">
          <w:rPr>
            <w:rFonts w:ascii="Adobe Arabic" w:hAnsi="Adobe Arabic" w:cs="Adobe Arabic"/>
            <w:color w:val="168489"/>
            <w:sz w:val="44"/>
            <w:szCs w:val="44"/>
          </w:rPr>
          <w:fldChar w:fldCharType="end"/>
        </w:r>
      </w:sdtContent>
    </w:sdt>
  </w:p>
  <w:p w14:paraId="3DBC2286" w14:textId="77777777" w:rsidR="005E14CE" w:rsidRDefault="005E14CE">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0A6BA8" w14:textId="77777777"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DE7622" w14:textId="77777777" w:rsidR="004E603D" w:rsidRDefault="004E603D" w:rsidP="00F53D08">
      <w:pPr>
        <w:spacing w:line="240" w:lineRule="auto"/>
      </w:pPr>
      <w:r>
        <w:separator/>
      </w:r>
    </w:p>
  </w:footnote>
  <w:footnote w:type="continuationSeparator" w:id="0">
    <w:p w14:paraId="17E35E43" w14:textId="77777777" w:rsidR="004E603D" w:rsidRDefault="004E603D"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BAEF7" w14:textId="77777777" w:rsidR="005E14CE" w:rsidRDefault="005E14CE">
    <w:pPr>
      <w:pStyle w:val="a3"/>
    </w:pPr>
    <w:r>
      <w:rPr>
        <w:noProof/>
      </w:rPr>
      <mc:AlternateContent>
        <mc:Choice Requires="wps">
          <w:drawing>
            <wp:anchor distT="0" distB="0" distL="114300" distR="114300" simplePos="0" relativeHeight="251686912" behindDoc="0" locked="0" layoutInCell="1" allowOverlap="1" wp14:anchorId="56EB4EF3" wp14:editId="1C40B013">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284272D" id="Rectangle 1" o:spid="_x0000_s1026" style="position:absolute;left:0;text-align:left;margin-left:303.85pt;margin-top:51.55pt;width:241.3pt;height:10.05pt;rotation:180;z-index:251686912;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" path="m,l2778276,r14068,514001l576775,499912,,xe" fillcolor="#272727 [2749]"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5A5C80" w14:textId="721A7C5B" w:rsidR="005E14CE" w:rsidRPr="00490A3F" w:rsidRDefault="00E42DAD" w:rsidP="00490A3F">
    <w:pPr>
      <w:pStyle w:val="a3"/>
      <w:tabs>
        <w:tab w:val="clear" w:pos="4680"/>
        <w:tab w:val="clear" w:pos="9360"/>
        <w:tab w:val="left" w:pos="1925"/>
      </w:tabs>
      <w:jc w:val="center"/>
      <w:rPr>
        <w:rFonts w:ascii="Dubai" w:hAnsi="Dubai" w:cs="Dubai"/>
        <w:sz w:val="24"/>
        <w:szCs w:val="28"/>
        <w:rtl/>
        <w:lang w:bidi="ar-EG"/>
      </w:rPr>
    </w:pPr>
    <w:r w:rsidRPr="00490A3F">
      <w:rPr>
        <w:rFonts w:cs="PT Bold Heading"/>
        <w:noProof/>
        <w:sz w:val="44"/>
        <w:szCs w:val="48"/>
      </w:rPr>
      <w:drawing>
        <wp:anchor distT="0" distB="0" distL="114300" distR="114300" simplePos="0" relativeHeight="251843583" behindDoc="0" locked="0" layoutInCell="1" allowOverlap="1" wp14:anchorId="78AF7CAD" wp14:editId="7F4EE664">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00490A3F" w:rsidRPr="00490A3F">
      <w:rPr>
        <w:rFonts w:ascii="Dubai" w:hAnsi="Dubai" w:cs="Dubai" w:hint="cs"/>
        <w:noProof/>
        <w:sz w:val="24"/>
        <w:szCs w:val="28"/>
        <w:rtl/>
      </w:rPr>
      <w:t xml:space="preserve">القيادة الاستراتيجية في عصر الذكاء الاصطناعي </w:t>
    </w:r>
    <w:r w:rsidR="00490A3F" w:rsidRPr="00490A3F">
      <w:rPr>
        <w:rFonts w:ascii="Dubai" w:hAnsi="Dubai" w:cs="Dubai"/>
        <w:noProof/>
        <w:sz w:val="24"/>
        <w:szCs w:val="28"/>
        <w:rtl/>
      </w:rPr>
      <w:t>–</w:t>
    </w:r>
    <w:r w:rsidR="00490A3F" w:rsidRPr="00490A3F">
      <w:rPr>
        <w:rFonts w:ascii="Dubai" w:hAnsi="Dubai" w:cs="Dubai" w:hint="cs"/>
        <w:noProof/>
        <w:sz w:val="24"/>
        <w:szCs w:val="28"/>
        <w:rtl/>
      </w:rPr>
      <w:t xml:space="preserve"> دليل المتدرب</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C7F54" w14:textId="77777777" w:rsidR="000D082E" w:rsidRDefault="00BC6FB1" w:rsidP="00BC6FB1">
    <w:pPr>
      <w:pStyle w:val="a3"/>
      <w:rPr>
        <w:lang w:bidi="ar-EG"/>
      </w:rPr>
    </w:pPr>
    <w:r w:rsidRPr="00BC6FB1">
      <w:rPr>
        <w:noProof/>
      </w:rPr>
      <mc:AlternateContent>
        <mc:Choice Requires="wpg">
          <w:drawing>
            <wp:anchor distT="0" distB="0" distL="114300" distR="114300" simplePos="0" relativeHeight="251847679" behindDoc="0" locked="0" layoutInCell="1" allowOverlap="1" wp14:anchorId="714AFD46" wp14:editId="64E3613C">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150003A6"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0" type="#_x0000_t75" style="width:204.8pt;height:204.8pt;visibility:visible;mso-wrap-style:square" o:bullet="t">
        <v:imagedata r:id="rId1" o:title=""/>
      </v:shape>
    </w:pict>
  </w:numPicBullet>
  <w:numPicBullet w:numPicBulletId="1">
    <w:pict>
      <v:shape id="_x0000_i1091" type="#_x0000_t75" style="width:384pt;height:384pt;visibility:visible;mso-wrap-style:square" o:bullet="t">
        <v:imagedata r:id="rId2" o:title=""/>
      </v:shape>
    </w:pict>
  </w:numPicBullet>
  <w:numPicBullet w:numPicBulletId="2">
    <w:pict>
      <v:shape id="_x0000_i1092" type="#_x0000_t75" style="width:1in;height:1in;visibility:visible;mso-wrap-style:square" o:bullet="t">
        <v:imagedata r:id="rId3" o:title=""/>
      </v:shape>
    </w:pict>
  </w:numPicBullet>
  <w:numPicBullet w:numPicBulletId="3">
    <w:pict>
      <v:shape id="_x0000_i1093" type="#_x0000_t75" style="width:383.95pt;height:383.95pt;visibility:visible;mso-wrap-style:square" o:bullet="t">
        <v:imagedata r:id="rId4" o:title=""/>
      </v:shape>
    </w:pict>
  </w:numPicBullet>
  <w:numPicBullet w:numPicBulletId="4">
    <w:pict>
      <v:shape id="_x0000_i1094" type="#_x0000_t75" style="width:409.5pt;height:409.5pt;visibility:visible;mso-wrap-style:square" o:bullet="t">
        <v:imagedata r:id="rId5" o:title=""/>
      </v:shape>
    </w:pict>
  </w:numPicBullet>
  <w:numPicBullet w:numPicBulletId="5">
    <w:pict>
      <v:shape id="_x0000_i1095" type="#_x0000_t75" style="width:48pt;height:48pt;visibility:visible;mso-wrap-style:square" o:bullet="t">
        <v:imagedata r:id="rId6" o:title=""/>
      </v:shape>
    </w:pict>
  </w:numPicBullet>
  <w:numPicBullet w:numPicBulletId="6">
    <w:pict>
      <v:shape id="_x0000_i1096" type="#_x0000_t75" alt="Back in time" style="width:19.7pt;height:19.7pt;visibility:visible;mso-wrap-style:square" o:bullet="t">
        <v:imagedata r:id="rId7" o:title="Back in time"/>
        <o:lock v:ext="edit" aspectratio="f"/>
      </v:shape>
    </w:pict>
  </w:numPicBullet>
  <w:numPicBullet w:numPicBulletId="7">
    <w:pict>
      <v:shape id="_x0000_i1097" type="#_x0000_t75" alt="Back in time" style="width:22.55pt;height:22.55pt;visibility:visible;mso-wrap-style:square" o:bullet="t">
        <v:imagedata r:id="rId8" o:title="Back in time"/>
        <o:lock v:ext="edit" aspectratio="f"/>
      </v:shape>
    </w:pict>
  </w:numPicBullet>
  <w:abstractNum w:abstractNumId="0" w15:restartNumberingAfterBreak="0">
    <w:nsid w:val="01FC4F00"/>
    <w:multiLevelType w:val="hybridMultilevel"/>
    <w:tmpl w:val="2100733E"/>
    <w:lvl w:ilvl="0" w:tplc="75CEF7EE">
      <w:start w:val="1"/>
      <w:numFmt w:val="bullet"/>
      <w:lvlText w:val=""/>
      <w:lvlPicBulletId w:val="2"/>
      <w:lvlJc w:val="left"/>
      <w:pPr>
        <w:ind w:left="576" w:hanging="576"/>
      </w:pPr>
      <w:rPr>
        <w:rFonts w:ascii="Symbol" w:hAnsi="Symbol" w:hint="default"/>
        <w:color w:val="auto"/>
        <w:sz w:val="22"/>
        <w:szCs w:val="2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10F41DBC"/>
    <w:multiLevelType w:val="hybridMultilevel"/>
    <w:tmpl w:val="391A0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F16D3"/>
    <w:multiLevelType w:val="hybridMultilevel"/>
    <w:tmpl w:val="214EF962"/>
    <w:lvl w:ilvl="0" w:tplc="9ED49BC4">
      <w:start w:val="8"/>
      <w:numFmt w:val="bullet"/>
      <w:lvlText w:val=""/>
      <w:lvlPicBulletId w:val="1"/>
      <w:lvlJc w:val="left"/>
      <w:pPr>
        <w:ind w:left="567" w:hanging="567"/>
      </w:pPr>
      <w:rPr>
        <w:rFonts w:ascii="Symbol" w:eastAsia="Adobe Ming Std L" w:hAnsi="Symbol" w:hint="default"/>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 w15:restartNumberingAfterBreak="0">
    <w:nsid w:val="18E95DB8"/>
    <w:multiLevelType w:val="hybridMultilevel"/>
    <w:tmpl w:val="F736985C"/>
    <w:lvl w:ilvl="0" w:tplc="73BE9B32">
      <w:start w:val="1"/>
      <w:numFmt w:val="bullet"/>
      <w:lvlText w:val=""/>
      <w:lvlPicBulletId w:val="5"/>
      <w:lvlJc w:val="left"/>
      <w:pPr>
        <w:ind w:left="567" w:hanging="567"/>
      </w:pPr>
      <w:rPr>
        <w:rFonts w:ascii="Symbol" w:hAnsi="Symbol" w:hint="default"/>
        <w:color w:val="auto"/>
        <w:sz w:val="24"/>
        <w:szCs w:val="24"/>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 w15:restartNumberingAfterBreak="0">
    <w:nsid w:val="3ADB1308"/>
    <w:multiLevelType w:val="hybridMultilevel"/>
    <w:tmpl w:val="AD700EAA"/>
    <w:lvl w:ilvl="0" w:tplc="17D46A34">
      <w:numFmt w:val="bullet"/>
      <w:lvlText w:val=""/>
      <w:lvlPicBulletId w:val="0"/>
      <w:lvlJc w:val="left"/>
      <w:pPr>
        <w:ind w:left="360" w:hanging="360"/>
      </w:pPr>
      <w:rPr>
        <w:rFonts w:ascii="Symbol" w:eastAsia="Times New Roman" w:hAnsi="Symbol" w:cs="rpt-Regular" w:hint="default"/>
        <w:b/>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48413556"/>
    <w:multiLevelType w:val="hybridMultilevel"/>
    <w:tmpl w:val="C85C1192"/>
    <w:lvl w:ilvl="0" w:tplc="781642CA">
      <w:start w:val="8"/>
      <w:numFmt w:val="bullet"/>
      <w:lvlText w:val=""/>
      <w:lvlPicBulletId w:val="2"/>
      <w:lvlJc w:val="left"/>
      <w:pPr>
        <w:ind w:left="576" w:hanging="576"/>
      </w:pPr>
      <w:rPr>
        <w:rFonts w:ascii="Symbol" w:eastAsia="Adobe Ming Std 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48C44721"/>
    <w:multiLevelType w:val="hybridMultilevel"/>
    <w:tmpl w:val="1FC8B15E"/>
    <w:lvl w:ilvl="0" w:tplc="593E0D10">
      <w:start w:val="1"/>
      <w:numFmt w:val="bullet"/>
      <w:lvlText w:val=""/>
      <w:lvlPicBulletId w:val="3"/>
      <w:lvlJc w:val="left"/>
      <w:pPr>
        <w:ind w:left="576" w:hanging="576"/>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599F5FAF"/>
    <w:multiLevelType w:val="hybridMultilevel"/>
    <w:tmpl w:val="E06897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F713C36"/>
    <w:multiLevelType w:val="hybridMultilevel"/>
    <w:tmpl w:val="030883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0AE108B"/>
    <w:multiLevelType w:val="hybridMultilevel"/>
    <w:tmpl w:val="D410F196"/>
    <w:lvl w:ilvl="0" w:tplc="42D8C848">
      <w:start w:val="8"/>
      <w:numFmt w:val="bullet"/>
      <w:lvlText w:val=""/>
      <w:lvlPicBulletId w:val="4"/>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7E2F3658"/>
    <w:multiLevelType w:val="hybridMultilevel"/>
    <w:tmpl w:val="340ABFE6"/>
    <w:lvl w:ilvl="0" w:tplc="79AE8272">
      <w:start w:val="1"/>
      <w:numFmt w:val="bullet"/>
      <w:lvlText w:val=""/>
      <w:lvlPicBulletId w:val="6"/>
      <w:lvlJc w:val="left"/>
      <w:pPr>
        <w:tabs>
          <w:tab w:val="num" w:pos="720"/>
        </w:tabs>
        <w:ind w:left="720" w:hanging="360"/>
      </w:pPr>
      <w:rPr>
        <w:rFonts w:ascii="Symbol" w:hAnsi="Symbol" w:hint="default"/>
      </w:rPr>
    </w:lvl>
    <w:lvl w:ilvl="1" w:tplc="C0F8A614" w:tentative="1">
      <w:start w:val="1"/>
      <w:numFmt w:val="bullet"/>
      <w:lvlText w:val=""/>
      <w:lvlJc w:val="left"/>
      <w:pPr>
        <w:tabs>
          <w:tab w:val="num" w:pos="1440"/>
        </w:tabs>
        <w:ind w:left="1440" w:hanging="360"/>
      </w:pPr>
      <w:rPr>
        <w:rFonts w:ascii="Symbol" w:hAnsi="Symbol" w:hint="default"/>
      </w:rPr>
    </w:lvl>
    <w:lvl w:ilvl="2" w:tplc="BEF2F44C" w:tentative="1">
      <w:start w:val="1"/>
      <w:numFmt w:val="bullet"/>
      <w:lvlText w:val=""/>
      <w:lvlJc w:val="left"/>
      <w:pPr>
        <w:tabs>
          <w:tab w:val="num" w:pos="2160"/>
        </w:tabs>
        <w:ind w:left="2160" w:hanging="360"/>
      </w:pPr>
      <w:rPr>
        <w:rFonts w:ascii="Symbol" w:hAnsi="Symbol" w:hint="default"/>
      </w:rPr>
    </w:lvl>
    <w:lvl w:ilvl="3" w:tplc="A1F491E0" w:tentative="1">
      <w:start w:val="1"/>
      <w:numFmt w:val="bullet"/>
      <w:lvlText w:val=""/>
      <w:lvlJc w:val="left"/>
      <w:pPr>
        <w:tabs>
          <w:tab w:val="num" w:pos="2880"/>
        </w:tabs>
        <w:ind w:left="2880" w:hanging="360"/>
      </w:pPr>
      <w:rPr>
        <w:rFonts w:ascii="Symbol" w:hAnsi="Symbol" w:hint="default"/>
      </w:rPr>
    </w:lvl>
    <w:lvl w:ilvl="4" w:tplc="C998507C" w:tentative="1">
      <w:start w:val="1"/>
      <w:numFmt w:val="bullet"/>
      <w:lvlText w:val=""/>
      <w:lvlJc w:val="left"/>
      <w:pPr>
        <w:tabs>
          <w:tab w:val="num" w:pos="3600"/>
        </w:tabs>
        <w:ind w:left="3600" w:hanging="360"/>
      </w:pPr>
      <w:rPr>
        <w:rFonts w:ascii="Symbol" w:hAnsi="Symbol" w:hint="default"/>
      </w:rPr>
    </w:lvl>
    <w:lvl w:ilvl="5" w:tplc="157EDCB6" w:tentative="1">
      <w:start w:val="1"/>
      <w:numFmt w:val="bullet"/>
      <w:lvlText w:val=""/>
      <w:lvlJc w:val="left"/>
      <w:pPr>
        <w:tabs>
          <w:tab w:val="num" w:pos="4320"/>
        </w:tabs>
        <w:ind w:left="4320" w:hanging="360"/>
      </w:pPr>
      <w:rPr>
        <w:rFonts w:ascii="Symbol" w:hAnsi="Symbol" w:hint="default"/>
      </w:rPr>
    </w:lvl>
    <w:lvl w:ilvl="6" w:tplc="D758F206" w:tentative="1">
      <w:start w:val="1"/>
      <w:numFmt w:val="bullet"/>
      <w:lvlText w:val=""/>
      <w:lvlJc w:val="left"/>
      <w:pPr>
        <w:tabs>
          <w:tab w:val="num" w:pos="5040"/>
        </w:tabs>
        <w:ind w:left="5040" w:hanging="360"/>
      </w:pPr>
      <w:rPr>
        <w:rFonts w:ascii="Symbol" w:hAnsi="Symbol" w:hint="default"/>
      </w:rPr>
    </w:lvl>
    <w:lvl w:ilvl="7" w:tplc="841829D2" w:tentative="1">
      <w:start w:val="1"/>
      <w:numFmt w:val="bullet"/>
      <w:lvlText w:val=""/>
      <w:lvlJc w:val="left"/>
      <w:pPr>
        <w:tabs>
          <w:tab w:val="num" w:pos="5760"/>
        </w:tabs>
        <w:ind w:left="5760" w:hanging="360"/>
      </w:pPr>
      <w:rPr>
        <w:rFonts w:ascii="Symbol" w:hAnsi="Symbol" w:hint="default"/>
      </w:rPr>
    </w:lvl>
    <w:lvl w:ilvl="8" w:tplc="AF946698" w:tentative="1">
      <w:start w:val="1"/>
      <w:numFmt w:val="bullet"/>
      <w:lvlText w:val=""/>
      <w:lvlJc w:val="left"/>
      <w:pPr>
        <w:tabs>
          <w:tab w:val="num" w:pos="6480"/>
        </w:tabs>
        <w:ind w:left="6480" w:hanging="360"/>
      </w:pPr>
      <w:rPr>
        <w:rFonts w:ascii="Symbol" w:hAnsi="Symbol" w:hint="default"/>
      </w:rPr>
    </w:lvl>
  </w:abstractNum>
  <w:num w:numId="1" w16cid:durableId="1323243679">
    <w:abstractNumId w:val="4"/>
  </w:num>
  <w:num w:numId="2" w16cid:durableId="56126646">
    <w:abstractNumId w:val="2"/>
  </w:num>
  <w:num w:numId="3" w16cid:durableId="1585455184">
    <w:abstractNumId w:val="8"/>
  </w:num>
  <w:num w:numId="4" w16cid:durableId="1569194383">
    <w:abstractNumId w:val="5"/>
  </w:num>
  <w:num w:numId="5" w16cid:durableId="2104373466">
    <w:abstractNumId w:val="6"/>
  </w:num>
  <w:num w:numId="6" w16cid:durableId="1416127446">
    <w:abstractNumId w:val="0"/>
  </w:num>
  <w:num w:numId="7" w16cid:durableId="1180463330">
    <w:abstractNumId w:val="10"/>
  </w:num>
  <w:num w:numId="8" w16cid:durableId="1274903405">
    <w:abstractNumId w:val="3"/>
  </w:num>
  <w:num w:numId="9" w16cid:durableId="1176110608">
    <w:abstractNumId w:val="11"/>
  </w:num>
  <w:num w:numId="10" w16cid:durableId="809442994">
    <w:abstractNumId w:val="9"/>
  </w:num>
  <w:num w:numId="11" w16cid:durableId="1404528207">
    <w:abstractNumId w:val="7"/>
  </w:num>
  <w:num w:numId="12" w16cid:durableId="651104800">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15BA6"/>
    <w:rsid w:val="00016A05"/>
    <w:rsid w:val="000175C5"/>
    <w:rsid w:val="000179D9"/>
    <w:rsid w:val="00017C30"/>
    <w:rsid w:val="000266AF"/>
    <w:rsid w:val="00026EBD"/>
    <w:rsid w:val="00030BDE"/>
    <w:rsid w:val="00031285"/>
    <w:rsid w:val="00032A0F"/>
    <w:rsid w:val="00040B1C"/>
    <w:rsid w:val="00040F23"/>
    <w:rsid w:val="00047563"/>
    <w:rsid w:val="00047DF3"/>
    <w:rsid w:val="00050A2B"/>
    <w:rsid w:val="0005118D"/>
    <w:rsid w:val="00052041"/>
    <w:rsid w:val="0005533C"/>
    <w:rsid w:val="00055D6D"/>
    <w:rsid w:val="00057FFB"/>
    <w:rsid w:val="00062E16"/>
    <w:rsid w:val="0006418D"/>
    <w:rsid w:val="00066E5D"/>
    <w:rsid w:val="000724CA"/>
    <w:rsid w:val="000744AD"/>
    <w:rsid w:val="00074525"/>
    <w:rsid w:val="00075B3B"/>
    <w:rsid w:val="00085F65"/>
    <w:rsid w:val="00090487"/>
    <w:rsid w:val="0009204D"/>
    <w:rsid w:val="0009377E"/>
    <w:rsid w:val="0009673E"/>
    <w:rsid w:val="0009726D"/>
    <w:rsid w:val="000A3077"/>
    <w:rsid w:val="000B0B3F"/>
    <w:rsid w:val="000B3939"/>
    <w:rsid w:val="000B4041"/>
    <w:rsid w:val="000B448F"/>
    <w:rsid w:val="000B753D"/>
    <w:rsid w:val="000B7DC0"/>
    <w:rsid w:val="000C059A"/>
    <w:rsid w:val="000C072E"/>
    <w:rsid w:val="000C4B58"/>
    <w:rsid w:val="000C5D85"/>
    <w:rsid w:val="000D082E"/>
    <w:rsid w:val="000D5026"/>
    <w:rsid w:val="000D5173"/>
    <w:rsid w:val="000E3C09"/>
    <w:rsid w:val="000E66F8"/>
    <w:rsid w:val="000E7395"/>
    <w:rsid w:val="000F0076"/>
    <w:rsid w:val="000F1708"/>
    <w:rsid w:val="000F32C7"/>
    <w:rsid w:val="000F65A1"/>
    <w:rsid w:val="000F7707"/>
    <w:rsid w:val="0010760E"/>
    <w:rsid w:val="001101A0"/>
    <w:rsid w:val="00116F94"/>
    <w:rsid w:val="00117673"/>
    <w:rsid w:val="00117B1D"/>
    <w:rsid w:val="00123A14"/>
    <w:rsid w:val="00124D4C"/>
    <w:rsid w:val="001264DF"/>
    <w:rsid w:val="0013068D"/>
    <w:rsid w:val="00131B1C"/>
    <w:rsid w:val="00131B38"/>
    <w:rsid w:val="00132C0A"/>
    <w:rsid w:val="001343F0"/>
    <w:rsid w:val="00134CDB"/>
    <w:rsid w:val="00136575"/>
    <w:rsid w:val="00146067"/>
    <w:rsid w:val="00146DF4"/>
    <w:rsid w:val="0015006C"/>
    <w:rsid w:val="00150400"/>
    <w:rsid w:val="00150A53"/>
    <w:rsid w:val="00152A8A"/>
    <w:rsid w:val="00152BBE"/>
    <w:rsid w:val="0015348D"/>
    <w:rsid w:val="00162D45"/>
    <w:rsid w:val="00163810"/>
    <w:rsid w:val="00163E49"/>
    <w:rsid w:val="0016778D"/>
    <w:rsid w:val="00172768"/>
    <w:rsid w:val="00172B15"/>
    <w:rsid w:val="001741C5"/>
    <w:rsid w:val="00176724"/>
    <w:rsid w:val="00180E6F"/>
    <w:rsid w:val="001822C6"/>
    <w:rsid w:val="001843B2"/>
    <w:rsid w:val="00185525"/>
    <w:rsid w:val="001900A1"/>
    <w:rsid w:val="00194181"/>
    <w:rsid w:val="001944F7"/>
    <w:rsid w:val="00195C1F"/>
    <w:rsid w:val="0019617B"/>
    <w:rsid w:val="001A1288"/>
    <w:rsid w:val="001A34A8"/>
    <w:rsid w:val="001B2711"/>
    <w:rsid w:val="001B75C1"/>
    <w:rsid w:val="001B7E31"/>
    <w:rsid w:val="001C11A3"/>
    <w:rsid w:val="001C6995"/>
    <w:rsid w:val="001D193E"/>
    <w:rsid w:val="001D1A3B"/>
    <w:rsid w:val="001D350A"/>
    <w:rsid w:val="001D3A17"/>
    <w:rsid w:val="001D5D1E"/>
    <w:rsid w:val="001E27C2"/>
    <w:rsid w:val="001F0B9B"/>
    <w:rsid w:val="001F1744"/>
    <w:rsid w:val="001F38C0"/>
    <w:rsid w:val="002021EF"/>
    <w:rsid w:val="002027DF"/>
    <w:rsid w:val="0020500C"/>
    <w:rsid w:val="00206D6C"/>
    <w:rsid w:val="0021166C"/>
    <w:rsid w:val="0021196B"/>
    <w:rsid w:val="0021428A"/>
    <w:rsid w:val="00214565"/>
    <w:rsid w:val="00215AD2"/>
    <w:rsid w:val="0022035D"/>
    <w:rsid w:val="00226F80"/>
    <w:rsid w:val="00227842"/>
    <w:rsid w:val="00232935"/>
    <w:rsid w:val="00235BF7"/>
    <w:rsid w:val="002465AB"/>
    <w:rsid w:val="00253449"/>
    <w:rsid w:val="00274899"/>
    <w:rsid w:val="00275CD3"/>
    <w:rsid w:val="002771A2"/>
    <w:rsid w:val="00277F4C"/>
    <w:rsid w:val="00283647"/>
    <w:rsid w:val="0028392F"/>
    <w:rsid w:val="0028523A"/>
    <w:rsid w:val="00290248"/>
    <w:rsid w:val="00294303"/>
    <w:rsid w:val="00294397"/>
    <w:rsid w:val="002A04B9"/>
    <w:rsid w:val="002A078C"/>
    <w:rsid w:val="002A1158"/>
    <w:rsid w:val="002A4F12"/>
    <w:rsid w:val="002A68EE"/>
    <w:rsid w:val="002B1246"/>
    <w:rsid w:val="002C04B9"/>
    <w:rsid w:val="002C40E6"/>
    <w:rsid w:val="002D301E"/>
    <w:rsid w:val="002D7B82"/>
    <w:rsid w:val="002E16FC"/>
    <w:rsid w:val="002F2114"/>
    <w:rsid w:val="002F2DF6"/>
    <w:rsid w:val="002F39A7"/>
    <w:rsid w:val="002F58A5"/>
    <w:rsid w:val="002F5FA8"/>
    <w:rsid w:val="003000E6"/>
    <w:rsid w:val="00301397"/>
    <w:rsid w:val="00302699"/>
    <w:rsid w:val="00303554"/>
    <w:rsid w:val="003035CF"/>
    <w:rsid w:val="00304E3F"/>
    <w:rsid w:val="00305CD1"/>
    <w:rsid w:val="003063C5"/>
    <w:rsid w:val="0032182E"/>
    <w:rsid w:val="00327D55"/>
    <w:rsid w:val="003300E5"/>
    <w:rsid w:val="00330881"/>
    <w:rsid w:val="00330F40"/>
    <w:rsid w:val="00331F8C"/>
    <w:rsid w:val="00332918"/>
    <w:rsid w:val="00334B43"/>
    <w:rsid w:val="00337FA6"/>
    <w:rsid w:val="00345016"/>
    <w:rsid w:val="0034792E"/>
    <w:rsid w:val="00351640"/>
    <w:rsid w:val="0035305C"/>
    <w:rsid w:val="0035479D"/>
    <w:rsid w:val="00355D0F"/>
    <w:rsid w:val="00362CF2"/>
    <w:rsid w:val="00363F3E"/>
    <w:rsid w:val="003653D0"/>
    <w:rsid w:val="0036611D"/>
    <w:rsid w:val="00366828"/>
    <w:rsid w:val="00371AF7"/>
    <w:rsid w:val="00380CC2"/>
    <w:rsid w:val="00383BA6"/>
    <w:rsid w:val="003853A6"/>
    <w:rsid w:val="00385875"/>
    <w:rsid w:val="00392959"/>
    <w:rsid w:val="003966CE"/>
    <w:rsid w:val="003A2A39"/>
    <w:rsid w:val="003A4584"/>
    <w:rsid w:val="003A4830"/>
    <w:rsid w:val="003A7FEA"/>
    <w:rsid w:val="003B4898"/>
    <w:rsid w:val="003B53C5"/>
    <w:rsid w:val="003B59F9"/>
    <w:rsid w:val="003C2153"/>
    <w:rsid w:val="003C3033"/>
    <w:rsid w:val="003C5251"/>
    <w:rsid w:val="003C75B3"/>
    <w:rsid w:val="003D34F7"/>
    <w:rsid w:val="003D350F"/>
    <w:rsid w:val="003D58AE"/>
    <w:rsid w:val="003D7BDE"/>
    <w:rsid w:val="003E041C"/>
    <w:rsid w:val="003E345F"/>
    <w:rsid w:val="003E4A02"/>
    <w:rsid w:val="003E4F85"/>
    <w:rsid w:val="003F2AE8"/>
    <w:rsid w:val="003F3631"/>
    <w:rsid w:val="003F41BB"/>
    <w:rsid w:val="003F7575"/>
    <w:rsid w:val="003F76FA"/>
    <w:rsid w:val="00401F4B"/>
    <w:rsid w:val="00402CAC"/>
    <w:rsid w:val="00403A11"/>
    <w:rsid w:val="00403E19"/>
    <w:rsid w:val="00404549"/>
    <w:rsid w:val="00405BD0"/>
    <w:rsid w:val="00406F1C"/>
    <w:rsid w:val="004105EB"/>
    <w:rsid w:val="0041133E"/>
    <w:rsid w:val="00417A4F"/>
    <w:rsid w:val="00417B0E"/>
    <w:rsid w:val="00423539"/>
    <w:rsid w:val="00424E1E"/>
    <w:rsid w:val="00427779"/>
    <w:rsid w:val="0043173A"/>
    <w:rsid w:val="00434D3A"/>
    <w:rsid w:val="00440E77"/>
    <w:rsid w:val="004551E6"/>
    <w:rsid w:val="00460F0E"/>
    <w:rsid w:val="00460F9E"/>
    <w:rsid w:val="00465841"/>
    <w:rsid w:val="00477D67"/>
    <w:rsid w:val="00484A10"/>
    <w:rsid w:val="00485850"/>
    <w:rsid w:val="00490A3F"/>
    <w:rsid w:val="00491419"/>
    <w:rsid w:val="0049314D"/>
    <w:rsid w:val="00493C47"/>
    <w:rsid w:val="00494DFF"/>
    <w:rsid w:val="00495B60"/>
    <w:rsid w:val="00496A62"/>
    <w:rsid w:val="004A354B"/>
    <w:rsid w:val="004A3A25"/>
    <w:rsid w:val="004A64BB"/>
    <w:rsid w:val="004B1CA5"/>
    <w:rsid w:val="004B7BBD"/>
    <w:rsid w:val="004C02BF"/>
    <w:rsid w:val="004C6B4F"/>
    <w:rsid w:val="004D27CA"/>
    <w:rsid w:val="004D31DE"/>
    <w:rsid w:val="004D4F1C"/>
    <w:rsid w:val="004E24A0"/>
    <w:rsid w:val="004E603D"/>
    <w:rsid w:val="004E6225"/>
    <w:rsid w:val="004E75E8"/>
    <w:rsid w:val="004F11B4"/>
    <w:rsid w:val="004F1264"/>
    <w:rsid w:val="004F4B1B"/>
    <w:rsid w:val="004F50BE"/>
    <w:rsid w:val="00502706"/>
    <w:rsid w:val="005061FF"/>
    <w:rsid w:val="00507580"/>
    <w:rsid w:val="005160BF"/>
    <w:rsid w:val="00516B98"/>
    <w:rsid w:val="00516F85"/>
    <w:rsid w:val="0052240B"/>
    <w:rsid w:val="00525001"/>
    <w:rsid w:val="005273C6"/>
    <w:rsid w:val="00531CBB"/>
    <w:rsid w:val="00531E69"/>
    <w:rsid w:val="005347D8"/>
    <w:rsid w:val="005447C6"/>
    <w:rsid w:val="00544A93"/>
    <w:rsid w:val="00555065"/>
    <w:rsid w:val="005553F8"/>
    <w:rsid w:val="005570F6"/>
    <w:rsid w:val="00560172"/>
    <w:rsid w:val="005633C2"/>
    <w:rsid w:val="005648F0"/>
    <w:rsid w:val="00567F02"/>
    <w:rsid w:val="0057074D"/>
    <w:rsid w:val="00573206"/>
    <w:rsid w:val="00584B07"/>
    <w:rsid w:val="00587EC8"/>
    <w:rsid w:val="00591ECD"/>
    <w:rsid w:val="00592A57"/>
    <w:rsid w:val="00594538"/>
    <w:rsid w:val="00595BD1"/>
    <w:rsid w:val="005A13DD"/>
    <w:rsid w:val="005A14EB"/>
    <w:rsid w:val="005A61F4"/>
    <w:rsid w:val="005B19EA"/>
    <w:rsid w:val="005B394D"/>
    <w:rsid w:val="005B6922"/>
    <w:rsid w:val="005B6BA6"/>
    <w:rsid w:val="005B7548"/>
    <w:rsid w:val="005C0237"/>
    <w:rsid w:val="005C66FA"/>
    <w:rsid w:val="005C68B8"/>
    <w:rsid w:val="005E0759"/>
    <w:rsid w:val="005E14CE"/>
    <w:rsid w:val="005E2612"/>
    <w:rsid w:val="005E38A8"/>
    <w:rsid w:val="005E591D"/>
    <w:rsid w:val="005F30AC"/>
    <w:rsid w:val="005F6474"/>
    <w:rsid w:val="005F72FF"/>
    <w:rsid w:val="006016A3"/>
    <w:rsid w:val="00604175"/>
    <w:rsid w:val="0060565F"/>
    <w:rsid w:val="006062A0"/>
    <w:rsid w:val="00606A81"/>
    <w:rsid w:val="00610759"/>
    <w:rsid w:val="00611525"/>
    <w:rsid w:val="0061184C"/>
    <w:rsid w:val="0061517A"/>
    <w:rsid w:val="00616173"/>
    <w:rsid w:val="00617E53"/>
    <w:rsid w:val="00620AB0"/>
    <w:rsid w:val="00624B18"/>
    <w:rsid w:val="00634132"/>
    <w:rsid w:val="00635307"/>
    <w:rsid w:val="00636A52"/>
    <w:rsid w:val="00637AE5"/>
    <w:rsid w:val="00637EC4"/>
    <w:rsid w:val="00643F60"/>
    <w:rsid w:val="00645631"/>
    <w:rsid w:val="00650748"/>
    <w:rsid w:val="006514A3"/>
    <w:rsid w:val="00653D16"/>
    <w:rsid w:val="0066135B"/>
    <w:rsid w:val="00665125"/>
    <w:rsid w:val="006666B1"/>
    <w:rsid w:val="006720F7"/>
    <w:rsid w:val="00672181"/>
    <w:rsid w:val="00672795"/>
    <w:rsid w:val="006753FC"/>
    <w:rsid w:val="006841FA"/>
    <w:rsid w:val="00685B67"/>
    <w:rsid w:val="00687F39"/>
    <w:rsid w:val="00691535"/>
    <w:rsid w:val="00691C8E"/>
    <w:rsid w:val="0069579C"/>
    <w:rsid w:val="00695DA3"/>
    <w:rsid w:val="00696A19"/>
    <w:rsid w:val="006A1710"/>
    <w:rsid w:val="006A2658"/>
    <w:rsid w:val="006A2CA6"/>
    <w:rsid w:val="006A6D23"/>
    <w:rsid w:val="006A7D92"/>
    <w:rsid w:val="006B5857"/>
    <w:rsid w:val="006B59BE"/>
    <w:rsid w:val="006B6382"/>
    <w:rsid w:val="006B7270"/>
    <w:rsid w:val="006B7B92"/>
    <w:rsid w:val="006C398B"/>
    <w:rsid w:val="006C3ECB"/>
    <w:rsid w:val="006C52FE"/>
    <w:rsid w:val="006C7F2F"/>
    <w:rsid w:val="006D1498"/>
    <w:rsid w:val="006D4703"/>
    <w:rsid w:val="006E04F3"/>
    <w:rsid w:val="006E183F"/>
    <w:rsid w:val="006E1C20"/>
    <w:rsid w:val="006E643F"/>
    <w:rsid w:val="006F0BBB"/>
    <w:rsid w:val="006F4600"/>
    <w:rsid w:val="006F53A7"/>
    <w:rsid w:val="00700E05"/>
    <w:rsid w:val="007039A0"/>
    <w:rsid w:val="00713AE9"/>
    <w:rsid w:val="00714E91"/>
    <w:rsid w:val="00715D92"/>
    <w:rsid w:val="007218F3"/>
    <w:rsid w:val="00721E84"/>
    <w:rsid w:val="00722CCE"/>
    <w:rsid w:val="007335C9"/>
    <w:rsid w:val="007522EA"/>
    <w:rsid w:val="0075390C"/>
    <w:rsid w:val="00756AD9"/>
    <w:rsid w:val="00763572"/>
    <w:rsid w:val="00764067"/>
    <w:rsid w:val="00766F9F"/>
    <w:rsid w:val="00772221"/>
    <w:rsid w:val="00774F12"/>
    <w:rsid w:val="00776426"/>
    <w:rsid w:val="00776B54"/>
    <w:rsid w:val="007778D3"/>
    <w:rsid w:val="00777F73"/>
    <w:rsid w:val="0078158D"/>
    <w:rsid w:val="00781A2F"/>
    <w:rsid w:val="007823F4"/>
    <w:rsid w:val="007839B5"/>
    <w:rsid w:val="00784A89"/>
    <w:rsid w:val="007855E2"/>
    <w:rsid w:val="007900DD"/>
    <w:rsid w:val="00790D7A"/>
    <w:rsid w:val="00792F47"/>
    <w:rsid w:val="0079403E"/>
    <w:rsid w:val="007A280F"/>
    <w:rsid w:val="007A544F"/>
    <w:rsid w:val="007B2680"/>
    <w:rsid w:val="007B4960"/>
    <w:rsid w:val="007B4DF8"/>
    <w:rsid w:val="007B5069"/>
    <w:rsid w:val="007C12CD"/>
    <w:rsid w:val="007C1E73"/>
    <w:rsid w:val="007C477D"/>
    <w:rsid w:val="007C4F9E"/>
    <w:rsid w:val="007D23BC"/>
    <w:rsid w:val="007D339B"/>
    <w:rsid w:val="007D45C4"/>
    <w:rsid w:val="007E321C"/>
    <w:rsid w:val="007E4713"/>
    <w:rsid w:val="007E571E"/>
    <w:rsid w:val="007F0411"/>
    <w:rsid w:val="007F0F2A"/>
    <w:rsid w:val="007F19B6"/>
    <w:rsid w:val="007F2463"/>
    <w:rsid w:val="007F4B8E"/>
    <w:rsid w:val="007F4E5C"/>
    <w:rsid w:val="007F750E"/>
    <w:rsid w:val="0080070C"/>
    <w:rsid w:val="00802366"/>
    <w:rsid w:val="0080410C"/>
    <w:rsid w:val="00804E71"/>
    <w:rsid w:val="008050DE"/>
    <w:rsid w:val="00806022"/>
    <w:rsid w:val="00810AF6"/>
    <w:rsid w:val="0081536A"/>
    <w:rsid w:val="008156CA"/>
    <w:rsid w:val="008305B4"/>
    <w:rsid w:val="008317F7"/>
    <w:rsid w:val="00834853"/>
    <w:rsid w:val="00835331"/>
    <w:rsid w:val="00835429"/>
    <w:rsid w:val="00836A5D"/>
    <w:rsid w:val="0083716D"/>
    <w:rsid w:val="00840252"/>
    <w:rsid w:val="008452D0"/>
    <w:rsid w:val="008500D7"/>
    <w:rsid w:val="00853D96"/>
    <w:rsid w:val="00854AF2"/>
    <w:rsid w:val="008565E2"/>
    <w:rsid w:val="00857CC6"/>
    <w:rsid w:val="0086361A"/>
    <w:rsid w:val="008705FB"/>
    <w:rsid w:val="0087407F"/>
    <w:rsid w:val="008741E1"/>
    <w:rsid w:val="00876E61"/>
    <w:rsid w:val="00877434"/>
    <w:rsid w:val="00880428"/>
    <w:rsid w:val="00881264"/>
    <w:rsid w:val="008847F8"/>
    <w:rsid w:val="0088523D"/>
    <w:rsid w:val="008855B3"/>
    <w:rsid w:val="00885E2E"/>
    <w:rsid w:val="00886F95"/>
    <w:rsid w:val="008928E3"/>
    <w:rsid w:val="0089460A"/>
    <w:rsid w:val="008954FC"/>
    <w:rsid w:val="008A03ED"/>
    <w:rsid w:val="008A4219"/>
    <w:rsid w:val="008A5640"/>
    <w:rsid w:val="008A5D14"/>
    <w:rsid w:val="008A5F45"/>
    <w:rsid w:val="008C22E7"/>
    <w:rsid w:val="008C34C8"/>
    <w:rsid w:val="008D06BD"/>
    <w:rsid w:val="008D27F4"/>
    <w:rsid w:val="008D6825"/>
    <w:rsid w:val="008E0B6C"/>
    <w:rsid w:val="008E19CF"/>
    <w:rsid w:val="008E2B70"/>
    <w:rsid w:val="008E3919"/>
    <w:rsid w:val="008E5CB0"/>
    <w:rsid w:val="008F10A6"/>
    <w:rsid w:val="008F155B"/>
    <w:rsid w:val="008F266E"/>
    <w:rsid w:val="008F4053"/>
    <w:rsid w:val="008F5AE0"/>
    <w:rsid w:val="008F5B27"/>
    <w:rsid w:val="00900F65"/>
    <w:rsid w:val="00902465"/>
    <w:rsid w:val="0090459D"/>
    <w:rsid w:val="00906547"/>
    <w:rsid w:val="009065E7"/>
    <w:rsid w:val="00910C5E"/>
    <w:rsid w:val="00910CC9"/>
    <w:rsid w:val="0091516F"/>
    <w:rsid w:val="00917FC7"/>
    <w:rsid w:val="00920B33"/>
    <w:rsid w:val="0092644C"/>
    <w:rsid w:val="0093040A"/>
    <w:rsid w:val="00935A95"/>
    <w:rsid w:val="00935C0E"/>
    <w:rsid w:val="009360AC"/>
    <w:rsid w:val="00943B12"/>
    <w:rsid w:val="00943E11"/>
    <w:rsid w:val="00956C42"/>
    <w:rsid w:val="00957AB4"/>
    <w:rsid w:val="00960E28"/>
    <w:rsid w:val="00972782"/>
    <w:rsid w:val="009734B4"/>
    <w:rsid w:val="009773A0"/>
    <w:rsid w:val="009774E4"/>
    <w:rsid w:val="0098287F"/>
    <w:rsid w:val="00984B17"/>
    <w:rsid w:val="00985605"/>
    <w:rsid w:val="00986395"/>
    <w:rsid w:val="0099222F"/>
    <w:rsid w:val="00992915"/>
    <w:rsid w:val="009A0B1B"/>
    <w:rsid w:val="009A18FD"/>
    <w:rsid w:val="009A45F5"/>
    <w:rsid w:val="009A4CC9"/>
    <w:rsid w:val="009A617E"/>
    <w:rsid w:val="009A62A9"/>
    <w:rsid w:val="009A6AC5"/>
    <w:rsid w:val="009B4AF8"/>
    <w:rsid w:val="009C3111"/>
    <w:rsid w:val="009C58B6"/>
    <w:rsid w:val="009C73B7"/>
    <w:rsid w:val="009D0FF7"/>
    <w:rsid w:val="009E256C"/>
    <w:rsid w:val="009E4442"/>
    <w:rsid w:val="009E7CAF"/>
    <w:rsid w:val="009F34C6"/>
    <w:rsid w:val="009F5DE0"/>
    <w:rsid w:val="009F6370"/>
    <w:rsid w:val="009F679B"/>
    <w:rsid w:val="009F6E76"/>
    <w:rsid w:val="009F77D3"/>
    <w:rsid w:val="00A01020"/>
    <w:rsid w:val="00A050E3"/>
    <w:rsid w:val="00A06A1D"/>
    <w:rsid w:val="00A07C3E"/>
    <w:rsid w:val="00A11296"/>
    <w:rsid w:val="00A13A44"/>
    <w:rsid w:val="00A228EA"/>
    <w:rsid w:val="00A248D0"/>
    <w:rsid w:val="00A249AA"/>
    <w:rsid w:val="00A25638"/>
    <w:rsid w:val="00A25AD3"/>
    <w:rsid w:val="00A3528A"/>
    <w:rsid w:val="00A36B94"/>
    <w:rsid w:val="00A3722A"/>
    <w:rsid w:val="00A37EF5"/>
    <w:rsid w:val="00A405B2"/>
    <w:rsid w:val="00A446BA"/>
    <w:rsid w:val="00A45F32"/>
    <w:rsid w:val="00A50F82"/>
    <w:rsid w:val="00A55D8B"/>
    <w:rsid w:val="00A61F6B"/>
    <w:rsid w:val="00A645D3"/>
    <w:rsid w:val="00A648A7"/>
    <w:rsid w:val="00A651BF"/>
    <w:rsid w:val="00A65EB8"/>
    <w:rsid w:val="00A6609E"/>
    <w:rsid w:val="00A71391"/>
    <w:rsid w:val="00A725C9"/>
    <w:rsid w:val="00A72AEB"/>
    <w:rsid w:val="00A771AE"/>
    <w:rsid w:val="00A77C1B"/>
    <w:rsid w:val="00A80DC9"/>
    <w:rsid w:val="00A845EB"/>
    <w:rsid w:val="00A864D0"/>
    <w:rsid w:val="00A9124F"/>
    <w:rsid w:val="00A91603"/>
    <w:rsid w:val="00A94163"/>
    <w:rsid w:val="00A954BC"/>
    <w:rsid w:val="00A964A5"/>
    <w:rsid w:val="00A96E09"/>
    <w:rsid w:val="00AA0F2A"/>
    <w:rsid w:val="00AA22C9"/>
    <w:rsid w:val="00AA3FF3"/>
    <w:rsid w:val="00AB3581"/>
    <w:rsid w:val="00AB65E0"/>
    <w:rsid w:val="00AB6ABD"/>
    <w:rsid w:val="00AC082F"/>
    <w:rsid w:val="00AE13CB"/>
    <w:rsid w:val="00AE31B2"/>
    <w:rsid w:val="00AE3BF6"/>
    <w:rsid w:val="00AF035F"/>
    <w:rsid w:val="00B02FD8"/>
    <w:rsid w:val="00B0358B"/>
    <w:rsid w:val="00B04A3D"/>
    <w:rsid w:val="00B10033"/>
    <w:rsid w:val="00B100C6"/>
    <w:rsid w:val="00B216F0"/>
    <w:rsid w:val="00B21A45"/>
    <w:rsid w:val="00B226BA"/>
    <w:rsid w:val="00B246E6"/>
    <w:rsid w:val="00B24929"/>
    <w:rsid w:val="00B270B7"/>
    <w:rsid w:val="00B27A7E"/>
    <w:rsid w:val="00B27ED7"/>
    <w:rsid w:val="00B30CCA"/>
    <w:rsid w:val="00B34A9B"/>
    <w:rsid w:val="00B36E13"/>
    <w:rsid w:val="00B37BEB"/>
    <w:rsid w:val="00B40D68"/>
    <w:rsid w:val="00B42324"/>
    <w:rsid w:val="00B42B34"/>
    <w:rsid w:val="00B4310C"/>
    <w:rsid w:val="00B566D0"/>
    <w:rsid w:val="00B57307"/>
    <w:rsid w:val="00B57883"/>
    <w:rsid w:val="00B67FDD"/>
    <w:rsid w:val="00B72FA3"/>
    <w:rsid w:val="00B73F4D"/>
    <w:rsid w:val="00B75F7F"/>
    <w:rsid w:val="00B85C78"/>
    <w:rsid w:val="00B85D29"/>
    <w:rsid w:val="00B90533"/>
    <w:rsid w:val="00B90F6C"/>
    <w:rsid w:val="00B9126E"/>
    <w:rsid w:val="00B9763C"/>
    <w:rsid w:val="00BA29EF"/>
    <w:rsid w:val="00BB2B31"/>
    <w:rsid w:val="00BB6A23"/>
    <w:rsid w:val="00BC0FE7"/>
    <w:rsid w:val="00BC15DC"/>
    <w:rsid w:val="00BC31DA"/>
    <w:rsid w:val="00BC4B17"/>
    <w:rsid w:val="00BC654B"/>
    <w:rsid w:val="00BC6FB1"/>
    <w:rsid w:val="00BD2126"/>
    <w:rsid w:val="00BD3F10"/>
    <w:rsid w:val="00BD5316"/>
    <w:rsid w:val="00BD5495"/>
    <w:rsid w:val="00BD5557"/>
    <w:rsid w:val="00BD5D13"/>
    <w:rsid w:val="00BD5FF2"/>
    <w:rsid w:val="00BE0014"/>
    <w:rsid w:val="00BE3719"/>
    <w:rsid w:val="00BE3CCA"/>
    <w:rsid w:val="00BF50C1"/>
    <w:rsid w:val="00BF6DDC"/>
    <w:rsid w:val="00C0289F"/>
    <w:rsid w:val="00C02CB2"/>
    <w:rsid w:val="00C02D67"/>
    <w:rsid w:val="00C05943"/>
    <w:rsid w:val="00C05F04"/>
    <w:rsid w:val="00C13BE5"/>
    <w:rsid w:val="00C153CB"/>
    <w:rsid w:val="00C1705E"/>
    <w:rsid w:val="00C202A3"/>
    <w:rsid w:val="00C2097E"/>
    <w:rsid w:val="00C23355"/>
    <w:rsid w:val="00C33873"/>
    <w:rsid w:val="00C36316"/>
    <w:rsid w:val="00C40EE4"/>
    <w:rsid w:val="00C46354"/>
    <w:rsid w:val="00C46C39"/>
    <w:rsid w:val="00C47376"/>
    <w:rsid w:val="00C51C73"/>
    <w:rsid w:val="00C57122"/>
    <w:rsid w:val="00C648CE"/>
    <w:rsid w:val="00C661DC"/>
    <w:rsid w:val="00C674F7"/>
    <w:rsid w:val="00C7408A"/>
    <w:rsid w:val="00C75D46"/>
    <w:rsid w:val="00C769E5"/>
    <w:rsid w:val="00C778F1"/>
    <w:rsid w:val="00C822C4"/>
    <w:rsid w:val="00C82835"/>
    <w:rsid w:val="00C82899"/>
    <w:rsid w:val="00C90979"/>
    <w:rsid w:val="00C933EC"/>
    <w:rsid w:val="00C96A98"/>
    <w:rsid w:val="00C97819"/>
    <w:rsid w:val="00CA285A"/>
    <w:rsid w:val="00CA4EF6"/>
    <w:rsid w:val="00CA79BC"/>
    <w:rsid w:val="00CB20E9"/>
    <w:rsid w:val="00CB3248"/>
    <w:rsid w:val="00CB5E27"/>
    <w:rsid w:val="00CC16B4"/>
    <w:rsid w:val="00CC1FBB"/>
    <w:rsid w:val="00CC5AE1"/>
    <w:rsid w:val="00CC6114"/>
    <w:rsid w:val="00CD05BC"/>
    <w:rsid w:val="00CD2256"/>
    <w:rsid w:val="00CD26A8"/>
    <w:rsid w:val="00CD2DFE"/>
    <w:rsid w:val="00CD3E0C"/>
    <w:rsid w:val="00CD4923"/>
    <w:rsid w:val="00CD57BA"/>
    <w:rsid w:val="00CE0374"/>
    <w:rsid w:val="00CE1CEF"/>
    <w:rsid w:val="00CE3DFF"/>
    <w:rsid w:val="00CE42F5"/>
    <w:rsid w:val="00CE4EEA"/>
    <w:rsid w:val="00CE77ED"/>
    <w:rsid w:val="00CF0C8F"/>
    <w:rsid w:val="00CF3CA4"/>
    <w:rsid w:val="00CF3E3D"/>
    <w:rsid w:val="00CF60F2"/>
    <w:rsid w:val="00D01BB0"/>
    <w:rsid w:val="00D13BEA"/>
    <w:rsid w:val="00D152DE"/>
    <w:rsid w:val="00D17FD1"/>
    <w:rsid w:val="00D20ED6"/>
    <w:rsid w:val="00D21645"/>
    <w:rsid w:val="00D222FF"/>
    <w:rsid w:val="00D26A0B"/>
    <w:rsid w:val="00D305F0"/>
    <w:rsid w:val="00D313B8"/>
    <w:rsid w:val="00D32D17"/>
    <w:rsid w:val="00D376C6"/>
    <w:rsid w:val="00D45731"/>
    <w:rsid w:val="00D51617"/>
    <w:rsid w:val="00D55D9B"/>
    <w:rsid w:val="00D5796E"/>
    <w:rsid w:val="00D6039A"/>
    <w:rsid w:val="00D60F5F"/>
    <w:rsid w:val="00D637BD"/>
    <w:rsid w:val="00D6468C"/>
    <w:rsid w:val="00D64ABF"/>
    <w:rsid w:val="00D82F0E"/>
    <w:rsid w:val="00D87FB1"/>
    <w:rsid w:val="00D91E23"/>
    <w:rsid w:val="00D93C30"/>
    <w:rsid w:val="00D93D43"/>
    <w:rsid w:val="00D96041"/>
    <w:rsid w:val="00DA0D9D"/>
    <w:rsid w:val="00DA1E3E"/>
    <w:rsid w:val="00DA3C48"/>
    <w:rsid w:val="00DA733D"/>
    <w:rsid w:val="00DB197F"/>
    <w:rsid w:val="00DB5C98"/>
    <w:rsid w:val="00DB62EC"/>
    <w:rsid w:val="00DB75B5"/>
    <w:rsid w:val="00DB7EB2"/>
    <w:rsid w:val="00DB7FDB"/>
    <w:rsid w:val="00DC02ED"/>
    <w:rsid w:val="00DC5D13"/>
    <w:rsid w:val="00DC6BF3"/>
    <w:rsid w:val="00DD042E"/>
    <w:rsid w:val="00DD10BF"/>
    <w:rsid w:val="00DD2F91"/>
    <w:rsid w:val="00DD7043"/>
    <w:rsid w:val="00DD7CD6"/>
    <w:rsid w:val="00DE265B"/>
    <w:rsid w:val="00DE3033"/>
    <w:rsid w:val="00DE5FDE"/>
    <w:rsid w:val="00DE6989"/>
    <w:rsid w:val="00DF5ECD"/>
    <w:rsid w:val="00E01E27"/>
    <w:rsid w:val="00E021B4"/>
    <w:rsid w:val="00E02214"/>
    <w:rsid w:val="00E07133"/>
    <w:rsid w:val="00E17203"/>
    <w:rsid w:val="00E17B40"/>
    <w:rsid w:val="00E24512"/>
    <w:rsid w:val="00E26F82"/>
    <w:rsid w:val="00E27144"/>
    <w:rsid w:val="00E3019A"/>
    <w:rsid w:val="00E303C4"/>
    <w:rsid w:val="00E321E8"/>
    <w:rsid w:val="00E327C5"/>
    <w:rsid w:val="00E335AD"/>
    <w:rsid w:val="00E413D1"/>
    <w:rsid w:val="00E42DAD"/>
    <w:rsid w:val="00E437DB"/>
    <w:rsid w:val="00E465B8"/>
    <w:rsid w:val="00E47D5B"/>
    <w:rsid w:val="00E51047"/>
    <w:rsid w:val="00E52299"/>
    <w:rsid w:val="00E57C98"/>
    <w:rsid w:val="00E57E04"/>
    <w:rsid w:val="00E57E25"/>
    <w:rsid w:val="00E62AAD"/>
    <w:rsid w:val="00E72206"/>
    <w:rsid w:val="00E72578"/>
    <w:rsid w:val="00E7361B"/>
    <w:rsid w:val="00E74BB8"/>
    <w:rsid w:val="00E80F25"/>
    <w:rsid w:val="00E90509"/>
    <w:rsid w:val="00EA113B"/>
    <w:rsid w:val="00EA45AB"/>
    <w:rsid w:val="00EA4EE1"/>
    <w:rsid w:val="00EB49C5"/>
    <w:rsid w:val="00EB64EB"/>
    <w:rsid w:val="00EB688D"/>
    <w:rsid w:val="00EC0F6F"/>
    <w:rsid w:val="00ED3796"/>
    <w:rsid w:val="00ED65FC"/>
    <w:rsid w:val="00EE0A2B"/>
    <w:rsid w:val="00EE1DCF"/>
    <w:rsid w:val="00EE4EFB"/>
    <w:rsid w:val="00EE5B34"/>
    <w:rsid w:val="00EF2182"/>
    <w:rsid w:val="00EF5AD7"/>
    <w:rsid w:val="00EF63CC"/>
    <w:rsid w:val="00EF776A"/>
    <w:rsid w:val="00F01FA2"/>
    <w:rsid w:val="00F03305"/>
    <w:rsid w:val="00F04847"/>
    <w:rsid w:val="00F058F5"/>
    <w:rsid w:val="00F108E7"/>
    <w:rsid w:val="00F10968"/>
    <w:rsid w:val="00F11242"/>
    <w:rsid w:val="00F131A0"/>
    <w:rsid w:val="00F133CC"/>
    <w:rsid w:val="00F13C85"/>
    <w:rsid w:val="00F2280D"/>
    <w:rsid w:val="00F25898"/>
    <w:rsid w:val="00F321D3"/>
    <w:rsid w:val="00F332DB"/>
    <w:rsid w:val="00F3356F"/>
    <w:rsid w:val="00F34351"/>
    <w:rsid w:val="00F3464D"/>
    <w:rsid w:val="00F3531E"/>
    <w:rsid w:val="00F3544F"/>
    <w:rsid w:val="00F358F6"/>
    <w:rsid w:val="00F40E57"/>
    <w:rsid w:val="00F453DB"/>
    <w:rsid w:val="00F464DE"/>
    <w:rsid w:val="00F472D2"/>
    <w:rsid w:val="00F53B4A"/>
    <w:rsid w:val="00F53D08"/>
    <w:rsid w:val="00F5755F"/>
    <w:rsid w:val="00F57560"/>
    <w:rsid w:val="00F621FA"/>
    <w:rsid w:val="00F64813"/>
    <w:rsid w:val="00F657CC"/>
    <w:rsid w:val="00F66A05"/>
    <w:rsid w:val="00F67767"/>
    <w:rsid w:val="00F707B1"/>
    <w:rsid w:val="00F73B1D"/>
    <w:rsid w:val="00F76247"/>
    <w:rsid w:val="00F82E4B"/>
    <w:rsid w:val="00F9007F"/>
    <w:rsid w:val="00F9183E"/>
    <w:rsid w:val="00F91AE2"/>
    <w:rsid w:val="00F91B1A"/>
    <w:rsid w:val="00F91FB4"/>
    <w:rsid w:val="00F9301F"/>
    <w:rsid w:val="00F942C7"/>
    <w:rsid w:val="00F95362"/>
    <w:rsid w:val="00F96CF0"/>
    <w:rsid w:val="00F972FD"/>
    <w:rsid w:val="00FA017E"/>
    <w:rsid w:val="00FA1FE9"/>
    <w:rsid w:val="00FA3A10"/>
    <w:rsid w:val="00FB1983"/>
    <w:rsid w:val="00FB2CC0"/>
    <w:rsid w:val="00FB58A8"/>
    <w:rsid w:val="00FC05DF"/>
    <w:rsid w:val="00FC1E59"/>
    <w:rsid w:val="00FC76AF"/>
    <w:rsid w:val="00FD0A88"/>
    <w:rsid w:val="00FD0BE5"/>
    <w:rsid w:val="00FD1CE8"/>
    <w:rsid w:val="00FD32E7"/>
    <w:rsid w:val="00FD3861"/>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5B57BD"/>
  <w15:chartTrackingRefBased/>
  <w15:docId w15:val="{D9A20022-A000-4935-8E81-31421B32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A64BB"/>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2.png"/><Relationship Id="rId671" Type="http://schemas.openxmlformats.org/officeDocument/2006/relationships/hyperlink" Target="https://www.dawliatraining.com" TargetMode="External"/><Relationship Id="rId21" Type="http://schemas.openxmlformats.org/officeDocument/2006/relationships/hyperlink" Target="https://www.dawliatraining.com" TargetMode="External"/><Relationship Id="rId324" Type="http://schemas.openxmlformats.org/officeDocument/2006/relationships/image" Target="media/image158.png"/><Relationship Id="rId531" Type="http://schemas.openxmlformats.org/officeDocument/2006/relationships/hyperlink" Target="https://www.dawliatraining.com" TargetMode="External"/><Relationship Id="rId629" Type="http://schemas.openxmlformats.org/officeDocument/2006/relationships/hyperlink" Target="https://www.dawliatraining.com" TargetMode="External"/><Relationship Id="rId170" Type="http://schemas.openxmlformats.org/officeDocument/2006/relationships/hyperlink" Target="https://www.dawliatraining.com" TargetMode="External"/><Relationship Id="rId268" Type="http://schemas.openxmlformats.org/officeDocument/2006/relationships/hyperlink" Target="https://www.dawliatraining.com" TargetMode="External"/><Relationship Id="rId475" Type="http://schemas.openxmlformats.org/officeDocument/2006/relationships/hyperlink" Target="https://www.dawliatraining.com" TargetMode="External"/><Relationship Id="rId682" Type="http://schemas.openxmlformats.org/officeDocument/2006/relationships/image" Target="media/image351.png"/><Relationship Id="rId32" Type="http://schemas.openxmlformats.org/officeDocument/2006/relationships/image" Target="media/image11.png"/><Relationship Id="rId128" Type="http://schemas.openxmlformats.org/officeDocument/2006/relationships/image" Target="media/image82.png"/><Relationship Id="rId335" Type="http://schemas.openxmlformats.org/officeDocument/2006/relationships/image" Target="media/image169.png"/><Relationship Id="rId542" Type="http://schemas.openxmlformats.org/officeDocument/2006/relationships/hyperlink" Target="https://www.dawliatraining.com" TargetMode="External"/><Relationship Id="rId181" Type="http://schemas.openxmlformats.org/officeDocument/2006/relationships/image" Target="media/image98.png"/><Relationship Id="rId402" Type="http://schemas.openxmlformats.org/officeDocument/2006/relationships/image" Target="media/image230.png"/><Relationship Id="rId279" Type="http://schemas.openxmlformats.org/officeDocument/2006/relationships/hyperlink" Target="https://www.dawliatraining.com" TargetMode="External"/><Relationship Id="rId486" Type="http://schemas.openxmlformats.org/officeDocument/2006/relationships/image" Target="media/image278.png"/><Relationship Id="rId693" Type="http://schemas.openxmlformats.org/officeDocument/2006/relationships/hyperlink" Target="https://www.dawliatraining.com" TargetMode="External"/><Relationship Id="rId43" Type="http://schemas.openxmlformats.org/officeDocument/2006/relationships/hyperlink" Target="https://www.dawliatraining.com" TargetMode="External"/><Relationship Id="rId139" Type="http://schemas.openxmlformats.org/officeDocument/2006/relationships/header" Target="header3.xml"/><Relationship Id="rId346" Type="http://schemas.openxmlformats.org/officeDocument/2006/relationships/image" Target="media/image180.svg"/><Relationship Id="rId553" Type="http://schemas.openxmlformats.org/officeDocument/2006/relationships/hyperlink" Target="https://www.dawliatraining.com" TargetMode="External"/><Relationship Id="rId192" Type="http://schemas.openxmlformats.org/officeDocument/2006/relationships/image" Target="media/image101.png"/><Relationship Id="rId206" Type="http://schemas.openxmlformats.org/officeDocument/2006/relationships/image" Target="media/image106.png"/><Relationship Id="rId413" Type="http://schemas.openxmlformats.org/officeDocument/2006/relationships/hyperlink" Target="https://www.dawliatraining.com" TargetMode="External"/><Relationship Id="rId497" Type="http://schemas.openxmlformats.org/officeDocument/2006/relationships/image" Target="media/image287.png"/><Relationship Id="rId620" Type="http://schemas.openxmlformats.org/officeDocument/2006/relationships/hyperlink" Target="https://www.dawliatraining.com" TargetMode="External"/><Relationship Id="rId357" Type="http://schemas.openxmlformats.org/officeDocument/2006/relationships/image" Target="media/image191.png"/><Relationship Id="rId54" Type="http://schemas.openxmlformats.org/officeDocument/2006/relationships/image" Target="media/image22.png"/><Relationship Id="rId217" Type="http://schemas.openxmlformats.org/officeDocument/2006/relationships/image" Target="media/image112.png"/><Relationship Id="rId564" Type="http://schemas.openxmlformats.org/officeDocument/2006/relationships/image" Target="media/image309.png"/><Relationship Id="rId424" Type="http://schemas.openxmlformats.org/officeDocument/2006/relationships/image" Target="media/image241.png"/><Relationship Id="rId631" Type="http://schemas.openxmlformats.org/officeDocument/2006/relationships/image" Target="media/image333.png"/><Relationship Id="rId270" Type="http://schemas.openxmlformats.org/officeDocument/2006/relationships/hyperlink" Target="https://www.dawliatraining.com" TargetMode="External"/><Relationship Id="rId65" Type="http://schemas.openxmlformats.org/officeDocument/2006/relationships/image" Target="media/image320.png"/><Relationship Id="rId130" Type="http://schemas.openxmlformats.org/officeDocument/2006/relationships/image" Target="media/image84.png"/><Relationship Id="rId368" Type="http://schemas.openxmlformats.org/officeDocument/2006/relationships/image" Target="media/image203.png"/><Relationship Id="rId575" Type="http://schemas.openxmlformats.org/officeDocument/2006/relationships/image" Target="media/image316.png"/><Relationship Id="rId228" Type="http://schemas.openxmlformats.org/officeDocument/2006/relationships/hyperlink" Target="https://www.dawliatraining.com" TargetMode="External"/><Relationship Id="rId435" Type="http://schemas.openxmlformats.org/officeDocument/2006/relationships/image" Target="media/image249.png"/><Relationship Id="rId642" Type="http://schemas.openxmlformats.org/officeDocument/2006/relationships/image" Target="media/image334.png"/><Relationship Id="rId281" Type="http://schemas.openxmlformats.org/officeDocument/2006/relationships/hyperlink" Target="https://www.dawliatraining.com" TargetMode="External"/><Relationship Id="rId502" Type="http://schemas.openxmlformats.org/officeDocument/2006/relationships/image" Target="media/image292.png"/><Relationship Id="rId76" Type="http://schemas.openxmlformats.org/officeDocument/2006/relationships/image" Target="media/image35.png"/><Relationship Id="rId141" Type="http://schemas.openxmlformats.org/officeDocument/2006/relationships/hyperlink" Target="https://www.dawliatraining.com" TargetMode="External"/><Relationship Id="rId379" Type="http://schemas.openxmlformats.org/officeDocument/2006/relationships/image" Target="media/image208.svg"/><Relationship Id="rId586" Type="http://schemas.openxmlformats.org/officeDocument/2006/relationships/hyperlink" Target="https://www.dawliatraining.com" TargetMode="External"/><Relationship Id="rId7" Type="http://schemas.openxmlformats.org/officeDocument/2006/relationships/endnotes" Target="endnotes.xml"/><Relationship Id="rId239" Type="http://schemas.openxmlformats.org/officeDocument/2006/relationships/hyperlink" Target="https://www.dawliatraining.com" TargetMode="External"/><Relationship Id="rId446" Type="http://schemas.openxmlformats.org/officeDocument/2006/relationships/image" Target="media/image259.png"/><Relationship Id="rId653" Type="http://schemas.openxmlformats.org/officeDocument/2006/relationships/image" Target="media/image342.png"/><Relationship Id="rId292" Type="http://schemas.openxmlformats.org/officeDocument/2006/relationships/hyperlink" Target="https://www.dawliatraining.com" TargetMode="External"/><Relationship Id="rId306" Type="http://schemas.openxmlformats.org/officeDocument/2006/relationships/image" Target="media/image155.png"/><Relationship Id="rId87" Type="http://schemas.openxmlformats.org/officeDocument/2006/relationships/image" Target="media/image44.png"/><Relationship Id="rId513" Type="http://schemas.openxmlformats.org/officeDocument/2006/relationships/image" Target="media/image297.svg"/><Relationship Id="rId597" Type="http://schemas.openxmlformats.org/officeDocument/2006/relationships/image" Target="media/image322.svg"/><Relationship Id="rId152" Type="http://schemas.openxmlformats.org/officeDocument/2006/relationships/hyperlink" Target="https://www.dawliatraining.com" TargetMode="External"/><Relationship Id="rId457" Type="http://schemas.openxmlformats.org/officeDocument/2006/relationships/image" Target="media/image271.png"/><Relationship Id="rId664" Type="http://schemas.openxmlformats.org/officeDocument/2006/relationships/image" Target="media/image343.png"/><Relationship Id="rId14" Type="http://schemas.openxmlformats.org/officeDocument/2006/relationships/hyperlink" Target="https://www.dawliatraining.com" TargetMode="External"/><Relationship Id="rId317" Type="http://schemas.openxmlformats.org/officeDocument/2006/relationships/hyperlink" Target="https://www.dawliatraining.com" TargetMode="External"/><Relationship Id="rId524" Type="http://schemas.openxmlformats.org/officeDocument/2006/relationships/hyperlink" Target="https://www.dawliatraining.com" TargetMode="External"/><Relationship Id="rId98" Type="http://schemas.openxmlformats.org/officeDocument/2006/relationships/image" Target="media/image53.png"/><Relationship Id="rId163" Type="http://schemas.openxmlformats.org/officeDocument/2006/relationships/hyperlink" Target="https://www.dawliatraining.com" TargetMode="External"/><Relationship Id="rId370" Type="http://schemas.openxmlformats.org/officeDocument/2006/relationships/image" Target="media/image205.png"/><Relationship Id="rId230" Type="http://schemas.openxmlformats.org/officeDocument/2006/relationships/hyperlink" Target="https://www.dawliatraining.com" TargetMode="External"/><Relationship Id="rId468" Type="http://schemas.openxmlformats.org/officeDocument/2006/relationships/hyperlink" Target="https://www.dawliatraining.com" TargetMode="External"/><Relationship Id="rId675" Type="http://schemas.openxmlformats.org/officeDocument/2006/relationships/image" Target="media/image346.png"/><Relationship Id="rId25" Type="http://schemas.openxmlformats.org/officeDocument/2006/relationships/hyperlink" Target="https://www.dawliatraining.com" TargetMode="External"/><Relationship Id="rId328" Type="http://schemas.openxmlformats.org/officeDocument/2006/relationships/image" Target="media/image162.png"/><Relationship Id="rId535" Type="http://schemas.openxmlformats.org/officeDocument/2006/relationships/hyperlink" Target="https://www.dawliatraining.com" TargetMode="External"/><Relationship Id="rId174" Type="http://schemas.openxmlformats.org/officeDocument/2006/relationships/image" Target="media/image95.png"/><Relationship Id="rId381" Type="http://schemas.openxmlformats.org/officeDocument/2006/relationships/image" Target="media/image210.svg"/><Relationship Id="rId602" Type="http://schemas.openxmlformats.org/officeDocument/2006/relationships/image" Target="media/image327.svg"/><Relationship Id="rId241" Type="http://schemas.openxmlformats.org/officeDocument/2006/relationships/image" Target="media/image128.png"/><Relationship Id="rId479" Type="http://schemas.openxmlformats.org/officeDocument/2006/relationships/hyperlink" Target="https://www.dawliatraining.com" TargetMode="External"/><Relationship Id="rId686" Type="http://schemas.openxmlformats.org/officeDocument/2006/relationships/hyperlink" Target="https://www.dawliatraining.com" TargetMode="External"/><Relationship Id="rId36" Type="http://schemas.openxmlformats.org/officeDocument/2006/relationships/image" Target="media/image13.png"/><Relationship Id="rId339" Type="http://schemas.openxmlformats.org/officeDocument/2006/relationships/image" Target="media/image173.png"/><Relationship Id="rId546" Type="http://schemas.openxmlformats.org/officeDocument/2006/relationships/hyperlink" Target="https://www.dawliatraining.com" TargetMode="External"/><Relationship Id="rId101" Type="http://schemas.openxmlformats.org/officeDocument/2006/relationships/image" Target="media/image56.svg"/><Relationship Id="rId185" Type="http://schemas.openxmlformats.org/officeDocument/2006/relationships/image" Target="media/image99.png"/><Relationship Id="rId406" Type="http://schemas.openxmlformats.org/officeDocument/2006/relationships/hyperlink" Target="https://www.dawliatraining.com" TargetMode="External"/><Relationship Id="rId392" Type="http://schemas.openxmlformats.org/officeDocument/2006/relationships/image" Target="media/image221.png"/><Relationship Id="rId613" Type="http://schemas.openxmlformats.org/officeDocument/2006/relationships/image" Target="media/image332.png"/><Relationship Id="rId697" Type="http://schemas.openxmlformats.org/officeDocument/2006/relationships/fontTable" Target="fontTable.xml"/><Relationship Id="rId252" Type="http://schemas.openxmlformats.org/officeDocument/2006/relationships/hyperlink" Target="https://www.dawliatraining.com" TargetMode="External"/><Relationship Id="rId47" Type="http://schemas.openxmlformats.org/officeDocument/2006/relationships/image" Target="media/image18.png"/><Relationship Id="rId112" Type="http://schemas.openxmlformats.org/officeDocument/2006/relationships/image" Target="media/image67.png"/><Relationship Id="rId557" Type="http://schemas.openxmlformats.org/officeDocument/2006/relationships/hyperlink" Target="https://www.dawliatraining.com" TargetMode="External"/><Relationship Id="rId196" Type="http://schemas.openxmlformats.org/officeDocument/2006/relationships/hyperlink" Target="https://www.dawliatraining.com" TargetMode="External"/><Relationship Id="rId417" Type="http://schemas.openxmlformats.org/officeDocument/2006/relationships/hyperlink" Target="https://www.dawliatraining.com" TargetMode="External"/><Relationship Id="rId624" Type="http://schemas.openxmlformats.org/officeDocument/2006/relationships/hyperlink" Target="https://www.dawliatraining.com" TargetMode="External"/><Relationship Id="rId263" Type="http://schemas.openxmlformats.org/officeDocument/2006/relationships/hyperlink" Target="https://www.dawliatraining.com" TargetMode="External"/><Relationship Id="rId470" Type="http://schemas.openxmlformats.org/officeDocument/2006/relationships/hyperlink" Target="https://www.dawliatraining.com" TargetMode="External"/><Relationship Id="rId58" Type="http://schemas.openxmlformats.org/officeDocument/2006/relationships/image" Target="media/image24.png"/><Relationship Id="rId123" Type="http://schemas.openxmlformats.org/officeDocument/2006/relationships/image" Target="media/image76.png"/><Relationship Id="rId330" Type="http://schemas.openxmlformats.org/officeDocument/2006/relationships/image" Target="media/image164.png"/><Relationship Id="rId568" Type="http://schemas.openxmlformats.org/officeDocument/2006/relationships/image" Target="media/image310.png"/><Relationship Id="rId428" Type="http://schemas.openxmlformats.org/officeDocument/2006/relationships/hyperlink" Target="https://www.dawliatraining.com" TargetMode="External"/><Relationship Id="rId635" Type="http://schemas.openxmlformats.org/officeDocument/2006/relationships/hyperlink" Target="https://www.dawliatraining.com" TargetMode="External"/><Relationship Id="rId274" Type="http://schemas.openxmlformats.org/officeDocument/2006/relationships/hyperlink" Target="https://www.dawliatraining.com" TargetMode="External"/><Relationship Id="rId481" Type="http://schemas.openxmlformats.org/officeDocument/2006/relationships/hyperlink" Target="https://www.dawliatraining.com" TargetMode="External"/><Relationship Id="rId69" Type="http://schemas.openxmlformats.org/officeDocument/2006/relationships/header" Target="header2.xml"/><Relationship Id="rId134" Type="http://schemas.openxmlformats.org/officeDocument/2006/relationships/image" Target="media/image88.png"/><Relationship Id="rId579" Type="http://schemas.openxmlformats.org/officeDocument/2006/relationships/hyperlink" Target="https://www.dawliatraining.com" TargetMode="External"/><Relationship Id="rId341" Type="http://schemas.openxmlformats.org/officeDocument/2006/relationships/image" Target="media/image175.png"/><Relationship Id="rId439" Type="http://schemas.openxmlformats.org/officeDocument/2006/relationships/hyperlink" Target="https://www.dawliatraining.com" TargetMode="External"/><Relationship Id="rId646" Type="http://schemas.openxmlformats.org/officeDocument/2006/relationships/hyperlink" Target="https://www.dawliatraining.com" TargetMode="External"/><Relationship Id="rId201" Type="http://schemas.openxmlformats.org/officeDocument/2006/relationships/hyperlink" Target="https://www.dawliatraining.com" TargetMode="External"/><Relationship Id="rId285" Type="http://schemas.openxmlformats.org/officeDocument/2006/relationships/image" Target="media/image138.png"/><Relationship Id="rId506" Type="http://schemas.openxmlformats.org/officeDocument/2006/relationships/hyperlink" Target="https://www.dawliatraining.com" TargetMode="External"/><Relationship Id="rId492" Type="http://schemas.openxmlformats.org/officeDocument/2006/relationships/image" Target="media/image282.png"/><Relationship Id="rId145" Type="http://schemas.openxmlformats.org/officeDocument/2006/relationships/hyperlink" Target="https://www.dawliatraining.com" TargetMode="External"/><Relationship Id="rId352" Type="http://schemas.openxmlformats.org/officeDocument/2006/relationships/image" Target="media/image186.png"/><Relationship Id="rId212" Type="http://schemas.openxmlformats.org/officeDocument/2006/relationships/image" Target="media/image110.png"/><Relationship Id="rId657" Type="http://schemas.openxmlformats.org/officeDocument/2006/relationships/hyperlink" Target="https://www.dawliatraining.com" TargetMode="External"/><Relationship Id="rId296" Type="http://schemas.openxmlformats.org/officeDocument/2006/relationships/image" Target="media/image145.png"/><Relationship Id="rId517" Type="http://schemas.openxmlformats.org/officeDocument/2006/relationships/image" Target="media/image302.svg"/><Relationship Id="rId60" Type="http://schemas.openxmlformats.org/officeDocument/2006/relationships/image" Target="media/image25.png"/><Relationship Id="rId156" Type="http://schemas.openxmlformats.org/officeDocument/2006/relationships/hyperlink" Target="https://www.dawliatraining.com" TargetMode="External"/><Relationship Id="rId363" Type="http://schemas.openxmlformats.org/officeDocument/2006/relationships/image" Target="media/image197.png"/><Relationship Id="rId570" Type="http://schemas.openxmlformats.org/officeDocument/2006/relationships/image" Target="media/image311.png"/><Relationship Id="rId223" Type="http://schemas.openxmlformats.org/officeDocument/2006/relationships/image" Target="media/image116.png"/><Relationship Id="rId430" Type="http://schemas.openxmlformats.org/officeDocument/2006/relationships/hyperlink" Target="https://www.dawliatraining.com" TargetMode="External"/><Relationship Id="rId668" Type="http://schemas.openxmlformats.org/officeDocument/2006/relationships/hyperlink" Target="https://www.dawliatraining.com" TargetMode="External"/><Relationship Id="rId18" Type="http://schemas.openxmlformats.org/officeDocument/2006/relationships/hyperlink" Target="https://www.dawliatraining.com" TargetMode="External"/><Relationship Id="rId265" Type="http://schemas.openxmlformats.org/officeDocument/2006/relationships/hyperlink" Target="https://www.dawliatraining.com" TargetMode="External"/><Relationship Id="rId472" Type="http://schemas.openxmlformats.org/officeDocument/2006/relationships/hyperlink" Target="https://www.dawliatraining.com" TargetMode="External"/><Relationship Id="rId528" Type="http://schemas.openxmlformats.org/officeDocument/2006/relationships/hyperlink" Target="https://www.dawliatraining.com" TargetMode="External"/><Relationship Id="rId125" Type="http://schemas.openxmlformats.org/officeDocument/2006/relationships/image" Target="media/image78.png"/><Relationship Id="rId167" Type="http://schemas.openxmlformats.org/officeDocument/2006/relationships/hyperlink" Target="https://www.dawliatraining.com" TargetMode="External"/><Relationship Id="rId332" Type="http://schemas.openxmlformats.org/officeDocument/2006/relationships/image" Target="media/image166.png"/><Relationship Id="rId374" Type="http://schemas.openxmlformats.org/officeDocument/2006/relationships/hyperlink" Target="https://www.dawliatraining.com" TargetMode="External"/><Relationship Id="rId581" Type="http://schemas.openxmlformats.org/officeDocument/2006/relationships/hyperlink" Target="https://www.dawliatraining.com" TargetMode="External"/><Relationship Id="rId71" Type="http://schemas.openxmlformats.org/officeDocument/2006/relationships/image" Target="media/image30.png"/><Relationship Id="rId234" Type="http://schemas.openxmlformats.org/officeDocument/2006/relationships/image" Target="media/image122.png"/><Relationship Id="rId637" Type="http://schemas.openxmlformats.org/officeDocument/2006/relationships/hyperlink" Target="https://www.dawliatraining.com" TargetMode="External"/><Relationship Id="rId679" Type="http://schemas.openxmlformats.org/officeDocument/2006/relationships/image" Target="media/image350.png"/><Relationship Id="rId2" Type="http://schemas.openxmlformats.org/officeDocument/2006/relationships/numbering" Target="numbering.xml"/><Relationship Id="rId29" Type="http://schemas.openxmlformats.org/officeDocument/2006/relationships/hyperlink" Target="https://www.dawliatraining.com" TargetMode="External"/><Relationship Id="rId276" Type="http://schemas.openxmlformats.org/officeDocument/2006/relationships/hyperlink" Target="https://www.dawliatraining.com" TargetMode="External"/><Relationship Id="rId441" Type="http://schemas.openxmlformats.org/officeDocument/2006/relationships/image" Target="media/image254.svg"/><Relationship Id="rId483" Type="http://schemas.openxmlformats.org/officeDocument/2006/relationships/hyperlink" Target="https://www.dawliatraining.com" TargetMode="External"/><Relationship Id="rId539" Type="http://schemas.openxmlformats.org/officeDocument/2006/relationships/hyperlink" Target="https://www.dawliatraining.com" TargetMode="External"/><Relationship Id="rId690" Type="http://schemas.openxmlformats.org/officeDocument/2006/relationships/image" Target="media/image356.jpeg"/><Relationship Id="rId40" Type="http://schemas.openxmlformats.org/officeDocument/2006/relationships/image" Target="media/image15.png"/><Relationship Id="rId136" Type="http://schemas.openxmlformats.org/officeDocument/2006/relationships/image" Target="media/image90.png"/><Relationship Id="rId178" Type="http://schemas.openxmlformats.org/officeDocument/2006/relationships/hyperlink" Target="https://www.dawliatraining.com" TargetMode="External"/><Relationship Id="rId301" Type="http://schemas.openxmlformats.org/officeDocument/2006/relationships/image" Target="media/image150.png"/><Relationship Id="rId343" Type="http://schemas.openxmlformats.org/officeDocument/2006/relationships/image" Target="media/image177.png"/><Relationship Id="rId550" Type="http://schemas.openxmlformats.org/officeDocument/2006/relationships/hyperlink" Target="https://www.dawliatraining.com" TargetMode="External"/><Relationship Id="rId82" Type="http://schemas.openxmlformats.org/officeDocument/2006/relationships/image" Target="media/image41.png"/><Relationship Id="rId203" Type="http://schemas.openxmlformats.org/officeDocument/2006/relationships/hyperlink" Target="https://www.dawliatraining.com" TargetMode="External"/><Relationship Id="rId385" Type="http://schemas.openxmlformats.org/officeDocument/2006/relationships/image" Target="media/image214.png"/><Relationship Id="rId592" Type="http://schemas.openxmlformats.org/officeDocument/2006/relationships/hyperlink" Target="https://www.dawliatraining.com" TargetMode="External"/><Relationship Id="rId606" Type="http://schemas.openxmlformats.org/officeDocument/2006/relationships/image" Target="media/image331.png"/><Relationship Id="rId648" Type="http://schemas.openxmlformats.org/officeDocument/2006/relationships/image" Target="media/image336.png"/><Relationship Id="rId245" Type="http://schemas.openxmlformats.org/officeDocument/2006/relationships/image" Target="media/image132.png"/><Relationship Id="rId287" Type="http://schemas.openxmlformats.org/officeDocument/2006/relationships/image" Target="media/image140.png"/><Relationship Id="rId410" Type="http://schemas.openxmlformats.org/officeDocument/2006/relationships/hyperlink" Target="https://www.dawliatraining.com" TargetMode="External"/><Relationship Id="rId452" Type="http://schemas.openxmlformats.org/officeDocument/2006/relationships/image" Target="media/image266.svg"/><Relationship Id="rId494" Type="http://schemas.openxmlformats.org/officeDocument/2006/relationships/image" Target="media/image284.svg"/><Relationship Id="rId508" Type="http://schemas.openxmlformats.org/officeDocument/2006/relationships/hyperlink" Target="https://www.dawliatraining.com" TargetMode="External"/><Relationship Id="rId105" Type="http://schemas.openxmlformats.org/officeDocument/2006/relationships/image" Target="media/image60.svg"/><Relationship Id="rId147" Type="http://schemas.openxmlformats.org/officeDocument/2006/relationships/hyperlink" Target="https://www.dawliatraining.com" TargetMode="External"/><Relationship Id="rId312" Type="http://schemas.openxmlformats.org/officeDocument/2006/relationships/hyperlink" Target="https://www.dawliatraining.com" TargetMode="External"/><Relationship Id="rId354" Type="http://schemas.openxmlformats.org/officeDocument/2006/relationships/image" Target="media/image188.png"/><Relationship Id="rId51" Type="http://schemas.openxmlformats.org/officeDocument/2006/relationships/image" Target="media/image20.png"/><Relationship Id="rId93" Type="http://schemas.openxmlformats.org/officeDocument/2006/relationships/image" Target="media/image49.png"/><Relationship Id="rId189" Type="http://schemas.openxmlformats.org/officeDocument/2006/relationships/hyperlink" Target="https://www.dawliatraining.com" TargetMode="External"/><Relationship Id="rId396" Type="http://schemas.openxmlformats.org/officeDocument/2006/relationships/image" Target="media/image224.png"/><Relationship Id="rId561" Type="http://schemas.openxmlformats.org/officeDocument/2006/relationships/hyperlink" Target="https://www.dawliatraining.com" TargetMode="External"/><Relationship Id="rId617" Type="http://schemas.openxmlformats.org/officeDocument/2006/relationships/hyperlink" Target="https://www.dawliatraining.com" TargetMode="External"/><Relationship Id="rId659" Type="http://schemas.openxmlformats.org/officeDocument/2006/relationships/hyperlink" Target="https://www.dawliatraining.com" TargetMode="External"/><Relationship Id="rId214" Type="http://schemas.openxmlformats.org/officeDocument/2006/relationships/hyperlink" Target="https://www.dawliatraining.com" TargetMode="External"/><Relationship Id="rId256" Type="http://schemas.openxmlformats.org/officeDocument/2006/relationships/hyperlink" Target="https://www.dawliatraining.com" TargetMode="External"/><Relationship Id="rId298" Type="http://schemas.openxmlformats.org/officeDocument/2006/relationships/image" Target="media/image147.png"/><Relationship Id="rId421" Type="http://schemas.openxmlformats.org/officeDocument/2006/relationships/image" Target="media/image237.png"/><Relationship Id="rId463" Type="http://schemas.openxmlformats.org/officeDocument/2006/relationships/image" Target="media/image275.png"/><Relationship Id="rId519" Type="http://schemas.openxmlformats.org/officeDocument/2006/relationships/image" Target="media/image304.png"/><Relationship Id="rId670" Type="http://schemas.openxmlformats.org/officeDocument/2006/relationships/image" Target="media/image344.png"/><Relationship Id="rId116" Type="http://schemas.openxmlformats.org/officeDocument/2006/relationships/image" Target="media/image71.png"/><Relationship Id="rId158" Type="http://schemas.openxmlformats.org/officeDocument/2006/relationships/hyperlink" Target="https://www.dawliatraining.com" TargetMode="External"/><Relationship Id="rId323" Type="http://schemas.openxmlformats.org/officeDocument/2006/relationships/hyperlink" Target="https://www.dawliatraining.com" TargetMode="External"/><Relationship Id="rId530" Type="http://schemas.openxmlformats.org/officeDocument/2006/relationships/hyperlink" Target="https://www.dawliatraining.com" TargetMode="External"/><Relationship Id="rId20" Type="http://schemas.openxmlformats.org/officeDocument/2006/relationships/hyperlink" Target="https://www.dawliatraining.com" TargetMode="External"/><Relationship Id="rId62" Type="http://schemas.openxmlformats.org/officeDocument/2006/relationships/image" Target="media/image26.png"/><Relationship Id="rId365" Type="http://schemas.openxmlformats.org/officeDocument/2006/relationships/image" Target="media/image199.png"/><Relationship Id="rId572" Type="http://schemas.openxmlformats.org/officeDocument/2006/relationships/image" Target="media/image313.svg"/><Relationship Id="rId628" Type="http://schemas.openxmlformats.org/officeDocument/2006/relationships/hyperlink" Target="https://www.dawliatraining.com" TargetMode="External"/><Relationship Id="rId225" Type="http://schemas.openxmlformats.org/officeDocument/2006/relationships/image" Target="media/image118.png"/><Relationship Id="rId267" Type="http://schemas.openxmlformats.org/officeDocument/2006/relationships/hyperlink" Target="https://www.dawliatraining.com" TargetMode="External"/><Relationship Id="rId432" Type="http://schemas.openxmlformats.org/officeDocument/2006/relationships/image" Target="media/image246.png"/><Relationship Id="rId474" Type="http://schemas.openxmlformats.org/officeDocument/2006/relationships/hyperlink" Target="https://www.dawliatraining.com" TargetMode="External"/><Relationship Id="rId127" Type="http://schemas.openxmlformats.org/officeDocument/2006/relationships/image" Target="media/image81.png"/><Relationship Id="rId681" Type="http://schemas.openxmlformats.org/officeDocument/2006/relationships/hyperlink" Target="https://www.dawliatraining.com" TargetMode="External"/><Relationship Id="rId31" Type="http://schemas.openxmlformats.org/officeDocument/2006/relationships/image" Target="media/image10.png"/><Relationship Id="rId73" Type="http://schemas.openxmlformats.org/officeDocument/2006/relationships/image" Target="media/image32.png"/><Relationship Id="rId169" Type="http://schemas.openxmlformats.org/officeDocument/2006/relationships/hyperlink" Target="https://www.dawliatraining.com" TargetMode="External"/><Relationship Id="rId334" Type="http://schemas.openxmlformats.org/officeDocument/2006/relationships/image" Target="media/image168.png"/><Relationship Id="rId376" Type="http://schemas.openxmlformats.org/officeDocument/2006/relationships/hyperlink" Target="https://www.dawliatraining.com" TargetMode="External"/><Relationship Id="rId541" Type="http://schemas.openxmlformats.org/officeDocument/2006/relationships/hyperlink" Target="https://www.dawliatraining.com" TargetMode="External"/><Relationship Id="rId583" Type="http://schemas.openxmlformats.org/officeDocument/2006/relationships/hyperlink" Target="https://www.dawliatraining.com" TargetMode="External"/><Relationship Id="rId639" Type="http://schemas.openxmlformats.org/officeDocument/2006/relationships/hyperlink" Target="https://www.dawliatraining.com" TargetMode="External"/><Relationship Id="rId4" Type="http://schemas.openxmlformats.org/officeDocument/2006/relationships/settings" Target="settings.xml"/><Relationship Id="rId180" Type="http://schemas.openxmlformats.org/officeDocument/2006/relationships/hyperlink" Target="https://www.dawliatraining.com" TargetMode="External"/><Relationship Id="rId236" Type="http://schemas.openxmlformats.org/officeDocument/2006/relationships/image" Target="media/image124.png"/><Relationship Id="rId278" Type="http://schemas.openxmlformats.org/officeDocument/2006/relationships/hyperlink" Target="https://www.dawliatraining.com" TargetMode="External"/><Relationship Id="rId401" Type="http://schemas.openxmlformats.org/officeDocument/2006/relationships/image" Target="media/image229.png"/><Relationship Id="rId443" Type="http://schemas.openxmlformats.org/officeDocument/2006/relationships/image" Target="media/image256.svg"/><Relationship Id="rId650" Type="http://schemas.openxmlformats.org/officeDocument/2006/relationships/image" Target="media/image338.png"/><Relationship Id="rId303" Type="http://schemas.openxmlformats.org/officeDocument/2006/relationships/image" Target="media/image152.png"/><Relationship Id="rId485" Type="http://schemas.openxmlformats.org/officeDocument/2006/relationships/hyperlink" Target="https://www.dawliatraining.com" TargetMode="External"/><Relationship Id="rId692" Type="http://schemas.openxmlformats.org/officeDocument/2006/relationships/image" Target="media/image358.png"/><Relationship Id="rId42" Type="http://schemas.openxmlformats.org/officeDocument/2006/relationships/hyperlink" Target="https://www.dawliatraining.com" TargetMode="External"/><Relationship Id="rId84" Type="http://schemas.openxmlformats.org/officeDocument/2006/relationships/hyperlink" Target="https://www.dawliatraining.com" TargetMode="External"/><Relationship Id="rId138" Type="http://schemas.openxmlformats.org/officeDocument/2006/relationships/image" Target="media/image92.png"/><Relationship Id="rId345" Type="http://schemas.openxmlformats.org/officeDocument/2006/relationships/image" Target="media/image179.png"/><Relationship Id="rId387" Type="http://schemas.openxmlformats.org/officeDocument/2006/relationships/image" Target="media/image216.png"/><Relationship Id="rId510" Type="http://schemas.openxmlformats.org/officeDocument/2006/relationships/hyperlink" Target="https://www.dawliatraining.com" TargetMode="External"/><Relationship Id="rId552" Type="http://schemas.openxmlformats.org/officeDocument/2006/relationships/hyperlink" Target="https://www.dawliatraining.com" TargetMode="External"/><Relationship Id="rId594" Type="http://schemas.openxmlformats.org/officeDocument/2006/relationships/image" Target="media/image319.png"/><Relationship Id="rId608" Type="http://schemas.openxmlformats.org/officeDocument/2006/relationships/hyperlink" Target="https://www.dawliatraining.com" TargetMode="External"/><Relationship Id="rId191" Type="http://schemas.openxmlformats.org/officeDocument/2006/relationships/hyperlink" Target="https://www.dawliatraining.com" TargetMode="External"/><Relationship Id="rId205" Type="http://schemas.openxmlformats.org/officeDocument/2006/relationships/image" Target="media/image105.png"/><Relationship Id="rId247" Type="http://schemas.openxmlformats.org/officeDocument/2006/relationships/image" Target="media/image134.png"/><Relationship Id="rId412" Type="http://schemas.openxmlformats.org/officeDocument/2006/relationships/hyperlink" Target="https://www.dawliatraining.com" TargetMode="External"/><Relationship Id="rId107" Type="http://schemas.openxmlformats.org/officeDocument/2006/relationships/image" Target="media/image62.svg"/><Relationship Id="rId289" Type="http://schemas.openxmlformats.org/officeDocument/2006/relationships/hyperlink" Target="https://www.dawliatraining.com" TargetMode="External"/><Relationship Id="rId454" Type="http://schemas.openxmlformats.org/officeDocument/2006/relationships/image" Target="media/image268.svg"/><Relationship Id="rId496" Type="http://schemas.openxmlformats.org/officeDocument/2006/relationships/image" Target="media/image286.svg"/><Relationship Id="rId661" Type="http://schemas.openxmlformats.org/officeDocument/2006/relationships/hyperlink" Target="https://www.dawliatraining.com" TargetMode="External"/><Relationship Id="rId11" Type="http://schemas.openxmlformats.org/officeDocument/2006/relationships/hyperlink" Target="https://www.dawliatraining.com" TargetMode="External"/><Relationship Id="rId53" Type="http://schemas.openxmlformats.org/officeDocument/2006/relationships/image" Target="media/image200.png"/><Relationship Id="rId149" Type="http://schemas.openxmlformats.org/officeDocument/2006/relationships/hyperlink" Target="https://www.dawliatraining.com" TargetMode="External"/><Relationship Id="rId314" Type="http://schemas.openxmlformats.org/officeDocument/2006/relationships/hyperlink" Target="https://www.dawliatraining.com" TargetMode="External"/><Relationship Id="rId356" Type="http://schemas.openxmlformats.org/officeDocument/2006/relationships/image" Target="media/image190.svg"/><Relationship Id="rId398" Type="http://schemas.openxmlformats.org/officeDocument/2006/relationships/image" Target="media/image226.png"/><Relationship Id="rId521" Type="http://schemas.openxmlformats.org/officeDocument/2006/relationships/hyperlink" Target="https://www.dawliatraining.com" TargetMode="External"/><Relationship Id="rId563" Type="http://schemas.openxmlformats.org/officeDocument/2006/relationships/hyperlink" Target="https://www.dawliatraining.com" TargetMode="External"/><Relationship Id="rId619" Type="http://schemas.openxmlformats.org/officeDocument/2006/relationships/hyperlink" Target="https://www.dawliatraining.com" TargetMode="External"/><Relationship Id="rId95" Type="http://schemas.openxmlformats.org/officeDocument/2006/relationships/image" Target="media/image51.png"/><Relationship Id="rId160" Type="http://schemas.openxmlformats.org/officeDocument/2006/relationships/hyperlink" Target="https://www.dawliatraining.com" TargetMode="External"/><Relationship Id="rId216" Type="http://schemas.openxmlformats.org/officeDocument/2006/relationships/hyperlink" Target="https://www.dawliatraining.com" TargetMode="External"/><Relationship Id="rId423" Type="http://schemas.openxmlformats.org/officeDocument/2006/relationships/image" Target="media/image239.png"/><Relationship Id="rId258" Type="http://schemas.openxmlformats.org/officeDocument/2006/relationships/hyperlink" Target="https://www.dawliatraining.com" TargetMode="External"/><Relationship Id="rId465" Type="http://schemas.openxmlformats.org/officeDocument/2006/relationships/image" Target="media/image277.jpeg"/><Relationship Id="rId630" Type="http://schemas.openxmlformats.org/officeDocument/2006/relationships/hyperlink" Target="https://www.dawliatraining.com" TargetMode="External"/><Relationship Id="rId672" Type="http://schemas.openxmlformats.org/officeDocument/2006/relationships/hyperlink" Target="https://www.dawliatraining.com" TargetMode="External"/><Relationship Id="rId22" Type="http://schemas.openxmlformats.org/officeDocument/2006/relationships/hyperlink" Target="https://www.dawliatraining.com" TargetMode="External"/><Relationship Id="rId64" Type="http://schemas.openxmlformats.org/officeDocument/2006/relationships/image" Target="media/image27.png"/><Relationship Id="rId118" Type="http://schemas.openxmlformats.org/officeDocument/2006/relationships/image" Target="media/image73.png"/><Relationship Id="rId325" Type="http://schemas.openxmlformats.org/officeDocument/2006/relationships/image" Target="media/image159.png"/><Relationship Id="rId367" Type="http://schemas.openxmlformats.org/officeDocument/2006/relationships/image" Target="media/image202.png"/><Relationship Id="rId532" Type="http://schemas.openxmlformats.org/officeDocument/2006/relationships/hyperlink" Target="https://www.dawliatraining.com" TargetMode="External"/><Relationship Id="rId574" Type="http://schemas.openxmlformats.org/officeDocument/2006/relationships/image" Target="media/image315.svg"/><Relationship Id="rId171" Type="http://schemas.openxmlformats.org/officeDocument/2006/relationships/hyperlink" Target="https://www.dawliatraining.com" TargetMode="External"/><Relationship Id="rId227" Type="http://schemas.openxmlformats.org/officeDocument/2006/relationships/image" Target="media/image120.png"/><Relationship Id="rId269" Type="http://schemas.openxmlformats.org/officeDocument/2006/relationships/hyperlink" Target="https://www.dawliatraining.com" TargetMode="External"/><Relationship Id="rId434" Type="http://schemas.openxmlformats.org/officeDocument/2006/relationships/image" Target="media/image248.png"/><Relationship Id="rId476" Type="http://schemas.openxmlformats.org/officeDocument/2006/relationships/hyperlink" Target="https://www.dawliatraining.com" TargetMode="External"/><Relationship Id="rId641" Type="http://schemas.openxmlformats.org/officeDocument/2006/relationships/hyperlink" Target="https://www.dawliatraining.com" TargetMode="External"/><Relationship Id="rId683" Type="http://schemas.openxmlformats.org/officeDocument/2006/relationships/image" Target="media/image352.png"/><Relationship Id="rId33" Type="http://schemas.openxmlformats.org/officeDocument/2006/relationships/image" Target="media/image12.png"/><Relationship Id="rId129" Type="http://schemas.openxmlformats.org/officeDocument/2006/relationships/image" Target="media/image83.png"/><Relationship Id="rId280" Type="http://schemas.openxmlformats.org/officeDocument/2006/relationships/hyperlink" Target="https://www.dawliatraining.com" TargetMode="External"/><Relationship Id="rId336" Type="http://schemas.openxmlformats.org/officeDocument/2006/relationships/image" Target="media/image170.png"/><Relationship Id="rId501" Type="http://schemas.openxmlformats.org/officeDocument/2006/relationships/image" Target="media/image291.png"/><Relationship Id="rId543" Type="http://schemas.openxmlformats.org/officeDocument/2006/relationships/hyperlink" Target="https://www.dawliatraining.com" TargetMode="External"/><Relationship Id="rId75" Type="http://schemas.openxmlformats.org/officeDocument/2006/relationships/image" Target="media/image34.png"/><Relationship Id="rId140" Type="http://schemas.openxmlformats.org/officeDocument/2006/relationships/footer" Target="footer2.xml"/><Relationship Id="rId182" Type="http://schemas.openxmlformats.org/officeDocument/2006/relationships/hyperlink" Target="https://www.dawliatraining.com" TargetMode="External"/><Relationship Id="rId378" Type="http://schemas.openxmlformats.org/officeDocument/2006/relationships/image" Target="media/image207.png"/><Relationship Id="rId403" Type="http://schemas.openxmlformats.org/officeDocument/2006/relationships/image" Target="media/image231.png"/><Relationship Id="rId585" Type="http://schemas.openxmlformats.org/officeDocument/2006/relationships/hyperlink" Target="https://www.dawliatraining.com" TargetMode="External"/><Relationship Id="rId6" Type="http://schemas.openxmlformats.org/officeDocument/2006/relationships/footnotes" Target="footnotes.xml"/><Relationship Id="rId238" Type="http://schemas.openxmlformats.org/officeDocument/2006/relationships/image" Target="media/image126.png"/><Relationship Id="rId445" Type="http://schemas.openxmlformats.org/officeDocument/2006/relationships/image" Target="media/image258.svg"/><Relationship Id="rId487" Type="http://schemas.openxmlformats.org/officeDocument/2006/relationships/hyperlink" Target="https://www.dawliatraining.com" TargetMode="External"/><Relationship Id="rId610" Type="http://schemas.openxmlformats.org/officeDocument/2006/relationships/hyperlink" Target="https://www.dawliatraining.com" TargetMode="External"/><Relationship Id="rId652" Type="http://schemas.openxmlformats.org/officeDocument/2006/relationships/image" Target="media/image341.png"/><Relationship Id="rId694" Type="http://schemas.openxmlformats.org/officeDocument/2006/relationships/hyperlink" Target="https://www.dawliatraining.com" TargetMode="External"/><Relationship Id="rId291" Type="http://schemas.openxmlformats.org/officeDocument/2006/relationships/image" Target="media/image142.png"/><Relationship Id="rId305" Type="http://schemas.openxmlformats.org/officeDocument/2006/relationships/image" Target="media/image154.png"/><Relationship Id="rId347" Type="http://schemas.openxmlformats.org/officeDocument/2006/relationships/image" Target="media/image181.png"/><Relationship Id="rId512" Type="http://schemas.openxmlformats.org/officeDocument/2006/relationships/image" Target="media/image296.png"/><Relationship Id="rId44" Type="http://schemas.openxmlformats.org/officeDocument/2006/relationships/image" Target="media/image16.png"/><Relationship Id="rId86" Type="http://schemas.microsoft.com/office/2007/relationships/hdphoto" Target="media/hdphoto2.wdp"/><Relationship Id="rId151" Type="http://schemas.openxmlformats.org/officeDocument/2006/relationships/hyperlink" Target="https://www.dawliatraining.com" TargetMode="External"/><Relationship Id="rId389" Type="http://schemas.openxmlformats.org/officeDocument/2006/relationships/hyperlink" Target="https://www.dawliatraining.com" TargetMode="External"/><Relationship Id="rId554" Type="http://schemas.openxmlformats.org/officeDocument/2006/relationships/image" Target="media/image306.png"/><Relationship Id="rId596" Type="http://schemas.openxmlformats.org/officeDocument/2006/relationships/image" Target="media/image321.png"/><Relationship Id="rId193" Type="http://schemas.openxmlformats.org/officeDocument/2006/relationships/hyperlink" Target="https://www.dawliatraining.com" TargetMode="External"/><Relationship Id="rId207" Type="http://schemas.openxmlformats.org/officeDocument/2006/relationships/hyperlink" Target="https://www.dawliatraining.com" TargetMode="External"/><Relationship Id="rId249" Type="http://schemas.openxmlformats.org/officeDocument/2006/relationships/hyperlink" Target="https://www.dawliatraining.com" TargetMode="External"/><Relationship Id="rId414" Type="http://schemas.openxmlformats.org/officeDocument/2006/relationships/hyperlink" Target="https://www.dawliatraining.com" TargetMode="External"/><Relationship Id="rId456" Type="http://schemas.openxmlformats.org/officeDocument/2006/relationships/image" Target="media/image270.svg"/><Relationship Id="rId498" Type="http://schemas.openxmlformats.org/officeDocument/2006/relationships/image" Target="media/image288.svg"/><Relationship Id="rId621" Type="http://schemas.openxmlformats.org/officeDocument/2006/relationships/hyperlink" Target="https://www.dawliatraining.com" TargetMode="External"/><Relationship Id="rId663" Type="http://schemas.openxmlformats.org/officeDocument/2006/relationships/hyperlink" Target="https://www.dawliatraining.com" TargetMode="External"/><Relationship Id="rId13" Type="http://schemas.openxmlformats.org/officeDocument/2006/relationships/hyperlink" Target="https://www.dawliatraining.com" TargetMode="External"/><Relationship Id="rId109" Type="http://schemas.openxmlformats.org/officeDocument/2006/relationships/image" Target="media/image64.svg"/><Relationship Id="rId260" Type="http://schemas.openxmlformats.org/officeDocument/2006/relationships/hyperlink" Target="https://www.dawliatraining.com" TargetMode="External"/><Relationship Id="rId316" Type="http://schemas.openxmlformats.org/officeDocument/2006/relationships/hyperlink" Target="https://www.dawliatraining.com" TargetMode="External"/><Relationship Id="rId523" Type="http://schemas.openxmlformats.org/officeDocument/2006/relationships/hyperlink" Target="https://www.dawliatraining.com" TargetMode="External"/><Relationship Id="rId55" Type="http://schemas.openxmlformats.org/officeDocument/2006/relationships/image" Target="media/image220.png"/><Relationship Id="rId97" Type="http://schemas.openxmlformats.org/officeDocument/2006/relationships/image" Target="media/image52.png"/><Relationship Id="rId120" Type="http://schemas.openxmlformats.org/officeDocument/2006/relationships/image" Target="media/image74.png"/><Relationship Id="rId358" Type="http://schemas.openxmlformats.org/officeDocument/2006/relationships/image" Target="media/image192.svg"/><Relationship Id="rId565" Type="http://schemas.openxmlformats.org/officeDocument/2006/relationships/hyperlink" Target="https://www.dawliatraining.com" TargetMode="External"/><Relationship Id="rId162" Type="http://schemas.openxmlformats.org/officeDocument/2006/relationships/hyperlink" Target="https://www.dawliatraining.com" TargetMode="External"/><Relationship Id="rId218" Type="http://schemas.openxmlformats.org/officeDocument/2006/relationships/hyperlink" Target="https://www.dawliatraining.com" TargetMode="External"/><Relationship Id="rId425" Type="http://schemas.openxmlformats.org/officeDocument/2006/relationships/image" Target="media/image242.png"/><Relationship Id="rId467" Type="http://schemas.openxmlformats.org/officeDocument/2006/relationships/hyperlink" Target="https://www.dawliatraining.com" TargetMode="External"/><Relationship Id="rId632" Type="http://schemas.openxmlformats.org/officeDocument/2006/relationships/hyperlink" Target="https://www.dawliatraining.com" TargetMode="External"/><Relationship Id="rId271" Type="http://schemas.openxmlformats.org/officeDocument/2006/relationships/hyperlink" Target="https://www.dawliatraining.com" TargetMode="External"/><Relationship Id="rId674" Type="http://schemas.openxmlformats.org/officeDocument/2006/relationships/hyperlink" Target="https://www.dawliatraining.com" TargetMode="External"/><Relationship Id="rId24" Type="http://schemas.openxmlformats.org/officeDocument/2006/relationships/hyperlink" Target="https://www.dawliatraining.com" TargetMode="External"/><Relationship Id="rId66" Type="http://schemas.openxmlformats.org/officeDocument/2006/relationships/image" Target="media/image28.png"/><Relationship Id="rId131" Type="http://schemas.openxmlformats.org/officeDocument/2006/relationships/image" Target="media/image85.png"/><Relationship Id="rId327" Type="http://schemas.openxmlformats.org/officeDocument/2006/relationships/image" Target="media/image161.png"/><Relationship Id="rId369" Type="http://schemas.openxmlformats.org/officeDocument/2006/relationships/image" Target="media/image204.png"/><Relationship Id="rId534" Type="http://schemas.openxmlformats.org/officeDocument/2006/relationships/hyperlink" Target="https://www.dawliatraining.com" TargetMode="External"/><Relationship Id="rId576" Type="http://schemas.openxmlformats.org/officeDocument/2006/relationships/image" Target="media/image317.png"/><Relationship Id="rId173" Type="http://schemas.openxmlformats.org/officeDocument/2006/relationships/hyperlink" Target="https://www.dawliatraining.com" TargetMode="External"/><Relationship Id="rId229" Type="http://schemas.openxmlformats.org/officeDocument/2006/relationships/hyperlink" Target="https://www.dawliatraining.com" TargetMode="External"/><Relationship Id="rId380" Type="http://schemas.openxmlformats.org/officeDocument/2006/relationships/image" Target="media/image209.png"/><Relationship Id="rId436" Type="http://schemas.openxmlformats.org/officeDocument/2006/relationships/image" Target="media/image250.png"/><Relationship Id="rId601" Type="http://schemas.openxmlformats.org/officeDocument/2006/relationships/image" Target="media/image326.svg"/><Relationship Id="rId643" Type="http://schemas.openxmlformats.org/officeDocument/2006/relationships/hyperlink" Target="https://www.dawliatraining.com" TargetMode="External"/><Relationship Id="rId240" Type="http://schemas.openxmlformats.org/officeDocument/2006/relationships/image" Target="media/image127.png"/><Relationship Id="rId478" Type="http://schemas.openxmlformats.org/officeDocument/2006/relationships/hyperlink" Target="https://www.dawliatraining.com" TargetMode="External"/><Relationship Id="rId685" Type="http://schemas.openxmlformats.org/officeDocument/2006/relationships/image" Target="media/image354.png"/><Relationship Id="rId35" Type="http://schemas.openxmlformats.org/officeDocument/2006/relationships/hyperlink" Target="https://www.dawliatraining.com" TargetMode="External"/><Relationship Id="rId77" Type="http://schemas.openxmlformats.org/officeDocument/2006/relationships/image" Target="media/image36.png"/><Relationship Id="rId100" Type="http://schemas.openxmlformats.org/officeDocument/2006/relationships/image" Target="media/image55.png"/><Relationship Id="rId282" Type="http://schemas.openxmlformats.org/officeDocument/2006/relationships/image" Target="media/image136.png"/><Relationship Id="rId338" Type="http://schemas.openxmlformats.org/officeDocument/2006/relationships/image" Target="media/image172.png"/><Relationship Id="rId503" Type="http://schemas.openxmlformats.org/officeDocument/2006/relationships/image" Target="media/image293.png"/><Relationship Id="rId545" Type="http://schemas.openxmlformats.org/officeDocument/2006/relationships/hyperlink" Target="https://www.dawliatraining.com" TargetMode="External"/><Relationship Id="rId587" Type="http://schemas.openxmlformats.org/officeDocument/2006/relationships/hyperlink" Target="https://www.dawliatraining.com" TargetMode="External"/><Relationship Id="rId8" Type="http://schemas.openxmlformats.org/officeDocument/2006/relationships/image" Target="media/image9.png"/><Relationship Id="rId142" Type="http://schemas.openxmlformats.org/officeDocument/2006/relationships/hyperlink" Target="https://www.dawliatraining.com" TargetMode="External"/><Relationship Id="rId184" Type="http://schemas.openxmlformats.org/officeDocument/2006/relationships/hyperlink" Target="https://www.dawliatraining.com" TargetMode="External"/><Relationship Id="rId391" Type="http://schemas.openxmlformats.org/officeDocument/2006/relationships/image" Target="media/image219.png"/><Relationship Id="rId405" Type="http://schemas.openxmlformats.org/officeDocument/2006/relationships/hyperlink" Target="https://www.dawliatraining.com" TargetMode="External"/><Relationship Id="rId447" Type="http://schemas.openxmlformats.org/officeDocument/2006/relationships/image" Target="media/image261.png"/><Relationship Id="rId612" Type="http://schemas.openxmlformats.org/officeDocument/2006/relationships/hyperlink" Target="https://www.dawliatraining.com" TargetMode="External"/><Relationship Id="rId251" Type="http://schemas.openxmlformats.org/officeDocument/2006/relationships/hyperlink" Target="https://www.dawliatraining.com" TargetMode="External"/><Relationship Id="rId489" Type="http://schemas.openxmlformats.org/officeDocument/2006/relationships/hyperlink" Target="https://www.dawliatraining.com" TargetMode="External"/><Relationship Id="rId654" Type="http://schemas.openxmlformats.org/officeDocument/2006/relationships/hyperlink" Target="https://www.dawliatraining.com" TargetMode="External"/><Relationship Id="rId696" Type="http://schemas.openxmlformats.org/officeDocument/2006/relationships/image" Target="media/image359.png"/><Relationship Id="rId46" Type="http://schemas.openxmlformats.org/officeDocument/2006/relationships/hyperlink" Target="https://www.dawliatraining.com" TargetMode="External"/><Relationship Id="rId293" Type="http://schemas.openxmlformats.org/officeDocument/2006/relationships/image" Target="media/image143.png"/><Relationship Id="rId307" Type="http://schemas.openxmlformats.org/officeDocument/2006/relationships/image" Target="media/image156.png"/><Relationship Id="rId349" Type="http://schemas.openxmlformats.org/officeDocument/2006/relationships/image" Target="media/image183.png"/><Relationship Id="rId514" Type="http://schemas.openxmlformats.org/officeDocument/2006/relationships/image" Target="media/image298.png"/><Relationship Id="rId556" Type="http://schemas.openxmlformats.org/officeDocument/2006/relationships/hyperlink" Target="https://www.dawliatraining.com" TargetMode="External"/><Relationship Id="rId88" Type="http://schemas.openxmlformats.org/officeDocument/2006/relationships/hyperlink" Target="https://www.dawliatraining.com" TargetMode="External"/><Relationship Id="rId111" Type="http://schemas.openxmlformats.org/officeDocument/2006/relationships/image" Target="media/image66.png"/><Relationship Id="rId153" Type="http://schemas.openxmlformats.org/officeDocument/2006/relationships/hyperlink" Target="https://www.dawliatraining.com" TargetMode="External"/><Relationship Id="rId195" Type="http://schemas.openxmlformats.org/officeDocument/2006/relationships/hyperlink" Target="https://www.dawliatraining.com" TargetMode="External"/><Relationship Id="rId209" Type="http://schemas.openxmlformats.org/officeDocument/2006/relationships/image" Target="media/image107.png"/><Relationship Id="rId360" Type="http://schemas.openxmlformats.org/officeDocument/2006/relationships/image" Target="media/image194.svg"/><Relationship Id="rId416" Type="http://schemas.openxmlformats.org/officeDocument/2006/relationships/image" Target="media/image233.png"/><Relationship Id="rId598" Type="http://schemas.openxmlformats.org/officeDocument/2006/relationships/image" Target="media/image323.png"/><Relationship Id="rId220" Type="http://schemas.openxmlformats.org/officeDocument/2006/relationships/image" Target="media/image113.png"/><Relationship Id="rId458" Type="http://schemas.openxmlformats.org/officeDocument/2006/relationships/image" Target="media/image272.png"/><Relationship Id="rId623" Type="http://schemas.openxmlformats.org/officeDocument/2006/relationships/hyperlink" Target="https://www.dawliatraining.com" TargetMode="External"/><Relationship Id="rId665" Type="http://schemas.openxmlformats.org/officeDocument/2006/relationships/hyperlink" Target="https://www.dawliatraining.com" TargetMode="External"/><Relationship Id="rId15" Type="http://schemas.openxmlformats.org/officeDocument/2006/relationships/hyperlink" Target="https://www.dawliatraining.com" TargetMode="External"/><Relationship Id="rId57" Type="http://schemas.openxmlformats.org/officeDocument/2006/relationships/image" Target="media/image240.png"/><Relationship Id="rId262" Type="http://schemas.openxmlformats.org/officeDocument/2006/relationships/hyperlink" Target="https://www.dawliatraining.com" TargetMode="External"/><Relationship Id="rId318" Type="http://schemas.openxmlformats.org/officeDocument/2006/relationships/hyperlink" Target="https://www.dawliatraining.com" TargetMode="External"/><Relationship Id="rId525" Type="http://schemas.openxmlformats.org/officeDocument/2006/relationships/hyperlink" Target="https://www.dawliatraining.com" TargetMode="External"/><Relationship Id="rId567" Type="http://schemas.openxmlformats.org/officeDocument/2006/relationships/hyperlink" Target="https://www.dawliatraining.com" TargetMode="External"/><Relationship Id="rId99" Type="http://schemas.openxmlformats.org/officeDocument/2006/relationships/image" Target="media/image54.svg"/><Relationship Id="rId122" Type="http://schemas.openxmlformats.org/officeDocument/2006/relationships/image" Target="media/image79.png"/><Relationship Id="rId164" Type="http://schemas.openxmlformats.org/officeDocument/2006/relationships/hyperlink" Target="https://www.dawliatraining.com" TargetMode="External"/><Relationship Id="rId371" Type="http://schemas.openxmlformats.org/officeDocument/2006/relationships/hyperlink" Target="https://www.dawliatraining.com" TargetMode="External"/><Relationship Id="rId427" Type="http://schemas.openxmlformats.org/officeDocument/2006/relationships/image" Target="media/image244.png"/><Relationship Id="rId469" Type="http://schemas.openxmlformats.org/officeDocument/2006/relationships/hyperlink" Target="https://www.dawliatraining.com" TargetMode="External"/><Relationship Id="rId634" Type="http://schemas.openxmlformats.org/officeDocument/2006/relationships/hyperlink" Target="https://www.dawliatraining.com" TargetMode="External"/><Relationship Id="rId676" Type="http://schemas.openxmlformats.org/officeDocument/2006/relationships/image" Target="media/image347.png"/><Relationship Id="rId26" Type="http://schemas.openxmlformats.org/officeDocument/2006/relationships/hyperlink" Target="https://www.dawliatraining.com" TargetMode="External"/><Relationship Id="rId231" Type="http://schemas.openxmlformats.org/officeDocument/2006/relationships/hyperlink" Target="https://www.dawliatraining.com" TargetMode="External"/><Relationship Id="rId273" Type="http://schemas.openxmlformats.org/officeDocument/2006/relationships/hyperlink" Target="https://www.dawliatraining.com" TargetMode="External"/><Relationship Id="rId329" Type="http://schemas.openxmlformats.org/officeDocument/2006/relationships/image" Target="media/image163.png"/><Relationship Id="rId480" Type="http://schemas.openxmlformats.org/officeDocument/2006/relationships/hyperlink" Target="https://www.dawliatraining.com" TargetMode="External"/><Relationship Id="rId536" Type="http://schemas.openxmlformats.org/officeDocument/2006/relationships/hyperlink" Target="https://www.dawliatraining.com" TargetMode="External"/><Relationship Id="rId68" Type="http://schemas.openxmlformats.org/officeDocument/2006/relationships/header" Target="header1.xml"/><Relationship Id="rId133" Type="http://schemas.openxmlformats.org/officeDocument/2006/relationships/image" Target="media/image87.jpeg"/><Relationship Id="rId175" Type="http://schemas.openxmlformats.org/officeDocument/2006/relationships/image" Target="media/image96.png"/><Relationship Id="rId340" Type="http://schemas.openxmlformats.org/officeDocument/2006/relationships/image" Target="media/image174.png"/><Relationship Id="rId578" Type="http://schemas.openxmlformats.org/officeDocument/2006/relationships/hyperlink" Target="https://www.dawliatraining.com" TargetMode="External"/><Relationship Id="rId200" Type="http://schemas.openxmlformats.org/officeDocument/2006/relationships/image" Target="media/image103.png"/><Relationship Id="rId382" Type="http://schemas.openxmlformats.org/officeDocument/2006/relationships/image" Target="media/image211.png"/><Relationship Id="rId438" Type="http://schemas.openxmlformats.org/officeDocument/2006/relationships/image" Target="media/image252.png"/><Relationship Id="rId603" Type="http://schemas.openxmlformats.org/officeDocument/2006/relationships/image" Target="media/image328.png"/><Relationship Id="rId645" Type="http://schemas.openxmlformats.org/officeDocument/2006/relationships/image" Target="media/image335.png"/><Relationship Id="rId687" Type="http://schemas.openxmlformats.org/officeDocument/2006/relationships/image" Target="media/image355.png"/><Relationship Id="rId242" Type="http://schemas.openxmlformats.org/officeDocument/2006/relationships/image" Target="media/image129.png"/><Relationship Id="rId284" Type="http://schemas.openxmlformats.org/officeDocument/2006/relationships/image" Target="media/image137.png"/><Relationship Id="rId491" Type="http://schemas.openxmlformats.org/officeDocument/2006/relationships/image" Target="media/image281.png"/><Relationship Id="rId505" Type="http://schemas.openxmlformats.org/officeDocument/2006/relationships/hyperlink" Target="https://www.dawliatraining.com" TargetMode="External"/><Relationship Id="rId37" Type="http://schemas.openxmlformats.org/officeDocument/2006/relationships/hyperlink" Target="https://www.dawliatraining.com" TargetMode="External"/><Relationship Id="rId79" Type="http://schemas.openxmlformats.org/officeDocument/2006/relationships/image" Target="media/image38.png"/><Relationship Id="rId102" Type="http://schemas.openxmlformats.org/officeDocument/2006/relationships/image" Target="media/image57.png"/><Relationship Id="rId144" Type="http://schemas.openxmlformats.org/officeDocument/2006/relationships/hyperlink" Target="https://www.dawliatraining.com" TargetMode="External"/><Relationship Id="rId547" Type="http://schemas.openxmlformats.org/officeDocument/2006/relationships/hyperlink" Target="https://www.dawliatraining.com" TargetMode="External"/><Relationship Id="rId589" Type="http://schemas.openxmlformats.org/officeDocument/2006/relationships/hyperlink" Target="https://www.dawliatraining.com" TargetMode="External"/><Relationship Id="rId90" Type="http://schemas.openxmlformats.org/officeDocument/2006/relationships/image" Target="media/image46.png"/><Relationship Id="rId186" Type="http://schemas.openxmlformats.org/officeDocument/2006/relationships/image" Target="media/image100.png"/><Relationship Id="rId351" Type="http://schemas.openxmlformats.org/officeDocument/2006/relationships/image" Target="media/image185.png"/><Relationship Id="rId393" Type="http://schemas.openxmlformats.org/officeDocument/2006/relationships/hyperlink" Target="https://www.dawliatraining.com" TargetMode="External"/><Relationship Id="rId407" Type="http://schemas.openxmlformats.org/officeDocument/2006/relationships/hyperlink" Target="https://www.dawliatraining.com" TargetMode="External"/><Relationship Id="rId449" Type="http://schemas.openxmlformats.org/officeDocument/2006/relationships/image" Target="media/image263.png"/><Relationship Id="rId614" Type="http://schemas.openxmlformats.org/officeDocument/2006/relationships/hyperlink" Target="https://www.dawliatraining.com" TargetMode="External"/><Relationship Id="rId656" Type="http://schemas.openxmlformats.org/officeDocument/2006/relationships/hyperlink" Target="https://www.dawliatraining.com" TargetMode="External"/><Relationship Id="rId211" Type="http://schemas.openxmlformats.org/officeDocument/2006/relationships/image" Target="media/image109.png"/><Relationship Id="rId253" Type="http://schemas.openxmlformats.org/officeDocument/2006/relationships/hyperlink" Target="https://www.dawliatraining.com" TargetMode="External"/><Relationship Id="rId295" Type="http://schemas.openxmlformats.org/officeDocument/2006/relationships/image" Target="media/image144.png"/><Relationship Id="rId309" Type="http://schemas.openxmlformats.org/officeDocument/2006/relationships/hyperlink" Target="https://www.dawliatraining.com" TargetMode="External"/><Relationship Id="rId460" Type="http://schemas.openxmlformats.org/officeDocument/2006/relationships/image" Target="media/image274.png"/><Relationship Id="rId516" Type="http://schemas.openxmlformats.org/officeDocument/2006/relationships/image" Target="media/image301.png"/><Relationship Id="rId698" Type="http://schemas.openxmlformats.org/officeDocument/2006/relationships/theme" Target="theme/theme1.xml"/><Relationship Id="rId48" Type="http://schemas.openxmlformats.org/officeDocument/2006/relationships/hyperlink" Target="https://www.dawliatraining.com" TargetMode="External"/><Relationship Id="rId113" Type="http://schemas.openxmlformats.org/officeDocument/2006/relationships/image" Target="media/image68.png"/><Relationship Id="rId320" Type="http://schemas.openxmlformats.org/officeDocument/2006/relationships/hyperlink" Target="https://www.dawliatraining.com" TargetMode="External"/><Relationship Id="rId558" Type="http://schemas.openxmlformats.org/officeDocument/2006/relationships/hyperlink" Target="https://www.dawliatraining.com" TargetMode="External"/><Relationship Id="rId155" Type="http://schemas.openxmlformats.org/officeDocument/2006/relationships/hyperlink" Target="https://www.dawliatraining.com" TargetMode="External"/><Relationship Id="rId197" Type="http://schemas.openxmlformats.org/officeDocument/2006/relationships/image" Target="media/image102.png"/><Relationship Id="rId362" Type="http://schemas.openxmlformats.org/officeDocument/2006/relationships/image" Target="media/image196.svg"/><Relationship Id="rId418" Type="http://schemas.openxmlformats.org/officeDocument/2006/relationships/image" Target="media/image234.png"/><Relationship Id="rId625" Type="http://schemas.openxmlformats.org/officeDocument/2006/relationships/hyperlink" Target="https://www.dawliatraining.com" TargetMode="External"/><Relationship Id="rId222" Type="http://schemas.openxmlformats.org/officeDocument/2006/relationships/image" Target="media/image115.png"/><Relationship Id="rId264" Type="http://schemas.openxmlformats.org/officeDocument/2006/relationships/image" Target="media/image135.png"/><Relationship Id="rId471" Type="http://schemas.openxmlformats.org/officeDocument/2006/relationships/hyperlink" Target="https://www.dawliatraining.com" TargetMode="External"/><Relationship Id="rId667" Type="http://schemas.openxmlformats.org/officeDocument/2006/relationships/hyperlink" Target="https://www.dawliatraining.com" TargetMode="External"/><Relationship Id="rId17" Type="http://schemas.openxmlformats.org/officeDocument/2006/relationships/hyperlink" Target="https://www.dawliatraining.com" TargetMode="External"/><Relationship Id="rId59" Type="http://schemas.openxmlformats.org/officeDocument/2006/relationships/image" Target="media/image260.png"/><Relationship Id="rId124" Type="http://schemas.openxmlformats.org/officeDocument/2006/relationships/image" Target="media/image77.png"/><Relationship Id="rId527" Type="http://schemas.openxmlformats.org/officeDocument/2006/relationships/hyperlink" Target="https://www.dawliatraining.com" TargetMode="External"/><Relationship Id="rId569" Type="http://schemas.openxmlformats.org/officeDocument/2006/relationships/hyperlink" Target="https://www.dawliatraining.com" TargetMode="External"/><Relationship Id="rId70" Type="http://schemas.openxmlformats.org/officeDocument/2006/relationships/footer" Target="footer1.xml"/><Relationship Id="rId166" Type="http://schemas.openxmlformats.org/officeDocument/2006/relationships/hyperlink" Target="https://www.dawliatraining.com" TargetMode="External"/><Relationship Id="rId331" Type="http://schemas.openxmlformats.org/officeDocument/2006/relationships/image" Target="media/image165.png"/><Relationship Id="rId373" Type="http://schemas.openxmlformats.org/officeDocument/2006/relationships/hyperlink" Target="https://www.dawliatraining.com" TargetMode="External"/><Relationship Id="rId429" Type="http://schemas.openxmlformats.org/officeDocument/2006/relationships/hyperlink" Target="https://www.dawliatraining.com" TargetMode="External"/><Relationship Id="rId580" Type="http://schemas.openxmlformats.org/officeDocument/2006/relationships/hyperlink" Target="https://www.dawliatraining.com" TargetMode="External"/><Relationship Id="rId636" Type="http://schemas.openxmlformats.org/officeDocument/2006/relationships/hyperlink" Target="https://www.dawliatraining.com" TargetMode="External"/><Relationship Id="rId1" Type="http://schemas.openxmlformats.org/officeDocument/2006/relationships/customXml" Target="../customXml/item1.xml"/><Relationship Id="rId233" Type="http://schemas.openxmlformats.org/officeDocument/2006/relationships/image" Target="media/image121.png"/><Relationship Id="rId440" Type="http://schemas.openxmlformats.org/officeDocument/2006/relationships/image" Target="media/image253.png"/><Relationship Id="rId678" Type="http://schemas.openxmlformats.org/officeDocument/2006/relationships/image" Target="media/image349.png"/><Relationship Id="rId28" Type="http://schemas.openxmlformats.org/officeDocument/2006/relationships/hyperlink" Target="https://www.dawliatraining.com" TargetMode="External"/><Relationship Id="rId275" Type="http://schemas.openxmlformats.org/officeDocument/2006/relationships/hyperlink" Target="https://www.dawliatraining.com" TargetMode="External"/><Relationship Id="rId300" Type="http://schemas.openxmlformats.org/officeDocument/2006/relationships/image" Target="media/image149.png"/><Relationship Id="rId482" Type="http://schemas.openxmlformats.org/officeDocument/2006/relationships/hyperlink" Target="https://www.dawliatraining.com" TargetMode="External"/><Relationship Id="rId538" Type="http://schemas.openxmlformats.org/officeDocument/2006/relationships/hyperlink" Target="https://www.dawliatraining.com" TargetMode="External"/><Relationship Id="rId81" Type="http://schemas.openxmlformats.org/officeDocument/2006/relationships/image" Target="media/image40.png"/><Relationship Id="rId135" Type="http://schemas.openxmlformats.org/officeDocument/2006/relationships/image" Target="media/image89.png"/><Relationship Id="rId177" Type="http://schemas.openxmlformats.org/officeDocument/2006/relationships/hyperlink" Target="https://www.dawliatraining.com" TargetMode="External"/><Relationship Id="rId342" Type="http://schemas.openxmlformats.org/officeDocument/2006/relationships/image" Target="media/image176.svg"/><Relationship Id="rId384" Type="http://schemas.openxmlformats.org/officeDocument/2006/relationships/image" Target="media/image213.png"/><Relationship Id="rId591" Type="http://schemas.openxmlformats.org/officeDocument/2006/relationships/hyperlink" Target="https://www.dawliatraining.com" TargetMode="External"/><Relationship Id="rId605" Type="http://schemas.openxmlformats.org/officeDocument/2006/relationships/image" Target="media/image330.png"/><Relationship Id="rId202" Type="http://schemas.openxmlformats.org/officeDocument/2006/relationships/image" Target="media/image104.png"/><Relationship Id="rId244" Type="http://schemas.openxmlformats.org/officeDocument/2006/relationships/image" Target="media/image131.png"/><Relationship Id="rId647" Type="http://schemas.openxmlformats.org/officeDocument/2006/relationships/hyperlink" Target="https://www.dawliatraining.com" TargetMode="External"/><Relationship Id="rId689" Type="http://schemas.openxmlformats.org/officeDocument/2006/relationships/hyperlink" Target="https://www.dawliatraining.com" TargetMode="External"/><Relationship Id="rId39" Type="http://schemas.openxmlformats.org/officeDocument/2006/relationships/hyperlink" Target="https://www.dawliatraining.com" TargetMode="External"/><Relationship Id="rId286" Type="http://schemas.openxmlformats.org/officeDocument/2006/relationships/image" Target="media/image139.png"/><Relationship Id="rId451" Type="http://schemas.openxmlformats.org/officeDocument/2006/relationships/image" Target="media/image265.png"/><Relationship Id="rId493" Type="http://schemas.openxmlformats.org/officeDocument/2006/relationships/image" Target="media/image283.png"/><Relationship Id="rId507" Type="http://schemas.openxmlformats.org/officeDocument/2006/relationships/hyperlink" Target="https://www.dawliatraining.com" TargetMode="External"/><Relationship Id="rId549" Type="http://schemas.openxmlformats.org/officeDocument/2006/relationships/hyperlink" Target="https://www.dawliatraining.com" TargetMode="External"/><Relationship Id="rId50" Type="http://schemas.openxmlformats.org/officeDocument/2006/relationships/image" Target="media/image19.png"/><Relationship Id="rId104" Type="http://schemas.openxmlformats.org/officeDocument/2006/relationships/image" Target="media/image59.png"/><Relationship Id="rId146" Type="http://schemas.openxmlformats.org/officeDocument/2006/relationships/hyperlink" Target="https://www.dawliatraining.com" TargetMode="External"/><Relationship Id="rId188" Type="http://schemas.openxmlformats.org/officeDocument/2006/relationships/hyperlink" Target="https://www.dawliatraining.com" TargetMode="External"/><Relationship Id="rId311" Type="http://schemas.openxmlformats.org/officeDocument/2006/relationships/hyperlink" Target="https://www.dawliatraining.com" TargetMode="External"/><Relationship Id="rId353" Type="http://schemas.openxmlformats.org/officeDocument/2006/relationships/image" Target="media/image187.png"/><Relationship Id="rId395" Type="http://schemas.openxmlformats.org/officeDocument/2006/relationships/image" Target="media/image223.png"/><Relationship Id="rId409" Type="http://schemas.openxmlformats.org/officeDocument/2006/relationships/hyperlink" Target="https://www.dawliatraining.com" TargetMode="External"/><Relationship Id="rId560" Type="http://schemas.openxmlformats.org/officeDocument/2006/relationships/hyperlink" Target="https://www.dawliatraining.com" TargetMode="External"/><Relationship Id="rId92" Type="http://schemas.openxmlformats.org/officeDocument/2006/relationships/image" Target="media/image48.png"/><Relationship Id="rId213" Type="http://schemas.openxmlformats.org/officeDocument/2006/relationships/image" Target="media/image111.png"/><Relationship Id="rId420" Type="http://schemas.openxmlformats.org/officeDocument/2006/relationships/image" Target="media/image236.png"/><Relationship Id="rId616" Type="http://schemas.openxmlformats.org/officeDocument/2006/relationships/hyperlink" Target="https://www.dawliatraining.com" TargetMode="External"/><Relationship Id="rId658" Type="http://schemas.openxmlformats.org/officeDocument/2006/relationships/hyperlink" Target="https://www.dawliatraining.com" TargetMode="External"/><Relationship Id="rId255" Type="http://schemas.openxmlformats.org/officeDocument/2006/relationships/hyperlink" Target="https://www.dawliatraining.com" TargetMode="External"/><Relationship Id="rId297" Type="http://schemas.openxmlformats.org/officeDocument/2006/relationships/image" Target="media/image146.png"/><Relationship Id="rId462" Type="http://schemas.openxmlformats.org/officeDocument/2006/relationships/hyperlink" Target="https://www.dawliatraining.com" TargetMode="External"/><Relationship Id="rId518" Type="http://schemas.openxmlformats.org/officeDocument/2006/relationships/image" Target="media/image303.png"/><Relationship Id="rId115" Type="http://schemas.openxmlformats.org/officeDocument/2006/relationships/image" Target="media/image70.png"/><Relationship Id="rId157" Type="http://schemas.openxmlformats.org/officeDocument/2006/relationships/hyperlink" Target="https://www.dawliatraining.com" TargetMode="External"/><Relationship Id="rId322" Type="http://schemas.openxmlformats.org/officeDocument/2006/relationships/hyperlink" Target="https://www.dawliatraining.com" TargetMode="External"/><Relationship Id="rId364" Type="http://schemas.openxmlformats.org/officeDocument/2006/relationships/image" Target="media/image198.svg"/><Relationship Id="rId61" Type="http://schemas.openxmlformats.org/officeDocument/2006/relationships/image" Target="media/image280.png"/><Relationship Id="rId199" Type="http://schemas.openxmlformats.org/officeDocument/2006/relationships/hyperlink" Target="https://www.dawliatraining.com" TargetMode="External"/><Relationship Id="rId571" Type="http://schemas.openxmlformats.org/officeDocument/2006/relationships/image" Target="media/image312.png"/><Relationship Id="rId627" Type="http://schemas.openxmlformats.org/officeDocument/2006/relationships/hyperlink" Target="https://www.dawliatraining.com" TargetMode="External"/><Relationship Id="rId669" Type="http://schemas.openxmlformats.org/officeDocument/2006/relationships/hyperlink" Target="https://www.dawliatraining.com" TargetMode="External"/><Relationship Id="rId19" Type="http://schemas.openxmlformats.org/officeDocument/2006/relationships/hyperlink" Target="https://www.dawliatraining.com" TargetMode="External"/><Relationship Id="rId224" Type="http://schemas.openxmlformats.org/officeDocument/2006/relationships/image" Target="media/image117.png"/><Relationship Id="rId266" Type="http://schemas.openxmlformats.org/officeDocument/2006/relationships/hyperlink" Target="https://www.dawliatraining.com" TargetMode="External"/><Relationship Id="rId431" Type="http://schemas.openxmlformats.org/officeDocument/2006/relationships/image" Target="media/image245.png"/><Relationship Id="rId473" Type="http://schemas.openxmlformats.org/officeDocument/2006/relationships/hyperlink" Target="https://www.dawliatraining.com" TargetMode="External"/><Relationship Id="rId529" Type="http://schemas.openxmlformats.org/officeDocument/2006/relationships/hyperlink" Target="https://www.dawliatraining.com" TargetMode="External"/><Relationship Id="rId680" Type="http://schemas.openxmlformats.org/officeDocument/2006/relationships/hyperlink" Target="https://www.dawliatraining.com" TargetMode="External"/><Relationship Id="rId30" Type="http://schemas.openxmlformats.org/officeDocument/2006/relationships/hyperlink" Target="https://www.dawliatraining.com" TargetMode="External"/><Relationship Id="rId126" Type="http://schemas.openxmlformats.org/officeDocument/2006/relationships/image" Target="media/image80.png"/><Relationship Id="rId168" Type="http://schemas.openxmlformats.org/officeDocument/2006/relationships/image" Target="media/image93.png"/><Relationship Id="rId333" Type="http://schemas.openxmlformats.org/officeDocument/2006/relationships/image" Target="media/image167.png"/><Relationship Id="rId540" Type="http://schemas.openxmlformats.org/officeDocument/2006/relationships/hyperlink" Target="https://www.dawliatraining.com" TargetMode="External"/><Relationship Id="rId72" Type="http://schemas.openxmlformats.org/officeDocument/2006/relationships/image" Target="media/image31.png"/><Relationship Id="rId375" Type="http://schemas.openxmlformats.org/officeDocument/2006/relationships/hyperlink" Target="https://www.dawliatraining.com" TargetMode="External"/><Relationship Id="rId582" Type="http://schemas.openxmlformats.org/officeDocument/2006/relationships/hyperlink" Target="https://www.dawliatraining.com" TargetMode="External"/><Relationship Id="rId638" Type="http://schemas.openxmlformats.org/officeDocument/2006/relationships/hyperlink" Target="https://www.dawliatraining.com" TargetMode="External"/><Relationship Id="rId3" Type="http://schemas.openxmlformats.org/officeDocument/2006/relationships/styles" Target="styles.xml"/><Relationship Id="rId235" Type="http://schemas.openxmlformats.org/officeDocument/2006/relationships/image" Target="media/image123.png"/><Relationship Id="rId277" Type="http://schemas.openxmlformats.org/officeDocument/2006/relationships/hyperlink" Target="https://www.dawliatraining.com" TargetMode="External"/><Relationship Id="rId400" Type="http://schemas.openxmlformats.org/officeDocument/2006/relationships/image" Target="media/image228.png"/><Relationship Id="rId442" Type="http://schemas.openxmlformats.org/officeDocument/2006/relationships/image" Target="media/image255.png"/><Relationship Id="rId484" Type="http://schemas.openxmlformats.org/officeDocument/2006/relationships/hyperlink" Target="https://www.dawliatraining.com" TargetMode="External"/><Relationship Id="rId137" Type="http://schemas.openxmlformats.org/officeDocument/2006/relationships/image" Target="media/image91.png"/><Relationship Id="rId302" Type="http://schemas.openxmlformats.org/officeDocument/2006/relationships/image" Target="media/image151.png"/><Relationship Id="rId344" Type="http://schemas.openxmlformats.org/officeDocument/2006/relationships/image" Target="media/image178.svg"/><Relationship Id="rId691" Type="http://schemas.openxmlformats.org/officeDocument/2006/relationships/image" Target="media/image357.jpeg"/><Relationship Id="rId41" Type="http://schemas.openxmlformats.org/officeDocument/2006/relationships/hyperlink" Target="https://www.dawliatraining.com" TargetMode="External"/><Relationship Id="rId83" Type="http://schemas.openxmlformats.org/officeDocument/2006/relationships/image" Target="media/image42.png"/><Relationship Id="rId179" Type="http://schemas.openxmlformats.org/officeDocument/2006/relationships/image" Target="media/image97.png"/><Relationship Id="rId386" Type="http://schemas.openxmlformats.org/officeDocument/2006/relationships/image" Target="media/image215.png"/><Relationship Id="rId551" Type="http://schemas.openxmlformats.org/officeDocument/2006/relationships/hyperlink" Target="https://www.dawliatraining.com" TargetMode="External"/><Relationship Id="rId593" Type="http://schemas.openxmlformats.org/officeDocument/2006/relationships/hyperlink" Target="https://www.dawliatraining.com" TargetMode="External"/><Relationship Id="rId607" Type="http://schemas.openxmlformats.org/officeDocument/2006/relationships/hyperlink" Target="https://www.dawliatraining.com" TargetMode="External"/><Relationship Id="rId649" Type="http://schemas.openxmlformats.org/officeDocument/2006/relationships/image" Target="media/image337.png"/><Relationship Id="rId190" Type="http://schemas.openxmlformats.org/officeDocument/2006/relationships/hyperlink" Target="https://www.dawliatraining.com" TargetMode="External"/><Relationship Id="rId204" Type="http://schemas.openxmlformats.org/officeDocument/2006/relationships/hyperlink" Target="https://www.dawliatraining.com" TargetMode="External"/><Relationship Id="rId246" Type="http://schemas.openxmlformats.org/officeDocument/2006/relationships/image" Target="media/image133.png"/><Relationship Id="rId288" Type="http://schemas.openxmlformats.org/officeDocument/2006/relationships/image" Target="media/image141.png"/><Relationship Id="rId411" Type="http://schemas.openxmlformats.org/officeDocument/2006/relationships/hyperlink" Target="https://www.dawliatraining.com" TargetMode="External"/><Relationship Id="rId453" Type="http://schemas.openxmlformats.org/officeDocument/2006/relationships/image" Target="media/image267.png"/><Relationship Id="rId509" Type="http://schemas.openxmlformats.org/officeDocument/2006/relationships/image" Target="media/image295.png"/><Relationship Id="rId660" Type="http://schemas.openxmlformats.org/officeDocument/2006/relationships/hyperlink" Target="https://www.dawliatraining.com" TargetMode="External"/><Relationship Id="rId106" Type="http://schemas.openxmlformats.org/officeDocument/2006/relationships/image" Target="media/image61.png"/><Relationship Id="rId313" Type="http://schemas.openxmlformats.org/officeDocument/2006/relationships/hyperlink" Target="https://www.dawliatraining.com" TargetMode="External"/><Relationship Id="rId495" Type="http://schemas.openxmlformats.org/officeDocument/2006/relationships/image" Target="media/image285.png"/><Relationship Id="rId10" Type="http://schemas.openxmlformats.org/officeDocument/2006/relationships/hyperlink" Target="https://www.dawliatraining.com" TargetMode="External"/><Relationship Id="rId52" Type="http://schemas.openxmlformats.org/officeDocument/2006/relationships/image" Target="media/image21.png"/><Relationship Id="rId94" Type="http://schemas.openxmlformats.org/officeDocument/2006/relationships/image" Target="media/image50.png"/><Relationship Id="rId148" Type="http://schemas.openxmlformats.org/officeDocument/2006/relationships/hyperlink" Target="https://www.dawliatraining.com" TargetMode="External"/><Relationship Id="rId355" Type="http://schemas.openxmlformats.org/officeDocument/2006/relationships/image" Target="media/image189.png"/><Relationship Id="rId397" Type="http://schemas.openxmlformats.org/officeDocument/2006/relationships/image" Target="media/image225.png"/><Relationship Id="rId520" Type="http://schemas.openxmlformats.org/officeDocument/2006/relationships/image" Target="media/image305.png"/><Relationship Id="rId562" Type="http://schemas.openxmlformats.org/officeDocument/2006/relationships/image" Target="media/image308.jpeg"/><Relationship Id="rId618" Type="http://schemas.openxmlformats.org/officeDocument/2006/relationships/hyperlink" Target="https://www.dawliatraining.com" TargetMode="External"/><Relationship Id="rId215" Type="http://schemas.openxmlformats.org/officeDocument/2006/relationships/hyperlink" Target="https://www.dawliatraining.com" TargetMode="External"/><Relationship Id="rId257" Type="http://schemas.openxmlformats.org/officeDocument/2006/relationships/hyperlink" Target="https://www.dawliatraining.com" TargetMode="External"/><Relationship Id="rId422" Type="http://schemas.openxmlformats.org/officeDocument/2006/relationships/image" Target="media/image238.png"/><Relationship Id="rId464" Type="http://schemas.openxmlformats.org/officeDocument/2006/relationships/image" Target="media/image276.png"/><Relationship Id="rId299" Type="http://schemas.openxmlformats.org/officeDocument/2006/relationships/image" Target="media/image148.png"/><Relationship Id="rId63" Type="http://schemas.openxmlformats.org/officeDocument/2006/relationships/image" Target="media/image300.png"/><Relationship Id="rId159" Type="http://schemas.openxmlformats.org/officeDocument/2006/relationships/hyperlink" Target="https://www.dawliatraining.com" TargetMode="External"/><Relationship Id="rId366" Type="http://schemas.openxmlformats.org/officeDocument/2006/relationships/image" Target="media/image201.png"/><Relationship Id="rId573" Type="http://schemas.openxmlformats.org/officeDocument/2006/relationships/image" Target="media/image314.png"/><Relationship Id="rId226" Type="http://schemas.openxmlformats.org/officeDocument/2006/relationships/image" Target="media/image119.png"/><Relationship Id="rId433" Type="http://schemas.openxmlformats.org/officeDocument/2006/relationships/image" Target="media/image247.png"/><Relationship Id="rId640" Type="http://schemas.openxmlformats.org/officeDocument/2006/relationships/hyperlink" Target="https://www.dawliatraining.com" TargetMode="External"/><Relationship Id="rId74" Type="http://schemas.openxmlformats.org/officeDocument/2006/relationships/image" Target="media/image33.png"/><Relationship Id="rId377" Type="http://schemas.openxmlformats.org/officeDocument/2006/relationships/image" Target="media/image206.png"/><Relationship Id="rId500" Type="http://schemas.openxmlformats.org/officeDocument/2006/relationships/image" Target="media/image290.svg"/><Relationship Id="rId584" Type="http://schemas.openxmlformats.org/officeDocument/2006/relationships/hyperlink" Target="https://www.dawliatraining.com" TargetMode="External"/><Relationship Id="rId5" Type="http://schemas.openxmlformats.org/officeDocument/2006/relationships/webSettings" Target="webSettings.xml"/><Relationship Id="rId237" Type="http://schemas.openxmlformats.org/officeDocument/2006/relationships/image" Target="media/image125.png"/><Relationship Id="rId444" Type="http://schemas.openxmlformats.org/officeDocument/2006/relationships/image" Target="media/image257.png"/><Relationship Id="rId651" Type="http://schemas.openxmlformats.org/officeDocument/2006/relationships/image" Target="media/image339.png"/><Relationship Id="rId290" Type="http://schemas.openxmlformats.org/officeDocument/2006/relationships/hyperlink" Target="https://www.dawliatraining.com" TargetMode="External"/><Relationship Id="rId304" Type="http://schemas.openxmlformats.org/officeDocument/2006/relationships/image" Target="media/image153.png"/><Relationship Id="rId388" Type="http://schemas.openxmlformats.org/officeDocument/2006/relationships/image" Target="media/image217.png"/><Relationship Id="rId511" Type="http://schemas.openxmlformats.org/officeDocument/2006/relationships/hyperlink" Target="https://www.dawliatraining.com" TargetMode="External"/><Relationship Id="rId609" Type="http://schemas.openxmlformats.org/officeDocument/2006/relationships/hyperlink" Target="https://www.dawliatraining.com" TargetMode="External"/><Relationship Id="rId85" Type="http://schemas.openxmlformats.org/officeDocument/2006/relationships/image" Target="media/image43.png"/><Relationship Id="rId150" Type="http://schemas.openxmlformats.org/officeDocument/2006/relationships/hyperlink" Target="https://www.dawliatraining.com" TargetMode="External"/><Relationship Id="rId595" Type="http://schemas.openxmlformats.org/officeDocument/2006/relationships/image" Target="media/image320.svg"/><Relationship Id="rId248" Type="http://schemas.openxmlformats.org/officeDocument/2006/relationships/hyperlink" Target="https://www.dawliatraining.com" TargetMode="External"/><Relationship Id="rId455" Type="http://schemas.openxmlformats.org/officeDocument/2006/relationships/image" Target="media/image269.png"/><Relationship Id="rId662" Type="http://schemas.openxmlformats.org/officeDocument/2006/relationships/hyperlink" Target="https://www.dawliatraining.com" TargetMode="External"/><Relationship Id="rId12" Type="http://schemas.openxmlformats.org/officeDocument/2006/relationships/hyperlink" Target="https://www.dawliatraining.com" TargetMode="External"/><Relationship Id="rId108" Type="http://schemas.openxmlformats.org/officeDocument/2006/relationships/image" Target="media/image63.png"/><Relationship Id="rId315" Type="http://schemas.openxmlformats.org/officeDocument/2006/relationships/hyperlink" Target="https://www.dawliatraining.com" TargetMode="External"/><Relationship Id="rId522" Type="http://schemas.openxmlformats.org/officeDocument/2006/relationships/hyperlink" Target="https://www.dawliatraining.com" TargetMode="External"/><Relationship Id="rId96" Type="http://schemas.openxmlformats.org/officeDocument/2006/relationships/image" Target="media/image54.png"/><Relationship Id="rId161" Type="http://schemas.openxmlformats.org/officeDocument/2006/relationships/hyperlink" Target="https://www.dawliatraining.com" TargetMode="External"/><Relationship Id="rId399" Type="http://schemas.openxmlformats.org/officeDocument/2006/relationships/image" Target="media/image227.png"/><Relationship Id="rId259" Type="http://schemas.openxmlformats.org/officeDocument/2006/relationships/hyperlink" Target="https://www.dawliatraining.com" TargetMode="External"/><Relationship Id="rId466" Type="http://schemas.openxmlformats.org/officeDocument/2006/relationships/hyperlink" Target="https://www.dawliatraining.com" TargetMode="External"/><Relationship Id="rId673" Type="http://schemas.openxmlformats.org/officeDocument/2006/relationships/image" Target="media/image345.png"/><Relationship Id="rId23" Type="http://schemas.openxmlformats.org/officeDocument/2006/relationships/hyperlink" Target="https://www.dawliatraining.com" TargetMode="External"/><Relationship Id="rId119" Type="http://schemas.openxmlformats.org/officeDocument/2006/relationships/hyperlink" Target="https://www.dawliatraining.com" TargetMode="External"/><Relationship Id="rId326" Type="http://schemas.openxmlformats.org/officeDocument/2006/relationships/image" Target="media/image160.png"/><Relationship Id="rId533" Type="http://schemas.openxmlformats.org/officeDocument/2006/relationships/hyperlink" Target="https://www.dawliatraining.com" TargetMode="External"/><Relationship Id="rId172" Type="http://schemas.openxmlformats.org/officeDocument/2006/relationships/image" Target="media/image94.png"/><Relationship Id="rId477" Type="http://schemas.openxmlformats.org/officeDocument/2006/relationships/hyperlink" Target="https://www.dawliatraining.com" TargetMode="External"/><Relationship Id="rId600" Type="http://schemas.openxmlformats.org/officeDocument/2006/relationships/image" Target="media/image325.png"/><Relationship Id="rId684" Type="http://schemas.openxmlformats.org/officeDocument/2006/relationships/image" Target="media/image353.png"/><Relationship Id="rId337" Type="http://schemas.openxmlformats.org/officeDocument/2006/relationships/image" Target="media/image171.png"/><Relationship Id="rId34" Type="http://schemas.openxmlformats.org/officeDocument/2006/relationships/hyperlink" Target="https://www.dawliatraining.com" TargetMode="External"/><Relationship Id="rId544" Type="http://schemas.openxmlformats.org/officeDocument/2006/relationships/hyperlink" Target="https://www.dawliatraining.com" TargetMode="External"/><Relationship Id="rId183" Type="http://schemas.openxmlformats.org/officeDocument/2006/relationships/hyperlink" Target="https://www.dawliatraining.com" TargetMode="External"/><Relationship Id="rId390" Type="http://schemas.openxmlformats.org/officeDocument/2006/relationships/image" Target="media/image218.jpeg"/><Relationship Id="rId404" Type="http://schemas.openxmlformats.org/officeDocument/2006/relationships/image" Target="media/image232.jpeg"/><Relationship Id="rId611" Type="http://schemas.openxmlformats.org/officeDocument/2006/relationships/hyperlink" Target="https://www.dawliatraining.com" TargetMode="External"/><Relationship Id="rId250" Type="http://schemas.openxmlformats.org/officeDocument/2006/relationships/hyperlink" Target="https://www.dawliatraining.com" TargetMode="External"/><Relationship Id="rId488" Type="http://schemas.openxmlformats.org/officeDocument/2006/relationships/image" Target="media/image279.png"/><Relationship Id="rId695" Type="http://schemas.openxmlformats.org/officeDocument/2006/relationships/hyperlink" Target="https://www.dawliatraining.com" TargetMode="External"/><Relationship Id="rId45" Type="http://schemas.openxmlformats.org/officeDocument/2006/relationships/image" Target="media/image17.png"/><Relationship Id="rId110" Type="http://schemas.openxmlformats.org/officeDocument/2006/relationships/image" Target="media/image65.png"/><Relationship Id="rId348" Type="http://schemas.openxmlformats.org/officeDocument/2006/relationships/image" Target="media/image182.svg"/><Relationship Id="rId555" Type="http://schemas.openxmlformats.org/officeDocument/2006/relationships/hyperlink" Target="https://www.dawliatraining.com" TargetMode="External"/><Relationship Id="rId194" Type="http://schemas.openxmlformats.org/officeDocument/2006/relationships/hyperlink" Target="https://www.dawliatraining.com" TargetMode="External"/><Relationship Id="rId208" Type="http://schemas.openxmlformats.org/officeDocument/2006/relationships/hyperlink" Target="https://www.dawliatraining.com" TargetMode="External"/><Relationship Id="rId415" Type="http://schemas.openxmlformats.org/officeDocument/2006/relationships/hyperlink" Target="https://www.dawliatraining.com" TargetMode="External"/><Relationship Id="rId622" Type="http://schemas.openxmlformats.org/officeDocument/2006/relationships/hyperlink" Target="https://www.dawliatraining.com" TargetMode="External"/><Relationship Id="rId261" Type="http://schemas.openxmlformats.org/officeDocument/2006/relationships/hyperlink" Target="https://www.dawliatraining.com" TargetMode="External"/><Relationship Id="rId499" Type="http://schemas.openxmlformats.org/officeDocument/2006/relationships/image" Target="media/image289.png"/><Relationship Id="rId56" Type="http://schemas.openxmlformats.org/officeDocument/2006/relationships/image" Target="media/image23.png"/><Relationship Id="rId359" Type="http://schemas.openxmlformats.org/officeDocument/2006/relationships/image" Target="media/image193.png"/><Relationship Id="rId566" Type="http://schemas.openxmlformats.org/officeDocument/2006/relationships/hyperlink" Target="https://www.dawliatraining.com" TargetMode="External"/><Relationship Id="rId121" Type="http://schemas.openxmlformats.org/officeDocument/2006/relationships/image" Target="media/image75.png"/><Relationship Id="rId219" Type="http://schemas.openxmlformats.org/officeDocument/2006/relationships/hyperlink" Target="https://www.dawliatraining.com" TargetMode="External"/><Relationship Id="rId426" Type="http://schemas.openxmlformats.org/officeDocument/2006/relationships/image" Target="media/image243.png"/><Relationship Id="rId633" Type="http://schemas.openxmlformats.org/officeDocument/2006/relationships/hyperlink" Target="https://www.dawliatraining.com" TargetMode="External"/><Relationship Id="rId67" Type="http://schemas.openxmlformats.org/officeDocument/2006/relationships/image" Target="media/image340.png"/><Relationship Id="rId272" Type="http://schemas.openxmlformats.org/officeDocument/2006/relationships/hyperlink" Target="https://www.dawliatraining.com" TargetMode="External"/><Relationship Id="rId577" Type="http://schemas.openxmlformats.org/officeDocument/2006/relationships/hyperlink" Target="https://www.dawliatraining.com" TargetMode="External"/><Relationship Id="rId132" Type="http://schemas.openxmlformats.org/officeDocument/2006/relationships/image" Target="media/image86.png"/><Relationship Id="rId437" Type="http://schemas.openxmlformats.org/officeDocument/2006/relationships/image" Target="media/image251.png"/><Relationship Id="rId644" Type="http://schemas.openxmlformats.org/officeDocument/2006/relationships/hyperlink" Target="https://www.dawliatraining.com" TargetMode="External"/><Relationship Id="rId283" Type="http://schemas.openxmlformats.org/officeDocument/2006/relationships/hyperlink" Target="https://www.dawliatraining.com" TargetMode="External"/><Relationship Id="rId490" Type="http://schemas.openxmlformats.org/officeDocument/2006/relationships/hyperlink" Target="https://www.dawliatraining.com" TargetMode="External"/><Relationship Id="rId504" Type="http://schemas.openxmlformats.org/officeDocument/2006/relationships/image" Target="media/image294.png"/><Relationship Id="rId78" Type="http://schemas.openxmlformats.org/officeDocument/2006/relationships/image" Target="media/image37.png"/><Relationship Id="rId143" Type="http://schemas.openxmlformats.org/officeDocument/2006/relationships/hyperlink" Target="https://www.dawliatraining.com" TargetMode="External"/><Relationship Id="rId350" Type="http://schemas.openxmlformats.org/officeDocument/2006/relationships/image" Target="media/image184.png"/><Relationship Id="rId588" Type="http://schemas.openxmlformats.org/officeDocument/2006/relationships/hyperlink" Target="https://www.dawliatraining.com" TargetMode="External"/><Relationship Id="rId9" Type="http://schemas.openxmlformats.org/officeDocument/2006/relationships/hyperlink" Target="https://www.dawliatraining.com" TargetMode="External"/><Relationship Id="rId210" Type="http://schemas.openxmlformats.org/officeDocument/2006/relationships/image" Target="media/image108.png"/><Relationship Id="rId448" Type="http://schemas.openxmlformats.org/officeDocument/2006/relationships/image" Target="media/image262.png"/><Relationship Id="rId655" Type="http://schemas.openxmlformats.org/officeDocument/2006/relationships/hyperlink" Target="https://www.dawliatraining.com" TargetMode="External"/><Relationship Id="rId294" Type="http://schemas.openxmlformats.org/officeDocument/2006/relationships/hyperlink" Target="https://www.dawliatraining.com" TargetMode="External"/><Relationship Id="rId308" Type="http://schemas.openxmlformats.org/officeDocument/2006/relationships/hyperlink" Target="https://www.dawliatraining.com" TargetMode="External"/><Relationship Id="rId515" Type="http://schemas.openxmlformats.org/officeDocument/2006/relationships/image" Target="media/image299.svg"/><Relationship Id="rId89" Type="http://schemas.openxmlformats.org/officeDocument/2006/relationships/image" Target="media/image45.png"/><Relationship Id="rId154" Type="http://schemas.openxmlformats.org/officeDocument/2006/relationships/hyperlink" Target="https://www.dawliatraining.com" TargetMode="External"/><Relationship Id="rId361" Type="http://schemas.openxmlformats.org/officeDocument/2006/relationships/image" Target="media/image195.png"/><Relationship Id="rId599" Type="http://schemas.openxmlformats.org/officeDocument/2006/relationships/image" Target="media/image324.svg"/><Relationship Id="rId459" Type="http://schemas.openxmlformats.org/officeDocument/2006/relationships/image" Target="media/image273.png"/><Relationship Id="rId666" Type="http://schemas.openxmlformats.org/officeDocument/2006/relationships/hyperlink" Target="https://www.dawliatraining.com" TargetMode="External"/><Relationship Id="rId16" Type="http://schemas.openxmlformats.org/officeDocument/2006/relationships/hyperlink" Target="https://www.dawliatraining.com" TargetMode="External"/><Relationship Id="rId221" Type="http://schemas.openxmlformats.org/officeDocument/2006/relationships/image" Target="media/image114.png"/><Relationship Id="rId319" Type="http://schemas.openxmlformats.org/officeDocument/2006/relationships/hyperlink" Target="https://www.dawliatraining.com" TargetMode="External"/><Relationship Id="rId526" Type="http://schemas.openxmlformats.org/officeDocument/2006/relationships/hyperlink" Target="https://www.dawliatraining.com" TargetMode="External"/><Relationship Id="rId165" Type="http://schemas.openxmlformats.org/officeDocument/2006/relationships/hyperlink" Target="https://www.dawliatraining.com" TargetMode="External"/><Relationship Id="rId372" Type="http://schemas.openxmlformats.org/officeDocument/2006/relationships/hyperlink" Target="https://www.dawliatraining.com" TargetMode="External"/><Relationship Id="rId677" Type="http://schemas.openxmlformats.org/officeDocument/2006/relationships/image" Target="media/image348.png"/><Relationship Id="rId232" Type="http://schemas.openxmlformats.org/officeDocument/2006/relationships/hyperlink" Target="https://www.dawliatraining.com" TargetMode="External"/><Relationship Id="rId27" Type="http://schemas.openxmlformats.org/officeDocument/2006/relationships/hyperlink" Target="https://www.dawliatraining.com" TargetMode="External"/><Relationship Id="rId537" Type="http://schemas.openxmlformats.org/officeDocument/2006/relationships/hyperlink" Target="https://www.dawliatraining.com" TargetMode="External"/><Relationship Id="rId80" Type="http://schemas.openxmlformats.org/officeDocument/2006/relationships/image" Target="media/image39.png"/><Relationship Id="rId176" Type="http://schemas.openxmlformats.org/officeDocument/2006/relationships/hyperlink" Target="https://www.dawliatraining.com" TargetMode="External"/><Relationship Id="rId383" Type="http://schemas.openxmlformats.org/officeDocument/2006/relationships/image" Target="media/image212.svg"/><Relationship Id="rId590" Type="http://schemas.openxmlformats.org/officeDocument/2006/relationships/image" Target="media/image318.png"/><Relationship Id="rId604" Type="http://schemas.openxmlformats.org/officeDocument/2006/relationships/image" Target="media/image329.png"/><Relationship Id="rId243" Type="http://schemas.openxmlformats.org/officeDocument/2006/relationships/image" Target="media/image130.png"/><Relationship Id="rId450" Type="http://schemas.openxmlformats.org/officeDocument/2006/relationships/image" Target="media/image264.svg"/><Relationship Id="rId688" Type="http://schemas.openxmlformats.org/officeDocument/2006/relationships/hyperlink" Target="https://www.dawliatraining.com" TargetMode="External"/><Relationship Id="rId38" Type="http://schemas.openxmlformats.org/officeDocument/2006/relationships/image" Target="media/image14.png"/><Relationship Id="rId103" Type="http://schemas.openxmlformats.org/officeDocument/2006/relationships/image" Target="media/image58.svg"/><Relationship Id="rId310" Type="http://schemas.openxmlformats.org/officeDocument/2006/relationships/image" Target="media/image157.png"/><Relationship Id="rId548" Type="http://schemas.openxmlformats.org/officeDocument/2006/relationships/hyperlink" Target="https://www.dawliatraining.com" TargetMode="External"/><Relationship Id="rId91" Type="http://schemas.openxmlformats.org/officeDocument/2006/relationships/image" Target="media/image47.png"/><Relationship Id="rId187" Type="http://schemas.openxmlformats.org/officeDocument/2006/relationships/hyperlink" Target="https://www.dawliatraining.com" TargetMode="External"/><Relationship Id="rId394" Type="http://schemas.openxmlformats.org/officeDocument/2006/relationships/image" Target="media/image222.png"/><Relationship Id="rId408" Type="http://schemas.openxmlformats.org/officeDocument/2006/relationships/hyperlink" Target="https://www.dawliatraining.com" TargetMode="External"/><Relationship Id="rId615" Type="http://schemas.openxmlformats.org/officeDocument/2006/relationships/hyperlink" Target="https://www.dawliatraining.com" TargetMode="External"/><Relationship Id="rId254" Type="http://schemas.openxmlformats.org/officeDocument/2006/relationships/hyperlink" Target="https://www.dawliatraining.com" TargetMode="External"/><Relationship Id="rId49" Type="http://schemas.openxmlformats.org/officeDocument/2006/relationships/hyperlink" Target="https://www.dawliatraining.com" TargetMode="External"/><Relationship Id="rId114" Type="http://schemas.openxmlformats.org/officeDocument/2006/relationships/image" Target="media/image69.png"/><Relationship Id="rId461" Type="http://schemas.openxmlformats.org/officeDocument/2006/relationships/hyperlink" Target="https://www.dawliatraining.com" TargetMode="External"/><Relationship Id="rId559" Type="http://schemas.openxmlformats.org/officeDocument/2006/relationships/image" Target="media/image307.png"/><Relationship Id="rId198" Type="http://schemas.openxmlformats.org/officeDocument/2006/relationships/hyperlink" Target="https://www.dawliatraining.com" TargetMode="External"/><Relationship Id="rId321" Type="http://schemas.openxmlformats.org/officeDocument/2006/relationships/hyperlink" Target="https://www.dawliatraining.com" TargetMode="External"/><Relationship Id="rId419" Type="http://schemas.openxmlformats.org/officeDocument/2006/relationships/image" Target="media/image235.png"/><Relationship Id="rId626" Type="http://schemas.openxmlformats.org/officeDocument/2006/relationships/hyperlink" Target="https://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29.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png"/><Relationship Id="rId7" Type="http://schemas.openxmlformats.org/officeDocument/2006/relationships/image" Target="media/image7.pn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D:\&#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2294E2BA-D92B-4FDA-B7E1-93EBA644C4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43</TotalTime>
  <Pages>1</Pages>
  <Words>20611</Words>
  <Characters>117484</Characters>
  <Application>Microsoft Office Word</Application>
  <DocSecurity>0</DocSecurity>
  <Lines>979</Lines>
  <Paragraphs>275</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137820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Dawlia Training</cp:lastModifiedBy>
  <cp:revision>8</cp:revision>
  <cp:lastPrinted>2026-02-06T23:56:00Z</cp:lastPrinted>
  <dcterms:created xsi:type="dcterms:W3CDTF">2026-02-06T23:57:00Z</dcterms:created>
  <dcterms:modified xsi:type="dcterms:W3CDTF">2026-05-17T17:48:00Z</dcterms:modified>
</cp:coreProperties>
</file>